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3239" w14:paraId="182323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E7155E">
        <w:t>5283</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w:t>
      </w:r>
      <w:r w:rsidR="00E7155E" w:rsidRPr="00E7155E">
        <w:t xml:space="preserve"> </w:t>
      </w:r>
      <w:r w:rsidR="00E7155E">
        <w:t>RZ KEMIJA d.o.o., Zagreb, Rakovčeva 6, OIB 76055494905</w:t>
      </w:r>
      <w:r w:rsidR="00667114" w:rsidRPr="00692A21">
        <w:t xml:space="preserve">, dana </w:t>
      </w:r>
      <w:r w:rsidR="00E7155E">
        <w:t>10</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dužnikom</w:t>
      </w:r>
      <w:r w:rsidR="00E7155E" w:rsidRPr="00E7155E">
        <w:t xml:space="preserve"> </w:t>
      </w:r>
      <w:r w:rsidR="00E7155E">
        <w:t>RZ KEMIJA d.o.o., Zagreb, Rakovčeva 6, OIB 76055494905</w:t>
      </w:r>
      <w:r w:rsidRPr="00692A21">
        <w:t>.</w:t>
      </w:r>
      <w:r w:rsidR="005A56DF" w:rsidRPr="005A56DF">
        <w:t xml:space="preserve"> </w:t>
      </w:r>
      <w:r w:rsidR="005A56DF">
        <w:t>Ste</w:t>
      </w:r>
      <w:r w:rsidR="008C5EB2">
        <w:t xml:space="preserve">čajni postupak je otvoren dana </w:t>
      </w:r>
      <w:r w:rsidR="00E7155E">
        <w:t>10</w:t>
      </w:r>
      <w:r w:rsidR="00131287">
        <w:t>. siječnja 2017</w:t>
      </w:r>
      <w:r w:rsidR="005A56DF">
        <w:t xml:space="preserve">. godine u </w:t>
      </w:r>
      <w:r w:rsidR="009118F7">
        <w:t>1</w:t>
      </w:r>
      <w:r w:rsidR="00E7155E">
        <w:t>4</w:t>
      </w:r>
      <w:r w:rsidR="009118F7">
        <w:t>,</w:t>
      </w:r>
      <w:r w:rsidR="00E7155E">
        <w:t>00</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7B7BB2">
        <w:t>Saša Stipić</w:t>
      </w:r>
      <w:r w:rsidR="009118F7">
        <w:t>,</w:t>
      </w:r>
      <w:r w:rsidR="007B7BB2">
        <w:t xml:space="preserve"> Zagreb, Ladislava Štritofa 14</w:t>
      </w:r>
      <w:r w:rsidR="009118F7">
        <w:t xml:space="preserve">, OIB </w:t>
      </w:r>
      <w:r w:rsidR="007B7BB2">
        <w:t>97773150091</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dužnikom</w:t>
      </w:r>
      <w:r w:rsidR="007B7BB2">
        <w:t xml:space="preserve"> RZ KEMIJA d.o.o., Zagreb, Rakovčeva 6, OIB 76055494905</w:t>
      </w:r>
      <w:r w:rsidR="008C5EB2">
        <w:t xml:space="preserve">, s danom </w:t>
      </w:r>
      <w:r w:rsidR="007B7BB2">
        <w:t>10</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Nakon pravomoćnosti ovog rješenja dužnik</w:t>
      </w:r>
      <w:r w:rsidR="007B7BB2" w:rsidRPr="007B7BB2">
        <w:t xml:space="preserve"> </w:t>
      </w:r>
      <w:r w:rsidR="007B7BB2">
        <w:t>RZ KEMIJA d.o.o., Zagreb, Rakovčeva 6, OIB 76055494905</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31287" w:rsidP="00131287" w:rsidR="00131287">
      <w:pPr>
        <w:ind w:firstLine="720"/>
        <w:jc w:val="both"/>
      </w:pPr>
      <w:r>
        <w:t xml:space="preserve">Pravomoćnim rješenjem </w:t>
      </w:r>
      <w:r w:rsidR="006E3916">
        <w:t xml:space="preserve">ovog suda </w:t>
      </w:r>
      <w:r>
        <w:t xml:space="preserve">posl.br. </w:t>
      </w:r>
      <w:r w:rsidR="006E3916">
        <w:t>4</w:t>
      </w:r>
      <w:r>
        <w:t xml:space="preserve"> St-</w:t>
      </w:r>
      <w:r w:rsidR="006E3916">
        <w:t>1756</w:t>
      </w:r>
      <w:r>
        <w:t xml:space="preserve">/15 od </w:t>
      </w:r>
      <w:r w:rsidR="006E3916">
        <w:t>6. lipnja</w:t>
      </w:r>
      <w:r>
        <w:t xml:space="preserve"> 2016. godine obustavljen je skraćeni stečajni postupak nad dužnikom</w:t>
      </w:r>
      <w:r w:rsidR="007B7BB2" w:rsidRPr="007B7BB2">
        <w:t xml:space="preserve"> </w:t>
      </w:r>
      <w:r w:rsidR="007B7BB2">
        <w:t>RZ KEMIJA d.o.o., Zagreb, Rakovčeva 6, OIB 76055494905</w:t>
      </w:r>
      <w:r>
        <w:t xml:space="preserve">. Naime, vjerovnik Republika Hrvatska, Ministarstvo financija, Porezna uprava, Područni ured Zagreb podnio je prijedlog za otvaranje stečajnog postupka nad dužnikom od 15. </w:t>
      </w:r>
      <w:r w:rsidR="006E3916">
        <w:t>siječnja</w:t>
      </w:r>
      <w:r>
        <w:t xml:space="preserve"> 2016. godine u kojem navodi da prema dužniku ima tražbinu u iznosu od </w:t>
      </w:r>
      <w:r w:rsidR="006E3916">
        <w:t xml:space="preserve">90.526,17 kn. </w:t>
      </w:r>
      <w:r>
        <w:t>Slijedom navedenog, sukladno odredbi čl. 433. Stečajnog zakona (Narodne novine broj 71/15, dalje u tekstu: SZ-a) doneseno je ranije navedeno rješenje o obustavi skraćenog stečajnog postupka, a nakon pravomoćnosti kojeg se postupak nastavlja primjenom općih odredbi stečajnog postupka Stečajnog zakona.</w:t>
      </w:r>
    </w:p>
    <w:p w:rsidRDefault="00131287" w:rsidP="00131287" w:rsidR="00131287">
      <w:pPr>
        <w:ind w:firstLine="708"/>
        <w:jc w:val="both"/>
      </w:pPr>
    </w:p>
    <w:p w:rsidRDefault="00595DDC" w:rsidP="005555FF" w:rsidR="00595DDC">
      <w:pPr>
        <w:ind w:firstLine="708"/>
        <w:jc w:val="both"/>
      </w:pPr>
    </w:p>
    <w:p w:rsidRDefault="00595DDC" w:rsidP="00595DDC" w:rsidR="00595DDC">
      <w:pPr>
        <w:ind w:firstLine="708"/>
        <w:jc w:val="both"/>
      </w:pPr>
      <w:r w:rsidRPr="009D044B">
        <w:t>Rješenjem ovog suda 4 St-</w:t>
      </w:r>
      <w:r>
        <w:t>5283</w:t>
      </w:r>
      <w:r w:rsidRPr="009D044B">
        <w:t>/16 od 29. kolovoza 2016. godine pokrenut je prethodni postupak radi utvrđivanja pretpostavki za otvaranje stečajnoga postupka nad dužnikom, te je ujedno zakazano ročište radi očitovanja o prijedlogu za otvaranje stečajnog postupk</w:t>
      </w:r>
      <w:r>
        <w:t xml:space="preserve">a za dan 3. listopada 2016. godine, na kojem ročištu je dužnik izjavio da se ne protivi prijedlogu za otvaranje stečajnog postupka nad dužnikom, budući je kod dužnika ostvaren stečajni razlog nesposobnosti za plaćanje uslijed dugotrajne blokade žiro računa dužnika. Ujedno je dužnik izjavio da nema apsolutno nikakve nepokretne ili pokretne imovine, nema nikakvih novčanih ili nenovčanih tražbina prema trećim osobama, odnosno da nema nikakvih imovinskih prava na tuđim stvarima. </w:t>
      </w:r>
    </w:p>
    <w:p w:rsidRDefault="00595DDC" w:rsidP="00595DDC" w:rsidR="00595DDC">
      <w:pPr>
        <w:ind w:firstLine="708"/>
        <w:jc w:val="both"/>
      </w:pPr>
    </w:p>
    <w:p w:rsidRDefault="00595DDC" w:rsidP="00595DDC" w:rsidR="00595DDC">
      <w:pPr>
        <w:ind w:firstLine="708"/>
        <w:jc w:val="both"/>
      </w:pPr>
      <w:r>
        <w:t xml:space="preserve">Podneskom od 28. rujna 2016. godine predlagatelj je istaknuo da iz postojeće dokumentacije proizlazi da dužnik nije vlasnik nekretnina, te da predlagatelj nema saznanja o postojanju nepokretne ili pokretne imovine dužnika, pa da smatra da su ispunjeni uvjeti za donošenje odluke o otvaranju i istovremenom zaključenju stečajnog postupka. </w:t>
      </w:r>
    </w:p>
    <w:p w:rsidRDefault="00595DDC" w:rsidP="00595DDC" w:rsidR="00595DDC">
      <w:pPr>
        <w:ind w:firstLine="708"/>
        <w:jc w:val="both"/>
      </w:pPr>
    </w:p>
    <w:p w:rsidRDefault="00595DDC" w:rsidP="00595DDC" w:rsidR="00595DDC">
      <w:pPr>
        <w:ind w:firstLine="708"/>
        <w:jc w:val="both"/>
      </w:pPr>
      <w:r>
        <w:t>Na ročištu radi rasprave o pretpostavkama za otvaranje stečajnog postupka nad dužnikom</w:t>
      </w:r>
      <w:r w:rsidR="00FA7604">
        <w:t xml:space="preserve"> od 15. studenog 2016. godine</w:t>
      </w:r>
      <w:r>
        <w:t>, dužnik je predao u spis izjavu</w:t>
      </w:r>
      <w:r w:rsidR="00FA7604">
        <w:t xml:space="preserve"> od 14. studenog 2016. godine</w:t>
      </w:r>
      <w:r>
        <w:t xml:space="preserve"> kojom se očituje o imovini dužnika sukladno čl. 17. Stečajnog zakona, uvidom u koju izjavu je sud utvrdio da dužnik izjavljuje da nema nikakvih nekretnina, pokretnina, imovinskih prava na tuđim stvarima, novčanih ili nenovčanih tražbina, novčanih sredstava na računu, drugih prava koja čine imovinu dužnika, odnosno da nema nikakve imovine. Ujedno je dužnik predao u spis Očevidnik o redoslijedu plaćanja od 9. studenog 2016. godine, uvidom u koji je sud utvrdio da stanje blokade računa dužnika iznosi 500.120,03 kn. Također, dužnik je predao u spis i izjavu o poslovnoj neaktivnosti iz koje proizlazi da kod dužnika nema nikakvih poslovnih aktivnosti od 2001. godine. Slijedom navedenog, dužnik je predložio da sud donese odluku o otvaranju i istovremenom zaključenju stečajnog postupka.</w:t>
      </w:r>
    </w:p>
    <w:p w:rsidRDefault="00595DDC" w:rsidP="00595DDC" w:rsidR="00595DDC">
      <w:pPr>
        <w:ind w:firstLine="708"/>
        <w:jc w:val="both"/>
      </w:pPr>
    </w:p>
    <w:p w:rsidRDefault="00595DDC" w:rsidP="00595DDC" w:rsidR="00595DDC">
      <w:pPr>
        <w:ind w:firstLine="708"/>
        <w:jc w:val="both"/>
      </w:pPr>
      <w:r>
        <w:t>FINA je podneskom od 30. kolovoza 2016. godine obavijestila sud da na dan 30. kolovoza 2016. godine dužnik u Očevidniku redoslijeda za plaćanje ima evidentirane neizvršene osnove za plaćanje u neprekinutom razdoblju od 5044 dana, u ukupnom iznosu od 497.180,84 kn.</w:t>
      </w:r>
    </w:p>
    <w:p w:rsidRDefault="00595DDC" w:rsidP="005555FF" w:rsidR="00595DDC">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555FF" w:rsidP="005555FF" w:rsidR="00A104E5">
      <w:pPr>
        <w:ind w:firstLine="708"/>
        <w:jc w:val="both"/>
      </w:pPr>
      <w:r>
        <w:t>Dakle, iz obavijesti FINA-e od 30. kolovoza 2016. godine (list 3</w:t>
      </w:r>
      <w:r w:rsidR="00595DDC">
        <w:t>5</w:t>
      </w:r>
      <w:r>
        <w:t xml:space="preserve"> spisa) sud je nedvojbeno utvrdio da kod dužnika postoji stečajni razlog nesposobnosti za plaćanje </w:t>
      </w:r>
      <w:r w:rsidR="00A104E5">
        <w:t>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95DDC">
        <w:t>5283</w:t>
      </w:r>
      <w:r w:rsidR="005555FF">
        <w:t>/16</w:t>
      </w:r>
      <w:r w:rsidRPr="00692A21">
        <w:t xml:space="preserve"> od </w:t>
      </w:r>
      <w:r w:rsidR="00595DDC">
        <w:t>15. studenog</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602765" w:rsidP="00AB70AD" w:rsidR="00602765">
      <w:pPr>
        <w:ind w:firstLine="708"/>
        <w:jc w:val="both"/>
      </w:pPr>
    </w:p>
    <w:p w:rsidRDefault="00602765" w:rsidP="005555FF" w:rsidR="009A1E63">
      <w:pPr>
        <w:ind w:firstLine="708"/>
        <w:jc w:val="both"/>
      </w:pPr>
      <w:r>
        <w:t>Naime</w:t>
      </w:r>
      <w:r w:rsidRPr="00435B5D">
        <w:t xml:space="preserve">, </w:t>
      </w:r>
      <w:r w:rsidR="005555FF">
        <w:t xml:space="preserve">iz </w:t>
      </w:r>
      <w:r w:rsidR="009A1E63">
        <w:t xml:space="preserve">izjave </w:t>
      </w:r>
      <w:r w:rsidR="00610359">
        <w:t xml:space="preserve">dužnika </w:t>
      </w:r>
      <w:r w:rsidR="009A1E63">
        <w:t>o imovini dužnika sukladno čl.17. Stečajnog zakona</w:t>
      </w:r>
      <w:r w:rsidR="005555FF">
        <w:t xml:space="preserve"> proizlazi da dužnik nema imovinu koja bi ušla u stečajnu masu</w:t>
      </w:r>
      <w:r w:rsidR="009A1E63">
        <w:t xml:space="preserve">, a </w:t>
      </w:r>
      <w:r w:rsidR="00826393">
        <w:t xml:space="preserve">i sam predlagatelj u podnesku od 28. rujna 2016. godine navodi da nema saznanja o imovini dužnika, te ističe da smatra da su ispunjeni uvjeti za donošenje odluke o otvaranju i istovremenom zaključenju stečajnog postupka nad dužnikom. </w:t>
      </w:r>
      <w:r w:rsidR="009A1E63">
        <w:t xml:space="preserve"> </w:t>
      </w:r>
    </w:p>
    <w:p w:rsidRDefault="009A1E63" w:rsidP="005555FF" w:rsidR="009A1E63">
      <w:pPr>
        <w:ind w:firstLine="708"/>
        <w:jc w:val="both"/>
      </w:pPr>
    </w:p>
    <w:p w:rsidRDefault="005555FF" w:rsidP="00AB70AD" w:rsidR="005F71CE">
      <w:pPr>
        <w:ind w:firstLine="708"/>
        <w:jc w:val="both"/>
      </w:pPr>
      <w:r>
        <w:t>P</w:t>
      </w:r>
      <w:r w:rsidR="00602765"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A104E5">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73245D">
        <w:t>10</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73245D">
        <w:t>15. studenog</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73245D">
        <w:t>15. studenog</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73245D">
        <w:t>15. studenog</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73245D">
        <w:t>10</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FA7604" w:rsidR="0006410D">
      <w:pPr>
        <w:jc w:val="right"/>
      </w:pPr>
      <w:r w:rsidRPr="00692A21">
        <w:t>Goranka Boljkovac</w:t>
      </w:r>
      <w:r w:rsidR="004302D7">
        <w:t>,v.r.</w:t>
      </w:r>
    </w:p>
    <w:p w:rsidRDefault="004302D7" w:rsidP="00FA7604" w:rsidR="004302D7">
      <w:pPr>
        <w:jc w:val="right"/>
      </w:pPr>
      <w:r>
        <w:lastRenderedPageBreak/>
        <w:t>Za točnost otpravka-</w:t>
      </w:r>
    </w:p>
    <w:p w:rsidRDefault="004302D7" w:rsidP="00FA7604" w:rsidR="004302D7">
      <w:pPr>
        <w:jc w:val="right"/>
      </w:pPr>
      <w:r>
        <w:t>ovlašteni službenik:</w:t>
      </w:r>
    </w:p>
    <w:p w:rsidRDefault="004302D7" w:rsidP="00FA7604" w:rsidR="004302D7">
      <w:pPr>
        <w:jc w:val="right"/>
      </w:pPr>
      <w:r>
        <w:t>Marina Markić</w:t>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p w:rsidRDefault="00AE5DF7" w:rsidP="00514EDC" w:rsidR="00AE5DF7" w:rsidRPr="00AB70AD"/>
    <w:sectPr w:rsidSect="0073245D" w:rsidR="00AE5DF7" w:rsidRPr="00AB70AD">
      <w:headerReference w:type="even" r:id="rId10"/>
      <w:headerReference w:type="defaul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02D7">
      <w:rPr>
        <w:rStyle w:val="Brojstranice"/>
        <w:noProof/>
      </w:rPr>
      <w:t>4</w:t>
    </w:r>
    <w:r>
      <w:rPr>
        <w:rStyle w:val="Brojstranice"/>
      </w:rPr>
      <w:fldChar w:fldCharType="end"/>
    </w:r>
  </w:p>
  <w:p w:rsidRDefault="00667114" w:rsidR="00667114">
    <w:pPr>
      <w:pStyle w:val="Zaglavlje"/>
    </w:pPr>
    <w:r>
      <w:t xml:space="preserve">                                                                                                                                 4 St-</w:t>
    </w:r>
    <w:r w:rsidR="00967924">
      <w:t>5283</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2D7"/>
    <w:rsid w:val="0043031F"/>
    <w:rsid w:val="00434CF8"/>
    <w:rsid w:val="004446F0"/>
    <w:rsid w:val="0044721B"/>
    <w:rsid w:val="00472207"/>
    <w:rsid w:val="004746BF"/>
    <w:rsid w:val="00491E4E"/>
    <w:rsid w:val="004A1BE7"/>
    <w:rsid w:val="004E3B1A"/>
    <w:rsid w:val="004F47B9"/>
    <w:rsid w:val="00502549"/>
    <w:rsid w:val="00505D61"/>
    <w:rsid w:val="00514EDC"/>
    <w:rsid w:val="00523E58"/>
    <w:rsid w:val="00541781"/>
    <w:rsid w:val="00551293"/>
    <w:rsid w:val="00554276"/>
    <w:rsid w:val="00554546"/>
    <w:rsid w:val="005555FF"/>
    <w:rsid w:val="00595DDC"/>
    <w:rsid w:val="005A56DF"/>
    <w:rsid w:val="005B0B8B"/>
    <w:rsid w:val="005C0B29"/>
    <w:rsid w:val="005C0BF6"/>
    <w:rsid w:val="005D0EB4"/>
    <w:rsid w:val="005D1623"/>
    <w:rsid w:val="005D5F5F"/>
    <w:rsid w:val="005E67DB"/>
    <w:rsid w:val="005F5763"/>
    <w:rsid w:val="005F71CE"/>
    <w:rsid w:val="00602765"/>
    <w:rsid w:val="00610359"/>
    <w:rsid w:val="00662058"/>
    <w:rsid w:val="00662CB6"/>
    <w:rsid w:val="00667114"/>
    <w:rsid w:val="0067644D"/>
    <w:rsid w:val="006861EF"/>
    <w:rsid w:val="00692A21"/>
    <w:rsid w:val="006C293B"/>
    <w:rsid w:val="006C786C"/>
    <w:rsid w:val="006E3916"/>
    <w:rsid w:val="007061C1"/>
    <w:rsid w:val="007170B8"/>
    <w:rsid w:val="00717D4A"/>
    <w:rsid w:val="00721F24"/>
    <w:rsid w:val="00731ABD"/>
    <w:rsid w:val="0073245D"/>
    <w:rsid w:val="00737646"/>
    <w:rsid w:val="00774E68"/>
    <w:rsid w:val="007861DF"/>
    <w:rsid w:val="007A550F"/>
    <w:rsid w:val="007B7BB2"/>
    <w:rsid w:val="007D6B85"/>
    <w:rsid w:val="007D7A92"/>
    <w:rsid w:val="007E4737"/>
    <w:rsid w:val="007E7B8D"/>
    <w:rsid w:val="007F4B17"/>
    <w:rsid w:val="00826393"/>
    <w:rsid w:val="0084192B"/>
    <w:rsid w:val="00846404"/>
    <w:rsid w:val="00855AE8"/>
    <w:rsid w:val="008A4087"/>
    <w:rsid w:val="008C5EB2"/>
    <w:rsid w:val="008E1695"/>
    <w:rsid w:val="008E24D6"/>
    <w:rsid w:val="008E42C6"/>
    <w:rsid w:val="0090434A"/>
    <w:rsid w:val="009118F7"/>
    <w:rsid w:val="00912B69"/>
    <w:rsid w:val="009269AF"/>
    <w:rsid w:val="0093417F"/>
    <w:rsid w:val="009403D2"/>
    <w:rsid w:val="0095321D"/>
    <w:rsid w:val="00964750"/>
    <w:rsid w:val="00967924"/>
    <w:rsid w:val="009773DD"/>
    <w:rsid w:val="00984644"/>
    <w:rsid w:val="009945AF"/>
    <w:rsid w:val="009A1E63"/>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C518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1704D"/>
    <w:rsid w:val="00E26DAE"/>
    <w:rsid w:val="00E57778"/>
    <w:rsid w:val="00E6366C"/>
    <w:rsid w:val="00E7155E"/>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A760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302D7"/>
    <w:rPr>
      <w:color w:val="808080"/>
      <w:bdr w:space="0" w:sz="0" w:color="auto" w:val="none"/>
      <w:shd w:fill="auto" w:color="auto" w:val="clear"/>
    </w:rPr>
  </w:style>
  <w:style w:customStyle="true" w:styleId="eSPISCCParagraphDefaultFont" w:type="character">
    <w:name w:val="eSPIS_CC_Paragraph Default Font"/>
    <w:basedOn w:val="Zadanifontodlomka"/>
    <w:rsid w:val="00430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02D7"/>
    <w:rPr>
      <w:bdr w:space="0" w:sz="0" w:color="auto" w:val="none"/>
      <w:shd w:fill="FFFFCC" w:color="auto" w:val="clear"/>
      <w:lang w:val="hr-HR"/>
    </w:rPr>
  </w:style>
  <w:style w:customStyle="true" w:styleId="PozadinaSvijetloCrvena" w:type="character">
    <w:name w:val="Pozadina_SvijetloCrvena"/>
    <w:basedOn w:val="eSPISCCParagraphDefaultFont"/>
    <w:rsid w:val="00430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0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302D7"/>
    <w:rPr>
      <w:color w:val="808080"/>
      <w:bdr w:color="auto" w:space="0" w:sz="0" w:val="none"/>
      <w:shd w:color="auto" w:fill="auto" w:val="clear"/>
    </w:rPr>
  </w:style>
  <w:style w:customStyle="1" w:styleId="eSPISCCParagraphDefaultFont" w:type="character">
    <w:name w:val="eSPIS_CC_Paragraph Default Font"/>
    <w:basedOn w:val="Zadanifontodlomka"/>
    <w:rsid w:val="00430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02D7"/>
    <w:rPr>
      <w:bdr w:color="auto" w:space="0" w:sz="0" w:val="none"/>
      <w:shd w:color="auto" w:fill="FFFFCC" w:val="clear"/>
      <w:lang w:val="hr-HR"/>
    </w:rPr>
  </w:style>
  <w:style w:customStyle="1" w:styleId="PozadinaSvijetloCrvena" w:type="character">
    <w:name w:val="Pozadina_SvijetloCrvena"/>
    <w:basedOn w:val="eSPISCCParagraphDefaultFont"/>
    <w:rsid w:val="00430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0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5283</izvorni_sadrzaj>
    <derivirana_varijabla naziv="DomainObject.Predmet.Broj_1">5283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St-5283/2016</izvorni_sadrzaj>
    <derivirana_varijabla naziv="DomainObject.Predmet.OznakaBroj_1">St-5283/2016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RZ KEMIJA d.o.o. zastupanog po punomoćniku Dinko Kulaš</izvorni_sadrzaj>
    <derivirana_varijabla naziv="DomainObject.Predmet.ProtustrankaFormated_1">  RZ KEMIJA d.o.o. zastupanog po punomoćniku Dinko Kulaš</derivirana_varijabla>
  </DomainObject.Predmet.ProtustrankaFormated>
  <DomainObject.Predmet.ProtustrankaFormatedOIB>
    <izvorni_sadrzaj>  RZ KEMIJA d.o.o., OIB 76055494905 zastupanog po punomoćniku Dinko Kulaš</izvorni_sadrzaj>
    <derivirana_varijabla naziv="DomainObject.Predmet.ProtustrankaFormatedOIB_1">  RZ KEMIJA d.o.o., OIB 76055494905 zastupanog po punomoćniku Dinko Kulaš</derivirana_varijabla>
  </DomainObject.Predmet.ProtustrankaFormatedOIB>
  <DomainObject.Predmet.ProtustrankaFormatedWithAdress>
    <izvorni_sadrzaj> RZ KEMIJA d.o.o., Rakovčeva 6, 10000 Zagreb zastupanog po punomoćniku Dinko Kulaš</izvorni_sadrzaj>
    <derivirana_varijabla naziv="DomainObject.Predmet.ProtustrankaFormatedWithAdress_1"> RZ KEMIJA d.o.o., Rakovčeva 6, 10000 Zagreb zastupanog po punomoćniku Dinko Kulaš</derivirana_varijabla>
  </DomainObject.Predmet.ProtustrankaFormatedWithAdress>
  <DomainObject.Predmet.ProtustrankaFormatedWithAdressOIB>
    <izvorni_sadrzaj> RZ KEMIJA d.o.o., OIB 76055494905, Rakovčeva 6, 10000 Zagreb zastupanog po punomoćniku Dinko Kulaš</izvorni_sadrzaj>
    <derivirana_varijabla naziv="DomainObject.Predmet.ProtustrankaFormatedWithAdressOIB_1"> RZ KEMIJA d.o.o., OIB 76055494905, Rakovčeva 6, 10000 Zagreb zastupanog po punomoćniku Dinko Kulaš</derivirana_varijabla>
  </DomainObject.Predmet.ProtustrankaFormatedWithAdressOIB>
  <DomainObject.Predmet.ProtustrankaWithAdress>
    <izvorni_sadrzaj>RZ KEMIJA d.o.o. Rakovčeva 6, 10000 Zagreb</izvorni_sadrzaj>
    <derivirana_varijabla naziv="DomainObject.Predmet.ProtustrankaWithAdress_1">RZ KEMIJA d.o.o. Rakovčeva 6, 10000 Zagreb</derivirana_varijabla>
  </DomainObject.Predmet.ProtustrankaWithAdress>
  <DomainObject.Predmet.ProtustrankaWithAdressOIB>
    <izvorni_sadrzaj>RZ KEMIJA d.o.o., OIB 76055494905, Rakovčeva 6, 10000 Zagreb</izvorni_sadrzaj>
    <derivirana_varijabla naziv="DomainObject.Predmet.ProtustrankaWithAdressOIB_1">RZ KEMIJA d.o.o., OIB 76055494905, Rakovčeva 6, 10000 Zagreb</derivirana_varijabla>
  </DomainObject.Predmet.ProtustrankaWithAdressOIB>
  <DomainObject.Predmet.ProtustrankaNazivFormated>
    <izvorni_sadrzaj>RZ KEMIJA d.o.o.</izvorni_sadrzaj>
    <derivirana_varijabla naziv="DomainObject.Predmet.ProtustrankaNazivFormated_1">RZ KEMIJA d.o.o.</derivirana_varijabla>
  </DomainObject.Predmet.ProtustrankaNazivFormated>
  <DomainObject.Predmet.ProtustrankaNazivFormatedOIB>
    <izvorni_sadrzaj>RZ KEMIJA d.o.o., OIB 76055494905</izvorni_sadrzaj>
    <derivirana_varijabla naziv="DomainObject.Predmet.ProtustrankaNazivFormatedOIB_1">RZ KEMIJA d.o.o., OIB 76055494905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izvorni_sadrzaj>
    <derivirana_varijabla naziv="DomainObject.Predmet.StrankaFormatedOIB_1">  FINA Regionalni centar Zagreb, OIB 85821130368; POREZNA UPRAVA, PODRUČNI URED ZAGREB</derivirana_varijabla>
  </DomainObject.Predmet.StrankaFormatedOIB>
  <DomainObject.Predmet.StrankaFormatedWithAdress>
    <izvorni_sadrzaj> FINA Regionalni centar Zagreb, Trg svibanjskih žrtava 1995. 1, 10000 Zagreb; POREZNA UPRAVA, PODRUČNI URED ZAGREB</izvorni_sadrzaj>
    <derivirana_varijabla naziv="DomainObject.Predmet.StrankaFormatedWithAdress_1"> FINA Regionalni centar Zagreb, Trg svibanjskih žrtava 1995. 1, 10000 Zagreb; POREZNA UPRAVA, PODRUČNI URED ZAGREB</derivirana_varijabla>
  </DomainObject.Predmet.StrankaFormatedWithAdress>
  <DomainObject.Predmet.StrankaFormatedWithAdressOIB>
    <izvorni_sadrzaj> FINA Regionalni centar Zagreb, OIB 85821130368, Trg svibanjskih žrtava 1995. 1, 10000 Zagreb; POREZNA UPRAVA, PODRUČNI URED ZAGREB</izvorni_sadrzaj>
    <derivirana_varijabla naziv="DomainObject.Predmet.StrankaFormatedWithAdressOIB_1"> FINA Regionalni centar Zagreb, OIB 85821130368, Trg svibanjskih žrtava 1995. 1, 10000 Zagreb; POREZNA UPRAVA, PODRUČNI URED ZAGREB</derivirana_varijabla>
  </DomainObject.Predmet.StrankaFormatedWithAdressOIB>
  <DomainObject.Predmet.StrankaWithAdress>
    <izvorni_sadrzaj>FINA Regionalni centar Zagreb Trg svibanjskih žrtava 1995. 1,10000 Zagreb,POREZNA UPRAVA, PODRUČNI URED ZAGREB </izvorni_sadrzaj>
    <derivirana_varijabla naziv="DomainObject.Predmet.StrankaWithAdress_1">FINA Regionalni centar Zagreb Trg svibanjskih žrtava 1995. 1,10000 Zagreb,POREZNA UPRAVA, PODRUČNI URED ZAGREB </derivirana_varijabla>
  </DomainObject.Predmet.StrankaWithAdress>
  <DomainObject.Predmet.StrankaWithAdressOIB>
    <izvorni_sadrzaj>FINA Regionalni centar Zagreb, OIB 85821130368, Trg svibanjskih žrtava 1995. 1,10000 Zagreb,POREZNA UPRAVA, PODRUČNI URED ZAGREB</izvorni_sadrzaj>
    <derivirana_varijabla naziv="DomainObject.Predmet.StrankaWithAdressOIB_1">FINA Regionalni centar Zagreb, OIB 85821130368, Trg svibanjskih žrtava 1995. 1,10000 Zagreb,POREZNA UPRAVA, PODRUČNI URED ZAGREB</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izvorni_sadrzaj>
    <derivirana_varijabla naziv="DomainObject.Predmet.StrankaNazivFormatedOIB_1">FINA Regionalni centar Zagreb, OIB 85821130368,POREZNA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item>
    </izvorni_sadrzaj>
    <derivirana_varijabla naziv="DomainObject.Predmet.StrankaListFormatedOIB_1">
      <item>FINA Regionalni centar Zagreb, OIB 85821130368</item>
      <item>POREZNA UPRAVA, PODRUČNI URED ZAGREB</item>
    </derivirana_varijabla>
  </DomainObject.Predmet.StrankaListFormatedOIB>
  <DomainObject.Predmet.StrankaListFormatedWithAdress>
    <izvorni_sadrzaj>
      <item>FINA Regionalni centar Zagreb, Trg svibanjskih žrtava 1995. 1, 10000 Zagreb</item>
      <item>POREZNA UPRAVA, PODRUČNI URED ZAGREB</item>
    </izvorni_sadrzaj>
    <derivirana_varijabla naziv="DomainObject.Predmet.StrankaListFormatedWithAdress_1">
      <item>FINA Regionalni centar Zagreb, Trg svibanjskih žrtava 1995.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zvorni_sadrzaj>
    <derivirana_varijabla naziv="DomainObject.Predmet.StrankaListFormatedWithAdressOIB_1">
      <item>FINA Regionalni centar Zagreb, OIB 85821130368, Trg svibanjskih žrtava 1995. 1, 10000 Zagreb</item>
      <item>POREZNA UPRAVA, PODRUČNI URED ZAGREB</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item>
    </izvorni_sadrzaj>
    <derivirana_varijabla naziv="DomainObject.Predmet.StrankaListNazivFormatedOIB_1">
      <item>FINA Regionalni centar Zagreb, OIB 85821130368</item>
      <item>POREZNA UPRAVA, PODRUČNI URED ZAGREB</item>
    </derivirana_varijabla>
  </DomainObject.Predmet.StrankaListNazivFormatedOIB>
  <DomainObject.Predmet.ProtuStrankaListFormated>
    <izvorni_sadrzaj>
      <item>RZ KEMIJA d.o.o. zastupanog po punomoćniku Dinko Kulaš</item>
    </izvorni_sadrzaj>
    <derivirana_varijabla naziv="DomainObject.Predmet.ProtuStrankaListFormated_1">
      <item>RZ KEMIJA d.o.o. zastupanog po punomoćniku Dinko Kulaš</item>
    </derivirana_varijabla>
  </DomainObject.Predmet.ProtuStrankaListFormated>
  <DomainObject.Predmet.ProtuStrankaListFormatedOIB>
    <izvorni_sadrzaj>
      <item>RZ KEMIJA d.o.o., OIB 76055494905 zastupanog po punomoćniku Dinko Kulaš</item>
    </izvorni_sadrzaj>
    <derivirana_varijabla naziv="DomainObject.Predmet.ProtuStrankaListFormatedOIB_1">
      <item>RZ KEMIJA d.o.o., OIB 76055494905 zastupanog po punomoćniku Dinko Kulaš</item>
    </derivirana_varijabla>
  </DomainObject.Predmet.ProtuStrankaListFormatedOIB>
  <DomainObject.Predmet.ProtuStrankaListFormatedWithAdress>
    <izvorni_sadrzaj>
      <item>RZ KEMIJA d.o.o., Rakovčeva 6, 10000 Zagreb zastupanog po punomoćniku Dinko Kulaš</item>
    </izvorni_sadrzaj>
    <derivirana_varijabla naziv="DomainObject.Predmet.ProtuStrankaListFormatedWithAdress_1">
      <item>RZ KEMIJA d.o.o., Rakovčeva 6, 10000 Zagreb zastupanog po punomoćniku Dinko Kulaš</item>
    </derivirana_varijabla>
  </DomainObject.Predmet.ProtuStrankaListFormatedWithAdress>
  <DomainObject.Predmet.ProtuStrankaListFormatedWithAdressOIB>
    <izvorni_sadrzaj>
      <item>RZ KEMIJA d.o.o., OIB 76055494905, Rakovčeva 6, 10000 Zagreb zastupanog po punomoćniku Dinko Kulaš</item>
    </izvorni_sadrzaj>
    <derivirana_varijabla naziv="DomainObject.Predmet.ProtuStrankaListFormatedWithAdressOIB_1">
      <item>RZ KEMIJA d.o.o., OIB 76055494905, Rakovčeva 6, 10000 Zagreb zastupanog po punomoćniku Dinko Kulaš</item>
    </derivirana_varijabla>
  </DomainObject.Predmet.ProtuStrankaListFormatedWithAdressOIB>
  <DomainObject.Predmet.ProtuStrankaListNazivFormated>
    <izvorni_sadrzaj>
      <item>RZ KEMIJA d.o.o.</item>
    </izvorni_sadrzaj>
    <derivirana_varijabla naziv="DomainObject.Predmet.ProtuStrankaListNazivFormated_1">
      <item>RZ KEMIJA d.o.o.</item>
    </derivirana_varijabla>
  </DomainObject.Predmet.ProtuStrankaListNazivFormated>
  <DomainObject.Predmet.ProtuStrankaListNazivFormatedOIB>
    <izvorni_sadrzaj>
      <item>RZ KEMIJA d.o.o., OIB 76055494905</item>
    </izvorni_sadrzaj>
    <derivirana_varijabla naziv="DomainObject.Predmet.ProtuStrankaListNazivFormatedOIB_1">
      <item>RZ KEMIJA d.o.o., OIB 76055494905</item>
    </derivirana_varijabla>
  </DomainObject.Predmet.ProtuStrankaListNazivFormatedOIB>
  <DomainObject.Predmet.OstaliListFormated>
    <izvorni_sadrzaj>
      <item>Antun Zvrko</item>
      <item>ŽUPANIJSKO DRŽAVNO ODVJETNIŠTVO U ZAGREBU</item>
      <item>Dinko Kulaš punomoćnik sudionika u postupku RZ KEMIJA d.o.o.</item>
    </izvorni_sadrzaj>
    <derivirana_varijabla naziv="DomainObject.Predmet.OstaliListFormated_1">
      <item>Antun Zvrko</item>
      <item>ŽUPANIJSKO DRŽAVNO ODVJETNIŠTVO U ZAGREBU</item>
      <item>Dinko Kulaš punomoćnik sudionika u postupku RZ KEMIJA d.o.o.</item>
    </derivirana_varijabla>
  </DomainObject.Predmet.OstaliListFormated>
  <DomainObject.Predmet.OstaliListFormatedOIB>
    <izvorni_sadrzaj>
      <item>Antun Zvrko, OIB 24912690049</item>
      <item>ŽUPANIJSKO DRŽAVNO ODVJETNIŠTVO U ZAGREBU</item>
      <item>Dinko Kulaš, OIB 28600618935 punomoćnik sudionika u postupku RZ KEMIJA d.o.o.</item>
    </izvorni_sadrzaj>
    <derivirana_varijabla naziv="DomainObject.Predmet.OstaliListFormatedOIB_1">
      <item>Antun Zvrko, OIB 24912690049</item>
      <item>ŽUPANIJSKO DRŽAVNO ODVJETNIŠTVO U ZAGREBU</item>
      <item>Dinko Kulaš, OIB 28600618935 punomoćnik sudionika u postupku RZ KEMIJA d.o.o.</item>
    </derivirana_varijabla>
  </DomainObject.Predmet.OstaliListFormatedOIB>
  <DomainObject.Predmet.OstaliListFormatedWithAdress>
    <izvorni_sadrzaj>
      <item>Antun Zvrko, Križnog Puta 60, 10000 Zagreb</item>
      <item>ŽUPANIJSKO DRŽAVNO ODVJETNIŠTVO U ZAGREBU, Savska cesta 41, 10000 Zagreb</item>
      <item>Dinko Kulaš, Ul. Hrvatskih branitelja 5, 10370 Dugo Selo punomoćnik sudionika u postupku RZ KEMIJA d.o.o.</item>
    </izvorni_sadrzaj>
    <derivirana_varijabla naziv="DomainObject.Predmet.OstaliListFormatedWithAdress_1">
      <item>Antun Zvrko, Križnog Puta 60, 10000 Zagreb</item>
      <item>ŽUPANIJSKO DRŽAVNO ODVJETNIŠTVO U ZAGREBU, Savska cesta 41, 10000 Zagreb</item>
      <item>Dinko Kulaš, Ul. Hrvatskih branitelja 5, 10370 Dugo Selo punomoćnik sudionika u postupku RZ KEMIJA d.o.o.</item>
    </derivirana_varijabla>
  </DomainObject.Predmet.OstaliListFormatedWithAdress>
  <DomainObject.Predmet.OstaliListFormatedWithAdressOIB>
    <izvorni_sadrzaj>
      <item>Antun Zvrko, OIB 24912690049, Križnog Puta 60, 10000 Zagreb</item>
      <item>ŽUPANIJSKO DRŽAVNO ODVJETNIŠTVO U ZAGREBU, Savska cesta 41, 10000 Zagreb</item>
      <item>Dinko Kulaš, OIB 28600618935, Ul. Hrvatskih branitelja 5, 10370 Dugo Selo punomoćnik sudionika u postupku RZ KEMIJA d.o.o.</item>
    </izvorni_sadrzaj>
    <derivirana_varijabla naziv="DomainObject.Predmet.OstaliListFormatedWithAdressOIB_1">
      <item>Antun Zvrko, OIB 24912690049, Križnog Puta 60, 10000 Zagreb</item>
      <item>ŽUPANIJSKO DRŽAVNO ODVJETNIŠTVO U ZAGREBU, Savska cesta 41, 10000 Zagreb</item>
      <item>Dinko Kulaš, OIB 28600618935, Ul. Hrvatskih branitelja 5, 10370 Dugo Selo punomoćnik sudionika u postupku RZ KEMIJA d.o.o.</item>
    </derivirana_varijabla>
  </DomainObject.Predmet.OstaliListFormatedWithAdressOIB>
  <DomainObject.Predmet.OstaliListNazivFormated>
    <izvorni_sadrzaj>
      <item>Antun Zvrko</item>
      <item>ŽUPANIJSKO DRŽAVNO ODVJETNIŠTVO U ZAGREBU</item>
      <item>Dinko Kulaš</item>
    </izvorni_sadrzaj>
    <derivirana_varijabla naziv="DomainObject.Predmet.OstaliListNazivFormated_1">
      <item>Antun Zvrko</item>
      <item>ŽUPANIJSKO DRŽAVNO ODVJETNIŠTVO U ZAGREBU</item>
      <item>Dinko Kulaš</item>
    </derivirana_varijabla>
  </DomainObject.Predmet.OstaliListNazivFormated>
  <DomainObject.Predmet.OstaliListNazivFormatedOIB>
    <izvorni_sadrzaj>
      <item>Antun Zvrko, OIB 24912690049</item>
      <item>ŽUPANIJSKO DRŽAVNO ODVJETNIŠTVO U ZAGREBU</item>
      <item>Dinko Kulaš, OIB 28600618935</item>
    </izvorni_sadrzaj>
    <derivirana_varijabla naziv="DomainObject.Predmet.OstaliListNazivFormatedOIB_1">
      <item>Antun Zvrko, OIB 24912690049</item>
      <item>ŽUPANIJSKO DRŽAVNO ODVJETNIŠTVO U ZAGREBU</item>
      <item>Dinko Kulaš, OIB 28600618935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RZ KEMIJA d.o.o.</izvorni_sadrzaj>
    <derivirana_varijabla naziv="DomainObject.Predmet.ProtustrankaIDrugi_1">RZ KEMIJA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RZ KEMIJA d.o.o., OIB 76055494905, Rakovčeva 6, 10000 Zagreb</izvorni_sadrzaj>
    <derivirana_varijabla naziv="DomainObject.Predmet.ProtustrankaIDrugiAdressOIB_1">RZ KEMIJA d.o.o., OIB 76055494905, Rakovčeva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RZ KEMIJA d.o.o.</item>
      <item>FINA Regionalni centar Zagreb</item>
      <item>Antun Zvrko</item>
      <item>POREZNA UPRAVA, PODRUČNI URED ZAGREB</item>
      <item>ŽUPANIJSKO DRŽAVNO ODVJETNIŠTVO U ZAGREBU</item>
      <item>Dinko Kulaš</item>
    </izvorni_sadrzaj>
    <derivirana_varijabla naziv="DomainObject.Predmet.SudioniciListNaziv_1">
      <item>RZ KEMIJA d.o.o.</item>
      <item>FINA Regionalni centar Zagreb</item>
      <item>Antun Zvrko</item>
      <item>POREZNA UPRAVA, PODRUČNI URED ZAGREB</item>
      <item>ŽUPANIJSKO DRŽAVNO ODVJETNIŠTVO U ZAGREBU</item>
      <item>Dinko Kulaš</item>
    </derivirana_varijabla>
  </DomainObject.Predmet.SudioniciListNaziv>
  <DomainObject.Predmet.SudioniciListAdressOIB>
    <izvorni_sadrzaj>
      <item>RZ KEMIJA d.o.o., OIB 76055494905, Rakovčeva 6,10000 Zagreb</item>
      <item>FINA Regionalni centar Zagreb, OIB 85821130368, Trg svibanjskih žrtava 1995. 1,10000 Zagreb</item>
      <item>Antun Zvrko, OIB 24912690049, Križnog Puta 60,10000 Zagreb</item>
      <item>POREZNA UPRAVA, PODRUČNI URED ZAGREB</item>
      <item>ŽUPANIJSKO DRŽAVNO ODVJETNIŠTVO U ZAGREBU, Savska cesta 41,10000 Zagreb</item>
      <item>Dinko Kulaš, OIB 28600618935, Ul. Hrvatskih branitelja 5,10370 Dugo Selo</item>
    </izvorni_sadrzaj>
    <derivirana_varijabla naziv="DomainObject.Predmet.SudioniciListAdressOIB_1">
      <item>RZ KEMIJA d.o.o., OIB 76055494905, Rakovčeva 6,10000 Zagreb</item>
      <item>FINA Regionalni centar Zagreb, OIB 85821130368, Trg svibanjskih žrtava 1995. 1,10000 Zagreb</item>
      <item>Antun Zvrko, OIB 24912690049, Križnog Puta 60,10000 Zagreb</item>
      <item>POREZNA UPRAVA, PODRUČNI URED ZAGREB</item>
      <item>ŽUPANIJSKO DRŽAVNO ODVJETNIŠTVO U ZAGREBU, Savska cesta 41,10000 Zagreb</item>
      <item>Dinko Kulaš, OIB 28600618935, Ul. Hrvatskih branitelja 5,10370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76055494905</item>
      <item>, OIB 85821130368</item>
      <item>, OIB 24912690049</item>
      <item>, OIB null</item>
      <item>, OIB null</item>
      <item>, OIB 28600618935</item>
    </izvorni_sadrzaj>
    <derivirana_varijabla naziv="DomainObject.Predmet.SudioniciListNazivOIB_1">
      <item>, OIB 76055494905</item>
      <item>, OIB 85821130368</item>
      <item>, OIB 24912690049</item>
      <item>, OIB null</item>
      <item>, OIB null</item>
      <item>, OIB 28600618935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1345</properties:Words>
  <properties:Characters>7608</properties:Characters>
  <properties:Lines>151</properties:Lines>
  <properties:Paragraphs>36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2017-01-10T12:47:00Z</dcterms:created>
  <dc:creator>Korisnik</dc:creator>
  <cp:lastModifiedBy>Goranka Boljkovac</cp:lastModifiedBy>
  <cp:lastPrinted>2017-01-10T13:22:00Z</cp:lastPrinted>
  <dcterms:modified xmlns:xsi="http://www.w3.org/2001/XMLSchema-instance" xsi:type="dcterms:W3CDTF">2017-01-10T13:22:00Z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