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4717" w14:paraId="26147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 xml:space="preserve">                5. St-448/2017-2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1701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UNIMEDIA PRODUKCIJE d.o.o. za trgovinu i usluge, Zagreb, Rapska 37, MBS: 080676504, OIB: 71485767721, 12. listopada</w:t>
      </w:r>
      <w:r w:rsidRPr="00C17018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UNIMEDIA PRODUKCIJE d.o.o. za trgovinu i usluge, Zagreb, Rapska 37, MBS: 080676504, OIB: 71485767721.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II. Saziva se ročište</w:t>
      </w:r>
      <w:r w:rsidRPr="00C17018">
        <w:rPr>
          <w:rFonts w:cs="Times New Roman" w:eastAsia="Times New Roman"/>
          <w:b/>
          <w:szCs w:val="20"/>
          <w:lang w:eastAsia="hr-HR"/>
        </w:rPr>
        <w:t xml:space="preserve"> </w:t>
      </w:r>
      <w:r w:rsidRPr="00C17018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9,00 sati u ovome sudu u Bjelovaru, Šetalište dr. </w:t>
      </w:r>
      <w:proofErr w:type="spellStart"/>
      <w:r w:rsidRPr="00C1701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1701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1701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1701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- zakonski zastupnik dužnika Nikola Mihaljević.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III. Nalaže se zakonskom zastupniku dužnika Nikoli Mihaljeviću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Obrazloženje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</w:t>
      </w:r>
      <w:r w:rsidRPr="00C17018">
        <w:rPr>
          <w:rFonts w:cs="Times New Roman" w:eastAsia="Times New Roman"/>
          <w:szCs w:val="20"/>
          <w:lang w:eastAsia="hr-HR"/>
        </w:rPr>
        <w:t xml:space="preserve"> UNIMEDIA PRODUKCIJE d.o.o. za trgovinu i usluge, Zagreb, Rapska 37.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684 dana, u ukupnom iznosu od 120.504,37 kn, u koji iznos je uračunata kamata i naknada </w:t>
      </w:r>
      <w:r w:rsidRPr="00C1701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C1701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St-3457/2016 ustupljen je Trgovačkom sudu u Bjelovaru na daljnji postupak.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684 dana, u ukupnom iznosu od  </w:t>
      </w:r>
      <w:bookmarkStart w:name="_GoBack" w:id="0"/>
      <w:bookmarkEnd w:id="0"/>
      <w:r w:rsidRPr="00C17018">
        <w:rPr>
          <w:rFonts w:cs="Times New Roman" w:eastAsia="Times New Roman"/>
          <w:szCs w:val="20"/>
          <w:lang w:eastAsia="hr-HR"/>
        </w:rPr>
        <w:t>120.504,37 kn i 1 zaposlenog.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U Bjelovaru, 12. listopada</w:t>
      </w:r>
      <w:r w:rsidRPr="00C17018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STEČAJNI SUDAC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17018" w:rsidP="00C17018" w:rsidR="00C17018" w:rsidRPr="00C170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17018" w:rsidP="00C17018" w:rsidR="00C17018" w:rsidRPr="00C170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1701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701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17018" w:rsidP="00C17018" w:rsidR="00C17018" w:rsidRPr="00C17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1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05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St-448/2017-2</izvorni_sadrzaj>
    <derivirana_varijabla naziv="DomainObject.Oznaka_1">St-448/2017-2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UNIMEDIA PRODUKCIJE d.o.o. zastupanog po punomoćniku Nikola Mihaljević</izvorni_sadrzaj>
    <derivirana_varijabla naziv="DomainObject.Predmet.ProtustrankaFormated_1">  UNIMEDIA PRODUKCIJE d.o.o. zastupanog po punomoćniku Nikola Mihaljević</derivirana_varijabla>
  </DomainObject.Predmet.ProtustrankaFormated>
  <DomainObject.Predmet.ProtustrankaFormatedOIB>
    <izvorni_sadrzaj>  UNIMEDIA PRODUKCIJE d.o.o., OIB 71485767721 zastupanog po punomoćniku Nikola Mihaljević</izvorni_sadrzaj>
    <derivirana_varijabla naziv="DomainObject.Predmet.ProtustrankaFormatedOIB_1">  UNIMEDIA PRODUKCIJE d.o.o., OIB 71485767721 zastupanog po punomoćniku Nikola Mihaljević</derivirana_varijabla>
  </DomainObject.Predmet.ProtustrankaFormatedOIB>
  <DomainObject.Predmet.ProtustrankaFormatedWithAdress>
    <izvorni_sadrzaj> UNIMEDIA PRODUKCIJE d.o.o., Rapska 37, 10000 Zagreb zastupanog po punomoćniku Nikola Mihaljević</izvorni_sadrzaj>
    <derivirana_varijabla naziv="DomainObject.Predmet.ProtustrankaFormatedWithAdress_1"> UNIMEDIA PRODUKCIJE d.o.o., Rapska 37, 10000 Zagreb zastupanog po punomoćniku Nikola Mihaljević</derivirana_varijabla>
  </DomainObject.Predmet.ProtustrankaFormatedWithAdress>
  <DomainObject.Predmet.ProtustrankaFormatedWithAdressOIB>
    <izvorni_sadrzaj> UNIMEDIA PRODUKCIJE d.o.o., OIB 71485767721, Rapska 37, 10000 Zagreb zastupanog po punomoćniku Nikola Mihaljević</izvorni_sadrzaj>
    <derivirana_varijabla naziv="DomainObject.Predmet.ProtustrankaFormatedWithAdressOIB_1"> UNIMEDIA PRODUKCIJE d.o.o., OIB 71485767721, Rapska 37, 10000 Zagreb zastupanog po punomoćniku Nikola Mihaljević</derivirana_varijabla>
  </DomainObject.Predmet.ProtustrankaFormatedWithAdressOIB>
  <DomainObject.Predmet.ProtustrankaWithAdress>
    <izvorni_sadrzaj>UNIMEDIA PRODUKCIJE d.o.o. Rapska 37, 10000 Zagreb</izvorni_sadrzaj>
    <derivirana_varijabla naziv="DomainObject.Predmet.ProtustrankaWithAdress_1">UNIMEDIA PRODUKCIJE d.o.o. Rapska 37, 10000 Zagreb</derivirana_varijabla>
  </DomainObject.Predmet.ProtustrankaWithAdress>
  <DomainObject.Predmet.ProtustrankaWithAdressOIB>
    <izvorni_sadrzaj>UNIMEDIA PRODUKCIJE d.o.o., OIB 71485767721, Rapska 37, 10000 Zagreb</izvorni_sadrzaj>
    <derivirana_varijabla naziv="DomainObject.Predmet.ProtustrankaWithAdressOIB_1">UNIMEDIA PRODUKCIJE d.o.o., OIB 71485767721, Rapska 37, 10000 Zagreb</derivirana_varijabla>
  </DomainObject.Predmet.ProtustrankaWithAdressOIB>
  <DomainObject.Predmet.ProtustrankaNazivFormated>
    <izvorni_sadrzaj>UNIMEDIA PRODUKCIJE d.o.o.</izvorni_sadrzaj>
    <derivirana_varijabla naziv="DomainObject.Predmet.ProtustrankaNazivFormated_1">UNIMEDIA PRODUKCIJE d.o.o.</derivirana_varijabla>
  </DomainObject.Predmet.ProtustrankaNazivFormated>
  <DomainObject.Predmet.ProtustrankaNazivFormatedOIB>
    <izvorni_sadrzaj>UNIMEDIA PRODUKCIJE d.o.o., OIB 71485767721</izvorni_sadrzaj>
    <derivirana_varijabla naziv="DomainObject.Predmet.ProtustrankaNazivFormatedOIB_1">UNIMEDIA PRODUKCIJE d.o.o., OIB 71485767721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UNIMEDIA PRODUKCIJE d.o.o. zastupanog po punomoćniku Nikola Mihaljević</item>
    </izvorni_sadrzaj>
    <derivirana_varijabla naziv="DomainObject.Predmet.ProtuStrankaListFormated_1">
      <item>UNIMEDIA PRODUKCIJE d.o.o. zastupanog po punomoćniku Nikola Mihaljević</item>
    </derivirana_varijabla>
  </DomainObject.Predmet.ProtuStrankaListFormated>
  <DomainObject.Predmet.ProtuStrankaListFormatedOIB>
    <izvorni_sadrzaj>
      <item>UNIMEDIA PRODUKCIJE d.o.o., OIB 71485767721 zastupanog po punomoćniku Nikola Mihaljević</item>
    </izvorni_sadrzaj>
    <derivirana_varijabla naziv="DomainObject.Predmet.ProtuStrankaListFormatedOIB_1">
      <item>UNIMEDIA PRODUKCIJE d.o.o., OIB 71485767721 zastupanog po punomoćniku Nikola Mihaljević</item>
    </derivirana_varijabla>
  </DomainObject.Predmet.ProtuStrankaListFormatedOIB>
  <DomainObject.Predmet.ProtuStrankaListFormatedWithAdress>
    <izvorni_sadrzaj>
      <item>UNIMEDIA PRODUKCIJE d.o.o., Rapska 37, 10000 Zagreb zastupanog po punomoćniku Nikola Mihaljević</item>
    </izvorni_sadrzaj>
    <derivirana_varijabla naziv="DomainObject.Predmet.ProtuStrankaListFormatedWithAdress_1">
      <item>UNIMEDIA PRODUKCIJE d.o.o., Rapska 37, 10000 Zagreb zastupanog po punomoćniku Nikola Mihaljević</item>
    </derivirana_varijabla>
  </DomainObject.Predmet.ProtuStrankaListFormatedWithAdress>
  <DomainObject.Predmet.ProtuStrankaListFormatedWithAdressOIB>
    <izvorni_sadrzaj>
      <item>UNIMEDIA PRODUKCIJE d.o.o., OIB 71485767721, Rapska 37, 10000 Zagreb zastupanog po punomoćniku Nikola Mihaljević</item>
    </izvorni_sadrzaj>
    <derivirana_varijabla naziv="DomainObject.Predmet.ProtuStrankaListFormatedWithAdressOIB_1">
      <item>UNIMEDIA PRODUKCIJE d.o.o., OIB 71485767721, Rapska 37, 10000 Zagreb zastupanog po punomoćniku Nikola Mihaljević</item>
    </derivirana_varijabla>
  </DomainObject.Predmet.ProtuStrankaListFormatedWithAdressOIB>
  <DomainObject.Predmet.ProtuStrankaListNazivFormated>
    <izvorni_sadrzaj>
      <item>UNIMEDIA PRODUKCIJE d.o.o.</item>
    </izvorni_sadrzaj>
    <derivirana_varijabla naziv="DomainObject.Predmet.ProtuStrankaListNazivFormated_1">
      <item>UNIMEDIA PRODUKCIJE d.o.o.</item>
    </derivirana_varijabla>
  </DomainObject.Predmet.ProtuStrankaListNazivFormated>
  <DomainObject.Predmet.ProtuStrankaListNazivFormatedOIB>
    <izvorni_sadrzaj>
      <item>UNIMEDIA PRODUKCIJE d.o.o., OIB 71485767721</item>
    </izvorni_sadrzaj>
    <derivirana_varijabla naziv="DomainObject.Predmet.ProtuStrankaListNazivFormatedOIB_1">
      <item>UNIMEDIA PRODUKCIJE d.o.o., OIB 71485767721</item>
    </derivirana_varijabla>
  </DomainObject.Predmet.ProtuStrankaListNazivFormatedOIB>
  <DomainObject.Predmet.OstaliListFormated>
    <izvorni_sadrzaj>
      <item>Nikola Mihaljević punomoćnik sudionika u postupku UNIMEDIA PRODUKCIJE d.o.o.</item>
    </izvorni_sadrzaj>
    <derivirana_varijabla naziv="DomainObject.Predmet.OstaliListFormated_1">
      <item>Nikola Mihaljević punomoćnik sudionika u postupku UNIMEDIA PRODUKCIJE d.o.o.</item>
    </derivirana_varijabla>
  </DomainObject.Predmet.OstaliListFormated>
  <DomainObject.Predmet.OstaliListFormatedOIB>
    <izvorni_sadrzaj>
      <item>Nikola Mihaljević, OIB 24190444916 punomoćnik sudionika u postupku UNIMEDIA PRODUKCIJE d.o.o.</item>
    </izvorni_sadrzaj>
    <derivirana_varijabla naziv="DomainObject.Predmet.OstaliListFormatedOIB_1">
      <item>Nikola Mihaljević, OIB 24190444916 punomoćnik sudionika u postupku UNIMEDIA PRODUKCIJE d.o.o.</item>
    </derivirana_varijabla>
  </DomainObject.Predmet.OstaliListFormatedOIB>
  <DomainObject.Predmet.OstaliListFormatedWithAdress>
    <izvorni_sadrzaj>
      <item>Nikola Mihaljević, Rapska 37, 10000 Zagreb punomoćnik sudionika u postupku UNIMEDIA PRODUKCIJE d.o.o.</item>
    </izvorni_sadrzaj>
    <derivirana_varijabla naziv="DomainObject.Predmet.OstaliListFormatedWithAdress_1">
      <item>Nikola Mihaljević, Rapska 37, 10000 Zagreb punomoćnik sudionika u postupku UNIMEDIA PRODUKCIJE d.o.o.</item>
    </derivirana_varijabla>
  </DomainObject.Predmet.OstaliListFormatedWithAdress>
  <DomainObject.Predmet.OstaliListFormatedWithAdressOIB>
    <izvorni_sadrzaj>
      <item>Nikola Mihaljević, OIB 24190444916, Rapska 37, 10000 Zagreb punomoćnik sudionika u postupku UNIMEDIA PRODUKCIJE d.o.o.</item>
    </izvorni_sadrzaj>
    <derivirana_varijabla naziv="DomainObject.Predmet.OstaliListFormatedWithAdressOIB_1">
      <item>Nikola Mihaljević, OIB 24190444916, Rapska 37, 10000 Zagreb punomoćnik sudionika u postupku UNIMEDIA PRODUKCIJE d.o.o.</item>
    </derivirana_varijabla>
  </DomainObject.Predmet.OstaliListFormatedWithAdressOIB>
  <DomainObject.Predmet.OstaliListNazivFormated>
    <izvorni_sadrzaj>
      <item>Nikola Mihaljević</item>
    </izvorni_sadrzaj>
    <derivirana_varijabla naziv="DomainObject.Predmet.OstaliListNazivFormated_1">
      <item>Nikola Mihaljević</item>
    </derivirana_varijabla>
  </DomainObject.Predmet.OstaliListNazivFormated>
  <DomainObject.Predmet.OstaliListNazivFormatedOIB>
    <izvorni_sadrzaj>
      <item>Nikola Mihaljević, OIB 24190444916</item>
    </izvorni_sadrzaj>
    <derivirana_varijabla naziv="DomainObject.Predmet.OstaliListNazivFormatedOIB_1">
      <item>Nikola Mihaljević, OIB 24190444916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St-448/2017-2</izvorni_sadrzaj>
    <derivirana_varijabla naziv="DomainObject.PoslovniBrojDokumenta_1">St-448/2017-2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UNIMEDIA PRODUKCIJE d.o.o.</izvorni_sadrzaj>
    <derivirana_varijabla naziv="DomainObject.Predmet.ProtustrankaIDrugi_1">UNIMEDIA PRODUKCIJE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UNIMEDIA PRODUKCIJE d.o.o., OIB 71485767721, Rapska 37, 10000 Zagreb</izvorni_sadrzaj>
    <derivirana_varijabla naziv="DomainObject.Predmet.ProtustrankaIDrugiAdressOIB_1">UNIMEDIA PRODUKCIJE d.o.o., OIB 71485767721,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UNIMEDIA PRODUKCIJE d.o.o.</item>
      <item>Nikola Mihaljević</item>
    </izvorni_sadrzaj>
    <derivirana_varijabla naziv="DomainObject.Predmet.SudioniciListNaziv_1">
      <item>FINA Regionalni centar Zagreb</item>
      <item>UNIMEDIA PRODUKCIJE d.o.o.</item>
      <item>Nikola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UNIMEDIA PRODUKCIJE d.o.o., OIB 71485767721, Rapska 37,10000 Zagreb</item>
      <item>Nikola Mihaljević, OIB 24190444916, Rapska 37,10000 Zagreb</item>
    </izvorni_sadrzaj>
    <derivirana_varijabla naziv="DomainObject.Predmet.SudioniciListAdressOIB_1">
      <item>FINA Regionalni centar Zagreb, OIB 85821130368, Trg svibanjskih žrtava 1995. br. 1,10000 Zagreb</item>
      <item>UNIMEDIA PRODUKCIJE d.o.o., OIB 71485767721, Rapska 37,10000 Zagreb</item>
      <item>Nikola Mihaljević, OIB 24190444916, Rapska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DC785-DFD7-4CDC-91C6-5EA4758AD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3218</properties:Characters>
  <properties:Lines>88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