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664c" w14:paraId="006664c" w:rsidRDefault="00144506" w:rsidP="00144506" w:rsidR="00144506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144506" w:rsidP="00144506" w:rsidR="00144506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144506" w:rsidP="00144506" w:rsidR="00144506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144506" w:rsidP="00144506" w:rsidR="00144506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144506" w:rsidP="00144506" w:rsidR="00144506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St-2621/2015</w:t>
      </w:r>
    </w:p>
    <w:p w:rsidRDefault="00144506" w:rsidP="00144506" w:rsidR="00144506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44506" w:rsidP="00144506" w:rsidR="00144506">
      <w:pPr>
        <w:jc w:val="center"/>
        <w:rPr>
          <w:rFonts w:hAnsi="Times New Roman" w:ascii="Times New Roman"/>
          <w:szCs w:val="24"/>
          <w:lang w:val="hr-HR"/>
        </w:rPr>
      </w:pPr>
    </w:p>
    <w:p w:rsidRDefault="00144506" w:rsidP="00144506" w:rsidR="0014450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44506" w:rsidP="00144506" w:rsidR="0014450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44506" w:rsidP="00144506" w:rsidR="0014450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144506" w:rsidP="00144506" w:rsidR="0014450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44506" w:rsidP="00144506" w:rsidR="0014450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>HBB GRADNJA d.o.o., OIB: 50547649988, Zagreb</w:t>
      </w:r>
      <w:r w:rsidRPr="001F7DF5">
        <w:rPr>
          <w:rFonts w:hAnsi="Times New Roman" w:ascii="Times New Roman"/>
          <w:szCs w:val="24"/>
        </w:rPr>
        <w:t>,</w:t>
      </w:r>
      <w:r w:rsidRPr="001F7DF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Ulica grada Chicaga 2 a,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18. svibnja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144506" w:rsidP="00144506" w:rsidR="0014450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44506" w:rsidP="00144506" w:rsidR="0014450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144506" w:rsidP="00144506" w:rsidR="0014450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44506" w:rsidP="00144506" w:rsidR="0014450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HBB GRADNJA d.o.o., OIB: 50547649988, Zagreb</w:t>
      </w:r>
      <w:r w:rsidRPr="001F7DF5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Ulica grada Chicaga 2 a. </w:t>
      </w:r>
    </w:p>
    <w:p w:rsidRDefault="00144506" w:rsidP="00144506" w:rsidR="0014450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44506" w:rsidP="00144506" w:rsidR="00144506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>
        <w:rPr>
          <w:rFonts w:hAnsi="Times New Roman" w:ascii="Times New Roman"/>
          <w:szCs w:val="24"/>
        </w:rPr>
        <w:t xml:space="preserve"> 18. svibnja 2016. godine u 13 sati i 00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144506" w:rsidP="00144506" w:rsidR="0014450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144506" w:rsidP="00144506" w:rsidR="00144506" w:rsidRPr="00B93F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Zdravko Frleta, OIB: 16983053469, Zagreb, Brune Bušića 40.</w:t>
      </w:r>
    </w:p>
    <w:p w:rsidRDefault="00144506" w:rsidP="00144506" w:rsidR="00144506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44506" w:rsidP="00144506" w:rsidR="0014450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HBB GRADNJA d.o.o., OIB: 50547649988, Zagreb</w:t>
      </w:r>
      <w:r w:rsidRPr="001F7DF5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Ulica grada Chicaga 2 a. </w:t>
      </w:r>
    </w:p>
    <w:p w:rsidRDefault="00144506" w:rsidP="00144506" w:rsidR="0014450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44506" w:rsidP="00144506" w:rsidR="00144506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144506" w:rsidP="00144506" w:rsidR="00144506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144506" w:rsidP="00144506" w:rsidR="0014450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144506" w:rsidP="00144506" w:rsidR="0014450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44506" w:rsidP="00144506" w:rsidR="00144506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144506" w:rsidP="00144506" w:rsidR="00144506">
      <w:pPr>
        <w:jc w:val="both"/>
        <w:rPr>
          <w:rFonts w:hAnsi="Times New Roman" w:ascii="Times New Roman"/>
          <w:lang w:val="hr-HR"/>
        </w:rPr>
      </w:pPr>
    </w:p>
    <w:p w:rsidRDefault="00144506" w:rsidP="00144506" w:rsidR="00144506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04. prosinca 2015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144506" w:rsidP="00144506" w:rsidR="00144506">
      <w:pPr>
        <w:jc w:val="both"/>
        <w:rPr>
          <w:rFonts w:hAnsi="Times New Roman" w:ascii="Times New Roman"/>
        </w:rPr>
      </w:pPr>
    </w:p>
    <w:p w:rsidRDefault="00144506" w:rsidP="00144506" w:rsidR="00144506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144506" w:rsidP="00144506" w:rsidR="0014450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144506" w:rsidP="00144506" w:rsidR="00144506">
      <w:pPr>
        <w:jc w:val="both"/>
        <w:rPr>
          <w:rFonts w:hAnsi="Times New Roman" w:ascii="Times New Roman"/>
          <w:lang w:val="hr-HR"/>
        </w:rPr>
      </w:pPr>
    </w:p>
    <w:p w:rsidRDefault="00144506" w:rsidP="00144506" w:rsidR="00144506">
      <w:pPr>
        <w:jc w:val="both"/>
        <w:rPr>
          <w:rFonts w:hAnsi="Times New Roman" w:ascii="Times New Roman"/>
          <w:lang w:val="hr-HR"/>
        </w:rPr>
      </w:pPr>
    </w:p>
    <w:p w:rsidRDefault="00144506" w:rsidP="00144506" w:rsidR="0014450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18. svibnja 2016. godine</w:t>
      </w:r>
    </w:p>
    <w:p w:rsidRDefault="00144506" w:rsidP="00144506" w:rsidR="00144506">
      <w:pPr>
        <w:jc w:val="center"/>
        <w:rPr>
          <w:rFonts w:hAnsi="Times New Roman" w:ascii="Times New Roman"/>
          <w:lang w:val="hr-HR"/>
        </w:rPr>
      </w:pPr>
    </w:p>
    <w:p w:rsidRDefault="00144506" w:rsidP="00144506" w:rsidR="00144506">
      <w:pPr>
        <w:jc w:val="center"/>
        <w:rPr>
          <w:rFonts w:hAnsi="Times New Roman" w:ascii="Times New Roman"/>
          <w:lang w:val="hr-HR"/>
        </w:rPr>
      </w:pPr>
    </w:p>
    <w:p w:rsidRDefault="00144506" w:rsidP="00144506" w:rsidR="0014450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44506" w:rsidP="00144506" w:rsidR="0014450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144506" w:rsidP="00144506" w:rsidR="0014450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44506" w:rsidP="00144506" w:rsidR="00144506">
      <w:pPr>
        <w:jc w:val="both"/>
        <w:rPr>
          <w:rFonts w:hAnsi="Times New Roman" w:ascii="Times New Roman"/>
          <w:szCs w:val="24"/>
          <w:lang w:val="hr-HR"/>
        </w:rPr>
      </w:pPr>
    </w:p>
    <w:p w:rsidRDefault="00144506" w:rsidP="00144506" w:rsidR="001445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44506" w:rsidP="00144506" w:rsidR="00144506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44506" w:rsidP="00144506" w:rsidR="0014450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44506" w:rsidP="00144506" w:rsidR="00144506">
      <w:pPr>
        <w:jc w:val="both"/>
        <w:rPr>
          <w:rFonts w:hAnsi="Times New Roman" w:ascii="Times New Roman"/>
        </w:rPr>
      </w:pPr>
    </w:p>
    <w:p w:rsidRDefault="00144506" w:rsidP="00144506" w:rsidR="00144506">
      <w:pPr>
        <w:jc w:val="both"/>
        <w:rPr>
          <w:rFonts w:hAnsi="Times New Roman" w:ascii="Times New Roman"/>
        </w:rPr>
      </w:pPr>
    </w:p>
    <w:p w:rsidRDefault="00144506" w:rsidP="00144506" w:rsidR="00144506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44506" w:rsidP="00144506" w:rsidR="0014450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144506" w:rsidP="00144506" w:rsidR="00144506" w:rsidRPr="00D44D4F">
      <w:pPr>
        <w:jc w:val="right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144506" w:rsidP="00144506" w:rsidR="0014450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44506" w:rsidP="00144506" w:rsidR="0014450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44506" w:rsidP="00144506" w:rsidR="00144506" w:rsidRPr="00D44D4F">
      <w:pPr>
        <w:jc w:val="center"/>
        <w:rPr>
          <w:sz w:val="32"/>
          <w:u w:val="single"/>
          <w:lang w:val="hr-HR"/>
        </w:rPr>
      </w:pPr>
    </w:p>
    <w:p w:rsidRDefault="00144506" w:rsidP="00144506" w:rsidR="00144506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F20" w:rsidR="00000000">
      <w:r>
        <w:separator/>
      </w:r>
    </w:p>
  </w:endnote>
  <w:endnote w:id="0" w:type="continuationSeparator">
    <w:p w:rsidRDefault="00FF7F2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F20" w:rsidR="00000000">
      <w:r>
        <w:separator/>
      </w:r>
    </w:p>
  </w:footnote>
  <w:footnote w:id="0" w:type="continuationSeparator">
    <w:p w:rsidRDefault="00FF7F2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144506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St-2621/2015</w:t>
        </w:r>
      </w:p>
    </w:sdtContent>
  </w:sdt>
  <w:p w:rsidRDefault="00144506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4506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FF7F20" w:rsidP="00840E3D" w:rsidR="00840E3D">
    <w:pPr>
      <w:pStyle w:val="Zaglavlje"/>
      <w:rPr>
        <w:lang w:val="hr-HR"/>
      </w:rPr>
    </w:pPr>
  </w:p>
  <w:p w:rsidRDefault="00144506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144506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2B14"/>
    <w:rsid w:val="00135025"/>
    <w:rsid w:val="00144506"/>
    <w:rsid w:val="00181F4E"/>
    <w:rsid w:val="00C95241"/>
    <w:rsid w:val="00F82B14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450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445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4506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14450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45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4506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F7F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F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F2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F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F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450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445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4506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14450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45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4506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F7F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F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F2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F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F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2621</izvorni_sadrzaj>
    <derivirana_varijabla naziv="DomainObject.Predmet.Broj_1">2621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St-2621/2015</izvorni_sadrzaj>
    <derivirana_varijabla naziv="DomainObject.Predmet.OznakaBroj_1">St-2621/2015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HBB GRADNJA d.o.o. zastupanog po punomoćniku MIROSLAV HAFIĆ; STIPE BRAJKOVIĆ</izvorni_sadrzaj>
    <derivirana_varijabla naziv="DomainObject.Predmet.ProtustrankaFormated_1">  HBB GRADNJA d.o.o. zastupanog po punomoćniku MIROSLAV HAFIĆ; STIPE BRAJKOVIĆ</derivirana_varijabla>
  </DomainObject.Predmet.ProtustrankaFormated>
  <DomainObject.Predmet.ProtustrankaFormatedOIB>
    <izvorni_sadrzaj>  HBB GRADNJA d.o.o., OIB 50547649988 zastupanog po punomoćniku MIROSLAV HAFIĆ; STIPE BRAJKOVIĆ</izvorni_sadrzaj>
    <derivirana_varijabla naziv="DomainObject.Predmet.ProtustrankaFormatedOIB_1">  HBB GRADNJA d.o.o., OIB 50547649988 zastupanog po punomoćniku MIROSLAV HAFIĆ; STIPE BRAJKOVIĆ</derivirana_varijabla>
  </DomainObject.Predmet.ProtustrankaFormatedOIB>
  <DomainObject.Predmet.ProtustrankaFormatedWithAdress>
    <izvorni_sadrzaj> HBB GRADNJA d.o.o., Ulica grada Chicaga 2/a, 10000 Zagreb zastupanog po punomoćniku MIROSLAV HAFIĆ; STIPE BRAJKOVIĆ</izvorni_sadrzaj>
    <derivirana_varijabla naziv="DomainObject.Predmet.ProtustrankaFormatedWithAdress_1"> HBB GRADNJA d.o.o., Ulica grada Chicaga 2/a, 10000 Zagreb zastupanog po punomoćniku MIROSLAV HAFIĆ; STIPE BRAJKOVIĆ</derivirana_varijabla>
  </DomainObject.Predmet.ProtustrankaFormatedWithAdress>
  <DomainObject.Predmet.ProtustrankaFormatedWithAdressOIB>
    <izvorni_sadrzaj> HBB GRADNJA d.o.o., OIB 50547649988, Ulica grada Chicaga 2/a, 10000 Zagreb zastupanog po punomoćniku MIROSLAV HAFIĆ; STIPE BRAJKOVIĆ</izvorni_sadrzaj>
    <derivirana_varijabla naziv="DomainObject.Predmet.ProtustrankaFormatedWithAdressOIB_1"> HBB GRADNJA d.o.o., OIB 50547649988, Ulica grada Chicaga 2/a, 10000 Zagreb zastupanog po punomoćniku MIROSLAV HAFIĆ; STIPE BRAJKOVIĆ</derivirana_varijabla>
  </DomainObject.Predmet.ProtustrankaFormatedWithAdressOIB>
  <DomainObject.Predmet.ProtustrankaWithAdress>
    <izvorni_sadrzaj>HBB GRADNJA d.o.o. Ulica grada Chicaga 2/a, 10000 Zagreb</izvorni_sadrzaj>
    <derivirana_varijabla naziv="DomainObject.Predmet.ProtustrankaWithAdress_1">HBB GRADNJA d.o.o. Ulica grada Chicaga 2/a, 10000 Zagreb</derivirana_varijabla>
  </DomainObject.Predmet.ProtustrankaWithAdress>
  <DomainObject.Predmet.ProtustrankaWithAdressOIB>
    <izvorni_sadrzaj>HBB GRADNJA d.o.o., OIB 50547649988, Ulica grada Chicaga 2/a, 10000 Zagreb</izvorni_sadrzaj>
    <derivirana_varijabla naziv="DomainObject.Predmet.ProtustrankaWithAdressOIB_1">HBB GRADNJA d.o.o., OIB 50547649988, Ulica grada Chicaga 2/a, 10000 Zagreb</derivirana_varijabla>
  </DomainObject.Predmet.ProtustrankaWithAdressOIB>
  <DomainObject.Predmet.ProtustrankaNazivFormated>
    <izvorni_sadrzaj>HBB GRADNJA d.o.o.</izvorni_sadrzaj>
    <derivirana_varijabla naziv="DomainObject.Predmet.ProtustrankaNazivFormated_1">HBB GRADNJA d.o.o.</derivirana_varijabla>
  </DomainObject.Predmet.ProtustrankaNazivFormated>
  <DomainObject.Predmet.ProtustrankaNazivFormatedOIB>
    <izvorni_sadrzaj>HBB GRADNJA d.o.o., OIB 50547649988</izvorni_sadrzaj>
    <derivirana_varijabla naziv="DomainObject.Predmet.ProtustrankaNazivFormatedOIB_1">HBB GRADNJA d.o.o., OIB 50547649988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HBB GRADNJA d.o.o. zastupanog po punomoćniku MIROSLAV HAFIĆ; STIPE BRAJKOVIĆ</item>
    </izvorni_sadrzaj>
    <derivirana_varijabla naziv="DomainObject.Predmet.ProtuStrankaListFormated_1">
      <item>HBB GRADNJA d.o.o. zastupanog po punomoćniku MIROSLAV HAFIĆ; STIPE BRAJKOVIĆ</item>
    </derivirana_varijabla>
  </DomainObject.Predmet.ProtuStrankaListFormated>
  <DomainObject.Predmet.ProtuStrankaListFormatedOIB>
    <izvorni_sadrzaj>
      <item>HBB GRADNJA d.o.o., OIB 50547649988 zastupanog po punomoćniku MIROSLAV HAFIĆ; STIPE BRAJKOVIĆ</item>
    </izvorni_sadrzaj>
    <derivirana_varijabla naziv="DomainObject.Predmet.ProtuStrankaListFormatedOIB_1">
      <item>HBB GRADNJA d.o.o., OIB 50547649988 zastupanog po punomoćniku MIROSLAV HAFIĆ; STIPE BRAJKOVIĆ</item>
    </derivirana_varijabla>
  </DomainObject.Predmet.ProtuStrankaListFormatedOIB>
  <DomainObject.Predmet.ProtuStrankaListFormatedWithAdress>
    <izvorni_sadrzaj>
      <item>HBB GRADNJA d.o.o., Ulica grada Chicaga 2/a, 10000 Zagreb zastupanog po punomoćniku MIROSLAV HAFIĆ; STIPE BRAJKOVIĆ</item>
    </izvorni_sadrzaj>
    <derivirana_varijabla naziv="DomainObject.Predmet.ProtuStrankaListFormatedWithAdress_1">
      <item>HBB GRADNJA d.o.o., Ulica grada Chicaga 2/a, 10000 Zagreb zastupanog po punomoćniku MIROSLAV HAFIĆ; STIPE BRAJKOVIĆ</item>
    </derivirana_varijabla>
  </DomainObject.Predmet.ProtuStrankaListFormatedWithAdress>
  <DomainObject.Predmet.ProtuStrankaListFormatedWithAdressOIB>
    <izvorni_sadrzaj>
      <item>HBB GRADNJA d.o.o., OIB 50547649988, Ulica grada Chicaga 2/a, 10000 Zagreb zastupanog po punomoćniku MIROSLAV HAFIĆ; STIPE BRAJKOVIĆ</item>
    </izvorni_sadrzaj>
    <derivirana_varijabla naziv="DomainObject.Predmet.ProtuStrankaListFormatedWithAdressOIB_1">
      <item>HBB GRADNJA d.o.o., OIB 50547649988, Ulica grada Chicaga 2/a, 10000 Zagreb zastupanog po punomoćniku MIROSLAV HAFIĆ; STIPE BRAJKOVIĆ</item>
    </derivirana_varijabla>
  </DomainObject.Predmet.ProtuStrankaListFormatedWithAdressOIB>
  <DomainObject.Predmet.ProtuStrankaListNazivFormated>
    <izvorni_sadrzaj>
      <item>HBB GRADNJA d.o.o.</item>
    </izvorni_sadrzaj>
    <derivirana_varijabla naziv="DomainObject.Predmet.ProtuStrankaListNazivFormated_1">
      <item>HBB GRADNJA d.o.o.</item>
    </derivirana_varijabla>
  </DomainObject.Predmet.ProtuStrankaListNazivFormated>
  <DomainObject.Predmet.ProtuStrankaListNazivFormatedOIB>
    <izvorni_sadrzaj>
      <item>HBB GRADNJA d.o.o., OIB 50547649988</item>
    </izvorni_sadrzaj>
    <derivirana_varijabla naziv="DomainObject.Predmet.ProtuStrankaListNazivFormatedOIB_1">
      <item>HBB GRADNJA d.o.o., OIB 50547649988</item>
    </derivirana_varijabla>
  </DomainObject.Predmet.ProtuStrankaListNazivFormatedOIB>
  <DomainObject.Predmet.OstaliListFormated>
    <izvorni_sadrzaj>
      <item>MIROSLAV HAFIĆ punomoćnik sudionika u postupku HBB GRADNJA d.o.o.</item>
      <item>STIPE BRAJKOVIĆ punomoćnik sudionika u postupku HBB GRADNJA d.o.o.</item>
    </izvorni_sadrzaj>
    <derivirana_varijabla naziv="DomainObject.Predmet.OstaliListFormated_1">
      <item>MIROSLAV HAFIĆ punomoćnik sudionika u postupku HBB GRADNJA d.o.o.</item>
      <item>STIPE BRAJKOVIĆ punomoćnik sudionika u postupku HBB GRADNJA d.o.o.</item>
    </derivirana_varijabla>
  </DomainObject.Predmet.OstaliListFormated>
  <DomainObject.Predmet.OstaliListFormatedOIB>
    <izvorni_sadrzaj>
      <item>MIROSLAV HAFIĆ, OIB 05870940209 punomoćnik sudionika u postupku HBB GRADNJA d.o.o.</item>
      <item>STIPE BRAJKOVIĆ, OIB 31185927600 punomoćnik sudionika u postupku HBB GRADNJA d.o.o.</item>
    </izvorni_sadrzaj>
    <derivirana_varijabla naziv="DomainObject.Predmet.OstaliListFormatedOIB_1">
      <item>MIROSLAV HAFIĆ, OIB 05870940209 punomoćnik sudionika u postupku HBB GRADNJA d.o.o.</item>
      <item>STIPE BRAJKOVIĆ, OIB 31185927600 punomoćnik sudionika u postupku HBB GRADNJA d.o.o.</item>
    </derivirana_varijabla>
  </DomainObject.Predmet.OstaliListFormatedOIB>
  <DomainObject.Predmet.OstaliListFormatedWithAdress>
    <izvorni_sadrzaj>
      <item>MIROSLAV HAFIĆ, Topolovec 10, 10437 Bestovje punomoćnik sudionika u postupku HBB GRADNJA d.o.o.</item>
      <item>STIPE BRAJKOVIĆ, Lanište 16/C, 10000 Zagreb punomoćnik sudionika u postupku HBB GRADNJA d.o.o.</item>
    </izvorni_sadrzaj>
    <derivirana_varijabla naziv="DomainObject.Predmet.OstaliListFormatedWithAdress_1">
      <item>MIROSLAV HAFIĆ, Topolovec 10, 10437 Bestovje punomoćnik sudionika u postupku HBB GRADNJA d.o.o.</item>
      <item>STIPE BRAJKOVIĆ, Lanište 16/C, 10000 Zagreb punomoćnik sudionika u postupku HBB GRADNJA d.o.o.</item>
    </derivirana_varijabla>
  </DomainObject.Predmet.OstaliListFormatedWithAdress>
  <DomainObject.Predmet.OstaliListFormatedWithAdressOIB>
    <izvorni_sadrzaj>
      <item>MIROSLAV HAFIĆ, OIB 05870940209, Topolovec 10, 10437 Bestovje punomoćnik sudionika u postupku HBB GRADNJA d.o.o.</item>
      <item>STIPE BRAJKOVIĆ, OIB 31185927600, Lanište 16/C, 10000 Zagreb punomoćnik sudionika u postupku HBB GRADNJA d.o.o.</item>
    </izvorni_sadrzaj>
    <derivirana_varijabla naziv="DomainObject.Predmet.OstaliListFormatedWithAdressOIB_1">
      <item>MIROSLAV HAFIĆ, OIB 05870940209, Topolovec 10, 10437 Bestovje punomoćnik sudionika u postupku HBB GRADNJA d.o.o.</item>
      <item>STIPE BRAJKOVIĆ, OIB 31185927600, Lanište 16/C, 10000 Zagreb punomoćnik sudionika u postupku HBB GRADNJA d.o.o.</item>
    </derivirana_varijabla>
  </DomainObject.Predmet.OstaliListFormatedWithAdressOIB>
  <DomainObject.Predmet.OstaliListNazivFormated>
    <izvorni_sadrzaj>
      <item>MIROSLAV HAFIĆ</item>
      <item>STIPE BRAJKOVIĆ</item>
    </izvorni_sadrzaj>
    <derivirana_varijabla naziv="DomainObject.Predmet.OstaliListNazivFormated_1">
      <item>MIROSLAV HAFIĆ</item>
      <item>STIPE BRAJKOVIĆ</item>
    </derivirana_varijabla>
  </DomainObject.Predmet.OstaliListNazivFormated>
  <DomainObject.Predmet.OstaliListNazivFormatedOIB>
    <izvorni_sadrzaj>
      <item>MIROSLAV HAFIĆ, OIB 05870940209</item>
      <item>STIPE BRAJKOVIĆ, OIB 31185927600</item>
    </izvorni_sadrzaj>
    <derivirana_varijabla naziv="DomainObject.Predmet.OstaliListNazivFormatedOIB_1">
      <item>MIROSLAV HAFIĆ, OIB 05870940209</item>
      <item>STIPE BRAJKOVIĆ, OIB 31185927600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HBB GRADNJA d.o.o.</izvorni_sadrzaj>
    <derivirana_varijabla naziv="DomainObject.Predmet.ProtustrankaIDrugi_1">HBB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HBB GRADNJA d.o.o., OIB 50547649988, Ulica grada Chicaga 2/a, 10000 Zagreb</izvorni_sadrzaj>
    <derivirana_varijabla naziv="DomainObject.Predmet.ProtustrankaIDrugiAdressOIB_1">HBB GRADNJA d.o.o., OIB 50547649988, Ulica grada Chicaga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HBB GRADNJA d.o.o.</item>
      <item>MIROSLAV HAFIĆ</item>
      <item>STIPE BRAJKOVIĆ</item>
    </izvorni_sadrzaj>
    <derivirana_varijabla naziv="DomainObject.Predmet.SudioniciListNaziv_1">
      <item>FINA Regionalni centar Zagreb</item>
      <item>HBB GRADNJA d.o.o.</item>
      <item>MIROSLAV HAFIĆ</item>
      <item>STIPE BRAJKOVIĆ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HBB GRADNJA d.o.o., OIB 50547649988, Ulica grada Chicaga 2/a,10000 Zagreb</item>
      <item>MIROSLAV HAFIĆ, OIB 05870940209, Topolovec 10,10437 Bestovje</item>
      <item>STIPE BRAJKOVIĆ, OIB 31185927600, Lanište 16/C,10000 Zagreb</item>
    </izvorni_sadrzaj>
    <derivirana_varijabla naziv="DomainObject.Predmet.SudioniciListAdressOIB_1">
      <item>FINA Regionalni centar Zagreb, OIB 85821130368, Trg svibanjskih žrtava 1995. 1,10000 Zagreb</item>
      <item>HBB GRADNJA d.o.o., OIB 50547649988, Ulica grada Chicaga 2/a,10000 Zagreb</item>
      <item>MIROSLAV HAFIĆ, OIB 05870940209, Topolovec 10,10437 Bestovje</item>
      <item>STIPE BRAJKOVIĆ, OIB 31185927600, Lanište 16/C,10000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50547649988</item>
      <item>, OIB 05870940209</item>
      <item>, OIB 31185927600</item>
    </izvorni_sadrzaj>
    <derivirana_varijabla naziv="DomainObject.Predmet.SudioniciListNazivOIB_1">
      <item>, OIB 85821130368</item>
      <item>, OIB 50547649988</item>
      <item>, OIB 05870940209</item>
      <item>, OIB 31185927600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1892</properties:Characters>
  <properties:Lines>71</properties:Lines>
  <properties:Paragraphs>25</properties:Paragraphs>
  <properties:TotalTime>1</properties:TotalTime>
  <properties:ScaleCrop>false</properties:ScaleCrop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2016-05-18T10:45:00Z</dcterms:created>
  <dc:creator>Marija Lukić</dc:creator>
  <dc:description/>
  <cp:keywords/>
  <cp:lastModifiedBy>Marija Lukić</cp:lastModifiedBy>
  <dcterms:modified xmlns:xsi="http://www.w3.org/2001/XMLSchema-instance" xsi:type="dcterms:W3CDTF">2016-05-18T10:46:00Z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