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a7b0" w14:paraId="3daa7b0" w:rsidRDefault="00767313" w:rsidP="00767313" w:rsidR="00767313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7313" w:rsidP="00767313" w:rsidR="00767313">
      <w:pPr>
        <w:rPr>
          <w:szCs w:val="20"/>
          <w:lang w:val="en-AU"/>
        </w:rPr>
      </w:pPr>
      <w:r>
        <w:rPr>
          <w:szCs w:val="20"/>
          <w:lang w:val="en-AU"/>
        </w:rPr>
        <w:t xml:space="preserve">    REPUBLIKA HRVATSKA</w:t>
      </w:r>
    </w:p>
    <w:p w:rsidRDefault="00767313" w:rsidP="00767313" w:rsidR="00767313">
      <w:pPr>
        <w:rPr>
          <w:szCs w:val="20"/>
          <w:lang w:val="en-AU"/>
        </w:rPr>
      </w:pPr>
      <w:r>
        <w:rPr>
          <w:szCs w:val="20"/>
          <w:lang w:val="en-AU"/>
        </w:rPr>
        <w:t>TRGOVAČKI SUD U PAZINU</w:t>
      </w:r>
    </w:p>
    <w:p w:rsidRDefault="00767313" w:rsidP="00767313" w:rsidR="00767313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>
        <w:rPr>
          <w:szCs w:val="20"/>
          <w:lang w:val="en-AU"/>
        </w:rPr>
        <w:t>Dršćevka</w:t>
      </w:r>
      <w:proofErr w:type="spellEnd"/>
      <w:r>
        <w:rPr>
          <w:szCs w:val="20"/>
          <w:lang w:val="en-AU"/>
        </w:rPr>
        <w:t xml:space="preserve"> 1, </w:t>
      </w:r>
      <w:proofErr w:type="spellStart"/>
      <w:r>
        <w:rPr>
          <w:szCs w:val="20"/>
          <w:lang w:val="en-AU"/>
        </w:rPr>
        <w:t>Pazin</w:t>
      </w:r>
      <w:proofErr w:type="spellEnd"/>
    </w:p>
    <w:p w:rsidRDefault="00767313" w:rsidP="00767313" w:rsidR="00767313">
      <w:r>
        <w:tab/>
      </w:r>
      <w:r>
        <w:tab/>
      </w:r>
      <w:r>
        <w:tab/>
      </w:r>
      <w:r>
        <w:tab/>
        <w:t xml:space="preserve">     </w:t>
      </w:r>
    </w:p>
    <w:p w:rsidRDefault="00767313" w:rsidP="00767313" w:rsidR="00767313">
      <w:pPr>
        <w:jc w:val="center"/>
      </w:pPr>
      <w:r>
        <w:t>R E P U B L I K A  H R V A T S K A</w:t>
      </w:r>
    </w:p>
    <w:p w:rsidRDefault="00767313" w:rsidP="00767313" w:rsidR="00767313"/>
    <w:p w:rsidRDefault="00767313" w:rsidP="00767313" w:rsidR="00767313">
      <w:pPr>
        <w:jc w:val="center"/>
      </w:pPr>
      <w:r>
        <w:t>R J E Š E NJ E</w:t>
      </w:r>
    </w:p>
    <w:p w:rsidRDefault="00767313" w:rsidP="00767313" w:rsidR="00767313"/>
    <w:p w:rsidRDefault="00767313" w:rsidP="00767313" w:rsidR="00767313">
      <w:pPr>
        <w:jc w:val="both"/>
      </w:pPr>
      <w:r>
        <w:tab/>
        <w:t xml:space="preserve">Trgovački sud u Pazinu, po stečajnoj sutkinji </w:t>
      </w:r>
      <w:proofErr w:type="spellStart"/>
      <w:r>
        <w:t>Tijani</w:t>
      </w:r>
      <w:proofErr w:type="spellEnd"/>
      <w:r>
        <w:t xml:space="preserve"> Licul, po prijedlogu predlagatelja FINANCIJSKE AGENCIJE, OIB: 85821130368, Regionalni centar Rijeka, Podružnica Pula, </w:t>
      </w:r>
      <w:proofErr w:type="spellStart"/>
      <w:r>
        <w:t>Giardini</w:t>
      </w:r>
      <w:proofErr w:type="spellEnd"/>
      <w:r>
        <w:t xml:space="preserve"> 5, radi otvaranja stečajnog postupka nad dužnikom OPTI. LAB. d.o.o. Ližnjan, </w:t>
      </w:r>
      <w:proofErr w:type="spellStart"/>
      <w:r>
        <w:t>Jadreški</w:t>
      </w:r>
      <w:proofErr w:type="spellEnd"/>
      <w:r>
        <w:t xml:space="preserve">, </w:t>
      </w:r>
      <w:proofErr w:type="spellStart"/>
      <w:r>
        <w:t>Jadreški</w:t>
      </w:r>
      <w:proofErr w:type="spellEnd"/>
      <w:r>
        <w:t xml:space="preserve"> 29D,  OIB: 35727320553, </w:t>
      </w:r>
    </w:p>
    <w:p w:rsidRDefault="00A574B2" w:rsidP="00A574B2" w:rsidR="00A574B2" w:rsidRPr="00F83270">
      <w:pPr>
        <w:jc w:val="both"/>
      </w:pPr>
    </w:p>
    <w:p w:rsidRDefault="00A574B2" w:rsidP="00D8124B" w:rsidR="00A574B2" w:rsidRPr="00F83270">
      <w:pPr>
        <w:jc w:val="center"/>
      </w:pPr>
      <w:r>
        <w:t>r</w:t>
      </w:r>
      <w:r w:rsidRPr="00F83270">
        <w:t xml:space="preserve"> i j e š i o  j e</w:t>
      </w:r>
    </w:p>
    <w:p w:rsidRDefault="00A574B2" w:rsidP="00A574B2" w:rsidR="00A574B2" w:rsidRPr="00F83270">
      <w:pPr>
        <w:jc w:val="both"/>
      </w:pPr>
    </w:p>
    <w:p w:rsidRDefault="00767313" w:rsidP="00767313" w:rsidR="00767313">
      <w:pPr>
        <w:ind w:firstLine="720"/>
        <w:jc w:val="both"/>
      </w:pPr>
      <w:r>
        <w:t xml:space="preserve">Nalaže se </w:t>
      </w:r>
      <w:r w:rsidR="00B7414F" w:rsidRPr="00F83270">
        <w:t xml:space="preserve">računovodstvu </w:t>
      </w:r>
      <w:r w:rsidR="00B7414F">
        <w:t>Trgovačkog</w:t>
      </w:r>
      <w:r w:rsidR="00B7414F" w:rsidRPr="00F83270">
        <w:t xml:space="preserve"> suda</w:t>
      </w:r>
      <w:r w:rsidR="00B7414F">
        <w:t xml:space="preserve"> u Rijeci</w:t>
      </w:r>
      <w:r>
        <w:t xml:space="preserve"> da iz zaplijenjenog iznosa po osnovi predujma </w:t>
      </w:r>
      <w:r w:rsidR="00B7414F">
        <w:t>koji je bio uplaćen na račun ovoga suda pozivom na broj 020-</w:t>
      </w:r>
      <w:r w:rsidR="003356B8">
        <w:t>639</w:t>
      </w:r>
      <w:r w:rsidR="00B7414F">
        <w:t>-1</w:t>
      </w:r>
      <w:r w:rsidR="003356B8">
        <w:t>7</w:t>
      </w:r>
      <w:r w:rsidR="00B7414F">
        <w:t xml:space="preserve"> po osnovi rješenja </w:t>
      </w:r>
      <w:proofErr w:type="spellStart"/>
      <w:r w:rsidR="00B7414F">
        <w:t>posl</w:t>
      </w:r>
      <w:proofErr w:type="spellEnd"/>
      <w:r w:rsidR="00B7414F">
        <w:t>. broj: 4 St-</w:t>
      </w:r>
      <w:r w:rsidR="003356B8">
        <w:t>639</w:t>
      </w:r>
      <w:r w:rsidR="00B7414F">
        <w:t>/1</w:t>
      </w:r>
      <w:r w:rsidR="003356B8">
        <w:t>7-5</w:t>
      </w:r>
      <w:r w:rsidR="00B7414F">
        <w:t xml:space="preserve"> od </w:t>
      </w:r>
      <w:r w:rsidR="003356B8">
        <w:t>19</w:t>
      </w:r>
      <w:r w:rsidR="00B7414F">
        <w:t xml:space="preserve">. </w:t>
      </w:r>
      <w:r w:rsidR="003356B8">
        <w:t>prosinca</w:t>
      </w:r>
      <w:r w:rsidR="00B7414F">
        <w:t xml:space="preserve"> 201</w:t>
      </w:r>
      <w:r w:rsidR="003356B8">
        <w:t>7</w:t>
      </w:r>
      <w:r w:rsidR="00B7414F">
        <w:t>.,</w:t>
      </w:r>
      <w:r w:rsidR="003356B8">
        <w:t xml:space="preserve"> </w:t>
      </w:r>
      <w:r>
        <w:t>iznos od 175,00 kn (</w:t>
      </w:r>
      <w:proofErr w:type="spellStart"/>
      <w:r>
        <w:t>stosedamdesetipetkuna</w:t>
      </w:r>
      <w:proofErr w:type="spellEnd"/>
      <w:r>
        <w:t xml:space="preserve">) </w:t>
      </w:r>
      <w:r w:rsidR="003356B8">
        <w:t>isplati FINA-i na</w:t>
      </w:r>
      <w:r>
        <w:t xml:space="preserve"> račun HR4223900011100017042, model HR05, poziv na broj 7524005-35727320553. Preostali iznos od 2.825,00 kn (</w:t>
      </w:r>
      <w:proofErr w:type="spellStart"/>
      <w:r>
        <w:t>dvijetisućeosamstodvadesetipetkuna</w:t>
      </w:r>
      <w:proofErr w:type="spellEnd"/>
      <w:r>
        <w:t xml:space="preserve">) nalaže se </w:t>
      </w:r>
      <w:r w:rsidR="002A411C">
        <w:t>Trgovačkom</w:t>
      </w:r>
      <w:r w:rsidR="002A411C" w:rsidRPr="00F83270">
        <w:t xml:space="preserve"> sud</w:t>
      </w:r>
      <w:r w:rsidR="002A411C">
        <w:t>u u Rijeci</w:t>
      </w:r>
      <w:r>
        <w:t xml:space="preserve"> da </w:t>
      </w:r>
      <w:r w:rsidR="002A411C">
        <w:t>uplati u Fond za namirenje troškova stečajnog postupka koji se vodi kod ovog suda (čl. 113. st. 2. Stečajnog zakona).</w:t>
      </w:r>
    </w:p>
    <w:p w:rsidRDefault="00767313" w:rsidP="00767313" w:rsidR="00767313">
      <w:pPr>
        <w:ind w:firstLine="720"/>
        <w:jc w:val="both"/>
      </w:pPr>
    </w:p>
    <w:p w:rsidRDefault="00767313" w:rsidP="00767313" w:rsidR="00767313">
      <w:pPr>
        <w:jc w:val="center"/>
        <w:rPr>
          <w:bCs/>
        </w:rPr>
      </w:pPr>
      <w:r>
        <w:rPr>
          <w:bCs/>
        </w:rPr>
        <w:t>Obrazloženje</w:t>
      </w:r>
    </w:p>
    <w:p w:rsidRDefault="00767313" w:rsidP="00767313" w:rsidR="00767313">
      <w:pPr>
        <w:rPr>
          <w:bCs/>
        </w:rPr>
      </w:pPr>
    </w:p>
    <w:p w:rsidRDefault="00767313" w:rsidP="00767313" w:rsidR="00767313">
      <w:pPr>
        <w:ind w:firstLine="708"/>
        <w:jc w:val="both"/>
      </w:pPr>
      <w:r>
        <w:t xml:space="preserve">Rješenjem ovog suda </w:t>
      </w:r>
      <w:proofErr w:type="spellStart"/>
      <w:r>
        <w:t>posl</w:t>
      </w:r>
      <w:proofErr w:type="spellEnd"/>
      <w:r>
        <w:t>. broj: St-639/17 od 29. ožujka 2018. godine otvoren je i zaključen stečajni postupak nad dužnikom.</w:t>
      </w:r>
    </w:p>
    <w:p w:rsidRDefault="00767313" w:rsidP="00767313" w:rsidR="00767313">
      <w:pPr>
        <w:ind w:firstLine="708"/>
        <w:jc w:val="both"/>
      </w:pPr>
    </w:p>
    <w:p w:rsidRDefault="00767313" w:rsidP="00767313" w:rsidR="00767313">
      <w:pPr>
        <w:ind w:firstLine="708"/>
        <w:jc w:val="both"/>
      </w:pPr>
      <w:r>
        <w:t>Temeljem čl. 112. st. 5. Stečajnog zakona sa računa dužnika je zaplijenjen iznos od 918,00 kn (koji je prenesen na račun ovog suda u Fond za namirenje troškova stečajnog postupka).</w:t>
      </w:r>
    </w:p>
    <w:p w:rsidRDefault="00767313" w:rsidP="00767313" w:rsidR="00767313">
      <w:pPr>
        <w:ind w:firstLine="708"/>
        <w:jc w:val="both"/>
      </w:pPr>
    </w:p>
    <w:p w:rsidRDefault="00767313" w:rsidP="00767313" w:rsidR="00767313">
      <w:pPr>
        <w:ind w:firstLine="708"/>
        <w:jc w:val="both"/>
      </w:pPr>
      <w:r>
        <w:t xml:space="preserve">Temeljem čl. 114. st. 3. Stečajnog zakona, a temeljem rješenja ovog suda </w:t>
      </w:r>
      <w:proofErr w:type="spellStart"/>
      <w:r>
        <w:t>posl</w:t>
      </w:r>
      <w:proofErr w:type="spellEnd"/>
      <w:r>
        <w:t xml:space="preserve">. broj: St-639/17-5 od 19. prosinca 2017. godine sa računa zakonskog zastupnika dužnika ustegnut </w:t>
      </w:r>
      <w:r w:rsidR="0043285D">
        <w:t>j</w:t>
      </w:r>
      <w:r>
        <w:t>e iznos od 3.000,00 kn o čemu je FINA obavijestila ovaj sud dopisom od dana 23. kolovoza 2018. godine.</w:t>
      </w:r>
    </w:p>
    <w:p w:rsidRDefault="00767313" w:rsidP="00767313" w:rsidR="00767313">
      <w:pPr>
        <w:ind w:firstLine="708"/>
        <w:jc w:val="both"/>
      </w:pPr>
    </w:p>
    <w:p w:rsidRDefault="00767313" w:rsidP="00767313" w:rsidR="00767313">
      <w:pPr>
        <w:ind w:firstLine="720"/>
        <w:jc w:val="both"/>
      </w:pPr>
      <w:r>
        <w:t xml:space="preserve">Od tog iznosa namiriti će se troškovi FINE u iznosu od 175,00 kn dok će ostatak tog iznosa, temeljem čl. 112. st. 6. SZ-a </w:t>
      </w:r>
      <w:r w:rsidR="0082749F">
        <w:t>Trgovački sud u Rijeci</w:t>
      </w:r>
      <w:r>
        <w:t xml:space="preserve"> prenijeti na račun Fonda za namirenje troškova stečajnog postupka otvorenog kod ovog suda.</w:t>
      </w:r>
    </w:p>
    <w:p w:rsidRDefault="00767313" w:rsidP="00767313" w:rsidR="00767313">
      <w:pPr>
        <w:ind w:firstLine="708"/>
        <w:jc w:val="both"/>
      </w:pPr>
    </w:p>
    <w:p w:rsidRDefault="00767313" w:rsidP="00767313" w:rsidR="00767313">
      <w:pPr>
        <w:jc w:val="center"/>
      </w:pPr>
      <w:r>
        <w:t xml:space="preserve">U Pazinu, </w:t>
      </w:r>
      <w:r w:rsidR="0082749F">
        <w:t>25</w:t>
      </w:r>
      <w:r>
        <w:t xml:space="preserve">. </w:t>
      </w:r>
      <w:r w:rsidR="0082749F">
        <w:t>rujna</w:t>
      </w:r>
      <w:r>
        <w:t xml:space="preserve"> 2018.</w:t>
      </w:r>
    </w:p>
    <w:p w:rsidRDefault="00767313" w:rsidP="00767313" w:rsidR="00767313">
      <w:pPr>
        <w:ind w:firstLine="720" w:left="2880"/>
        <w:jc w:val="both"/>
      </w:pPr>
    </w:p>
    <w:p w:rsidRDefault="00767313" w:rsidP="00767313" w:rsidR="00767313">
      <w:pPr>
        <w:ind w:firstLine="720" w:left="5652"/>
        <w:jc w:val="both"/>
      </w:pPr>
      <w:r>
        <w:t>Stečajna sutkinja:</w:t>
      </w:r>
    </w:p>
    <w:p w:rsidRDefault="0082749F" w:rsidP="00767313" w:rsidR="00767313">
      <w:pPr>
        <w:ind w:firstLine="720" w:left="5652"/>
        <w:jc w:val="both"/>
      </w:pPr>
      <w:r>
        <w:t>Tijana Licul</w:t>
      </w:r>
      <w:r w:rsidR="00C93D2B">
        <w:t>, v. r.</w:t>
      </w:r>
    </w:p>
    <w:p w:rsidRDefault="00767313" w:rsidP="00767313" w:rsidR="00767313">
      <w:pPr>
        <w:jc w:val="both"/>
      </w:pPr>
    </w:p>
    <w:p w:rsidRDefault="00767313" w:rsidP="00767313" w:rsidR="00767313">
      <w:pPr>
        <w:jc w:val="both"/>
      </w:pPr>
    </w:p>
    <w:p w:rsidRDefault="00767313" w:rsidP="00767313" w:rsidR="00767313">
      <w:pPr>
        <w:jc w:val="both"/>
      </w:pPr>
    </w:p>
    <w:p w:rsidRDefault="00767313" w:rsidP="00767313" w:rsidR="00767313">
      <w:pPr>
        <w:jc w:val="both"/>
      </w:pPr>
      <w:r>
        <w:t>UPUTA O PRAVNOM LIJEKU:</w:t>
      </w:r>
    </w:p>
    <w:p w:rsidRDefault="00767313" w:rsidP="00767313" w:rsidR="00767313">
      <w:pPr>
        <w:jc w:val="both"/>
      </w:pPr>
      <w:r>
        <w:tab/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767313" w:rsidP="00767313" w:rsidR="00767313">
      <w:pPr>
        <w:jc w:val="both"/>
      </w:pPr>
    </w:p>
    <w:p w:rsidRDefault="00767313" w:rsidP="00767313" w:rsidR="00767313">
      <w:pPr>
        <w:jc w:val="both"/>
      </w:pPr>
    </w:p>
    <w:p w:rsidRDefault="00767313" w:rsidP="00767313" w:rsidR="00767313">
      <w:pPr>
        <w:jc w:val="both"/>
      </w:pPr>
      <w:r>
        <w:t>DNA:</w:t>
      </w:r>
    </w:p>
    <w:p w:rsidRDefault="00767313" w:rsidP="00767313" w:rsidR="00767313">
      <w:pPr>
        <w:ind w:firstLine="720"/>
        <w:jc w:val="both"/>
      </w:pPr>
      <w:r>
        <w:t>- e-oglasna ploča suda – osam dana</w:t>
      </w:r>
    </w:p>
    <w:p w:rsidRDefault="00767313" w:rsidP="00767313" w:rsidR="00767313">
      <w:pPr>
        <w:ind w:firstLine="720"/>
        <w:jc w:val="both"/>
      </w:pPr>
      <w:r>
        <w:t xml:space="preserve">- </w:t>
      </w:r>
      <w:r w:rsidR="0082749F">
        <w:t>Trgovački sud u Rijeci-računovodstvo</w:t>
      </w:r>
    </w:p>
    <w:p w:rsidRDefault="00767313" w:rsidP="00767313" w:rsidR="00767313">
      <w:pPr>
        <w:ind w:firstLine="720"/>
        <w:jc w:val="both"/>
      </w:pPr>
    </w:p>
    <w:p w:rsidRDefault="00C93D2B" w:rsidP="00767313" w:rsidR="00500701">
      <w:pPr>
        <w:jc w:val="center"/>
      </w:pPr>
    </w:p>
    <w:sectPr w:rsidR="0050070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2FD" w:rsidP="008B02FD" w:rsidR="008B02FD">
      <w:r>
        <w:separator/>
      </w:r>
    </w:p>
  </w:endnote>
  <w:endnote w:id="0" w:type="continuationSeparator">
    <w:p w:rsidRDefault="008B02FD" w:rsidP="008B02FD" w:rsidR="008B0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2FD" w:rsidP="008B02FD" w:rsidR="008B02FD">
      <w:r>
        <w:separator/>
      </w:r>
    </w:p>
  </w:footnote>
  <w:footnote w:id="0" w:type="continuationSeparator">
    <w:p w:rsidRDefault="008B02FD" w:rsidP="008B02FD" w:rsidR="008B02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B1D" w:rsidP="008B02FD" w:rsidR="008B02FD">
    <w:pPr>
      <w:pStyle w:val="Zaglavlje"/>
      <w:jc w:val="right"/>
    </w:pPr>
    <w:proofErr w:type="spellStart"/>
    <w:r>
      <w:t>Posl</w:t>
    </w:r>
    <w:proofErr w:type="spellEnd"/>
    <w:r>
      <w:t>. broj: 4 St-</w:t>
    </w:r>
    <w:r w:rsidR="00767313">
      <w:t>639/2017-19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4B2"/>
    <w:rsid w:val="001415E8"/>
    <w:rsid w:val="0016390E"/>
    <w:rsid w:val="001C59D6"/>
    <w:rsid w:val="001E466D"/>
    <w:rsid w:val="00213FF2"/>
    <w:rsid w:val="002A0066"/>
    <w:rsid w:val="002A411C"/>
    <w:rsid w:val="002D782C"/>
    <w:rsid w:val="0030101C"/>
    <w:rsid w:val="00311AF6"/>
    <w:rsid w:val="0033369A"/>
    <w:rsid w:val="003356B8"/>
    <w:rsid w:val="00377777"/>
    <w:rsid w:val="00402C51"/>
    <w:rsid w:val="0043285D"/>
    <w:rsid w:val="00554328"/>
    <w:rsid w:val="005A18AF"/>
    <w:rsid w:val="005E6F8B"/>
    <w:rsid w:val="006070DA"/>
    <w:rsid w:val="00687084"/>
    <w:rsid w:val="00767313"/>
    <w:rsid w:val="00775B1D"/>
    <w:rsid w:val="008054B9"/>
    <w:rsid w:val="0082749F"/>
    <w:rsid w:val="008462F3"/>
    <w:rsid w:val="00866BD6"/>
    <w:rsid w:val="008B02FD"/>
    <w:rsid w:val="00985388"/>
    <w:rsid w:val="00A4483C"/>
    <w:rsid w:val="00A574B2"/>
    <w:rsid w:val="00AB777E"/>
    <w:rsid w:val="00B23AEB"/>
    <w:rsid w:val="00B2426D"/>
    <w:rsid w:val="00B3683A"/>
    <w:rsid w:val="00B7414F"/>
    <w:rsid w:val="00BE660E"/>
    <w:rsid w:val="00C80A0A"/>
    <w:rsid w:val="00C91989"/>
    <w:rsid w:val="00C93D2B"/>
    <w:rsid w:val="00C97067"/>
    <w:rsid w:val="00D7424E"/>
    <w:rsid w:val="00D8124B"/>
    <w:rsid w:val="00DD3CEC"/>
    <w:rsid w:val="00DD588D"/>
    <w:rsid w:val="00E9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74B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74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4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02F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02F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D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D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D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D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74B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74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4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02F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02F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D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D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D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D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764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94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264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26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svibnja 2018.</izvorni_sadrzaj>
    <derivirana_varijabla naziv="DomainObject.Predmet.DatumArhiviranja_1">17. svibnja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2018.</izvorni_sadrzaj>
    <derivirana_varijabla naziv="DomainObject.Predmet.DatumRjesavanja_1">29. ožujka 2018.</derivirana_varijabla>
  </DomainObject.Predmet.DatumRjesavanja>
  <DomainObject.Predmet.DatumRokaCuvanja>
    <izvorni_sadrzaj>17. travnja 2029.</izvorni_sadrzaj>
    <derivirana_varijabla naziv="DomainObject.Predmet.DatumRokaCuvanja_1">17. travnja 2029.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svibnja 2018.</izvorni_sadrzaj>
    <derivirana_varijabla naziv="DomainObject.Predmet.DatumZatvaranja_1">17. svibnja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hr.ibm.icms.common.model.sluzbeneosobe.Referada@13821382[id=1000001632, dbStatus=null, naziv=Referada 4, oznaka=null, sudac=null] &lt;-hr.ibm.icms.common.model.sluzbeneosobe.Referada@13821382[status dodjele: =false]</izvorni_sadrzaj>
    <derivirana_varijabla naziv="DomainObject.Predmet.MjestoCuvanja_1">hr.ibm.icms.common.model.sluzbeneosobe.Referada@13821382[id=1000001632, dbStatus=null, naziv=Referada 4, oznaka=null, sudac=null] &lt;-hr.ibm.icms.common.model.sluzbeneosobe.Referada@13821382[status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St-639/2017</izvorni_sadrzaj>
    <derivirana_varijabla naziv="DomainObject.Predmet.OznakaBroj_1">St-639/2017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OPTI. LAB. d.o.o. LIŽNJAN</izvorni_sadrzaj>
    <derivirana_varijabla naziv="DomainObject.Predmet.ProtustrankaFormated_1">  OPTI. LAB. d.o.o. LIŽNJAN</derivirana_varijabla>
  </DomainObject.Predmet.ProtustrankaFormated>
  <DomainObject.Predmet.ProtustrankaFormatedOIB>
    <izvorni_sadrzaj>  OPTI. LAB. d.o.o. LIŽNJAN, OIB 35727320553</izvorni_sadrzaj>
    <derivirana_varijabla naziv="DomainObject.Predmet.ProtustrankaFormatedOIB_1">  OPTI. LAB. d.o.o. LIŽNJAN, OIB 35727320553</derivirana_varijabla>
  </DomainObject.Predmet.ProtustrankaFormatedOIB>
  <DomainObject.Predmet.ProtustrankaFormatedWithAdress>
    <izvorni_sadrzaj> OPTI. LAB. d.o.o. LIŽNJAN, Jadreški, Jadreški 29D, 52204 Ližnjan</izvorni_sadrzaj>
    <derivirana_varijabla naziv="DomainObject.Predmet.ProtustrankaFormatedWithAdress_1"> OPTI. LAB. d.o.o. LIŽNJAN, Jadreški, Jadreški 29D, 52204 Ližnjan</derivirana_varijabla>
  </DomainObject.Predmet.ProtustrankaFormatedWithAdress>
  <DomainObject.Predmet.ProtustrankaFormatedWithAdressOIB>
    <izvorni_sadrzaj> OPTI. LAB. d.o.o. LIŽNJAN, OIB 35727320553, Jadreški, Jadreški 29D, 52204 Ližnjan</izvorni_sadrzaj>
    <derivirana_varijabla naziv="DomainObject.Predmet.ProtustrankaFormatedWithAdressOIB_1"> OPTI. LAB. d.o.o. LIŽNJAN, OIB 35727320553, Jadreški, Jadreški 29D, 52204 Ližnjan</derivirana_varijabla>
  </DomainObject.Predmet.ProtustrankaFormatedWithAdressOIB>
  <DomainObject.Predmet.ProtustrankaWithAdress>
    <izvorni_sadrzaj>OPTI. LAB. d.o.o. LIŽNJAN Jadreški, Jadreški 29D, 52204 Ližnjan</izvorni_sadrzaj>
    <derivirana_varijabla naziv="DomainObject.Predmet.ProtustrankaWithAdress_1">OPTI. LAB. d.o.o. LIŽNJAN Jadreški, Jadreški 29D, 52204 Ližnjan</derivirana_varijabla>
  </DomainObject.Predmet.ProtustrankaWithAdress>
  <DomainObject.Predmet.ProtustrankaWithAdressOIB>
    <izvorni_sadrzaj>OPTI. LAB. d.o.o. LIŽNJAN, OIB 35727320553, Jadreški, Jadreški 29D, 52204 Ližnjan</izvorni_sadrzaj>
    <derivirana_varijabla naziv="DomainObject.Predmet.ProtustrankaWithAdressOIB_1">OPTI. LAB. d.o.o. LIŽNJAN, OIB 35727320553, Jadreški, Jadreški 29D, 52204 Ližnjan</derivirana_varijabla>
  </DomainObject.Predmet.ProtustrankaWithAdressOIB>
  <DomainObject.Predmet.ProtustrankaNazivFormated>
    <izvorni_sadrzaj>OPTI. LAB. d.o.o. LIŽNJAN</izvorni_sadrzaj>
    <derivirana_varijabla naziv="DomainObject.Predmet.ProtustrankaNazivFormated_1">OPTI. LAB. d.o.o. LIŽNJAN</derivirana_varijabla>
  </DomainObject.Predmet.ProtustrankaNazivFormated>
  <DomainObject.Predmet.ProtustrankaNazivFormatedOIB>
    <izvorni_sadrzaj>OPTI. LAB. d.o.o. LIŽNJAN, OIB 35727320553</izvorni_sadrzaj>
    <derivirana_varijabla naziv="DomainObject.Predmet.ProtustrankaNazivFormatedOIB_1">OPTI. LAB. d.o.o. LIŽNJAN, OIB 35727320553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16452.44</izvorni_sadrzaj>
    <derivirana_varijabla naziv="DomainObject.Predmet.TrenutnaVrijednost_1">16452.44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OPTI. LAB. d.o.o. LIŽNJAN</item>
    </izvorni_sadrzaj>
    <derivirana_varijabla naziv="DomainObject.Predmet.ProtuStrankaListFormated_1">
      <item>OPTI. LAB. d.o.o. LIŽNJAN</item>
    </derivirana_varijabla>
  </DomainObject.Predmet.ProtuStrankaListFormated>
  <DomainObject.Predmet.ProtuStrankaListFormatedOIB>
    <izvorni_sadrzaj>
      <item>OPTI. LAB. d.o.o. LIŽNJAN, OIB 35727320553</item>
    </izvorni_sadrzaj>
    <derivirana_varijabla naziv="DomainObject.Predmet.ProtuStrankaListFormatedOIB_1">
      <item>OPTI. LAB. d.o.o. LIŽNJAN, OIB 35727320553</item>
    </derivirana_varijabla>
  </DomainObject.Predmet.ProtuStrankaListFormatedOIB>
  <DomainObject.Predmet.ProtuStrankaListFormatedWithAdress>
    <izvorni_sadrzaj>
      <item>OPTI. LAB. d.o.o. LIŽNJAN, Jadreški, Jadreški 29D, 52204 Ližnjan</item>
    </izvorni_sadrzaj>
    <derivirana_varijabla naziv="DomainObject.Predmet.ProtuStrankaListFormatedWithAdress_1">
      <item>OPTI. LAB. d.o.o. LIŽNJAN, Jadreški, Jadreški 29D, 52204 Ližnjan</item>
    </derivirana_varijabla>
  </DomainObject.Predmet.ProtuStrankaListFormatedWithAdress>
  <DomainObject.Predmet.ProtuStrankaListFormatedWithAdressOIB>
    <izvorni_sadrzaj>
      <item>OPTI. LAB. d.o.o. LIŽNJAN, OIB 35727320553, Jadreški, Jadreški 29D, 52204 Ližnjan</item>
    </izvorni_sadrzaj>
    <derivirana_varijabla naziv="DomainObject.Predmet.ProtuStrankaListFormatedWithAdressOIB_1">
      <item>OPTI. LAB. d.o.o. LIŽNJAN, OIB 35727320553, Jadreški, Jadreški 29D, 52204 Ližnjan</item>
    </derivirana_varijabla>
  </DomainObject.Predmet.ProtuStrankaListFormatedWithAdressOIB>
  <DomainObject.Predmet.ProtuStrankaListNazivFormated>
    <izvorni_sadrzaj>
      <item>OPTI. LAB. d.o.o. LIŽNJAN</item>
    </izvorni_sadrzaj>
    <derivirana_varijabla naziv="DomainObject.Predmet.ProtuStrankaListNazivFormated_1">
      <item>OPTI. LAB. d.o.o. LIŽNJAN</item>
    </derivirana_varijabla>
  </DomainObject.Predmet.ProtuStrankaListNazivFormated>
  <DomainObject.Predmet.ProtuStrankaListNazivFormatedOIB>
    <izvorni_sadrzaj>
      <item>OPTI. LAB. d.o.o. LIŽNJAN, OIB 35727320553</item>
    </izvorni_sadrzaj>
    <derivirana_varijabla naziv="DomainObject.Predmet.ProtuStrankaListNazivFormatedOIB_1">
      <item>OPTI. LAB. d.o.o. LIŽNJAN, OIB 35727320553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OPTI. LAB. d.o.o. LIŽNJAN</izvorni_sadrzaj>
    <derivirana_varijabla naziv="DomainObject.Predmet.ProtustrankaIDrugi_1">OPTI. LAB. d.o.o. LIŽNJAN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OPTI. LAB. d.o.o. LIŽNJAN, OIB 35727320553, Jadreški, Jadreški 29D, 52204 Ližnjan</izvorni_sadrzaj>
    <derivirana_varijabla naziv="DomainObject.Predmet.ProtustrankaIDrugiAdressOIB_1">OPTI. LAB. d.o.o. LIŽNJAN, OIB 35727320553, Jadreški, Jadreški 29D,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2018.</izvorni_sadrzaj>
    <derivirana_varijabla naziv="DomainObject.Predmet.OdlukaRjesenje.DatumDonosenjaOdluke_1">29. ožujka 2018.</derivirana_varijabla>
  </DomainObject.Predmet.OdlukaRjesenje.DatumDonosenjaOdluke>
  <DomainObject.Predmet.OdlukaRjesenje.DatumPravomocnosti>
    <izvorni_sadrzaj>17. travnja 2018.</izvorni_sadrzaj>
    <derivirana_varijabla naziv="DomainObject.Predmet.OdlukaRjesenje.DatumPravomocnosti_1">17. travnja 2018.</derivirana_varijabla>
  </DomainObject.Predmet.OdlukaRjesenje.DatumPravomocnosti>
  <DomainObject.Predmet.OdlukaRjesenje.Oznaka>
    <izvorni_sadrzaj>St-639/2017-10</izvorni_sadrzaj>
    <derivirana_varijabla naziv="DomainObject.Predmet.OdlukaRjesenje.Oznaka_1">St-639/2017-10</derivirana_varijabla>
  </DomainObject.Predmet.OdlukaRjesenje.Oznaka>
  <DomainObject.Predmet.SudioniciListNaziv>
    <izvorni_sadrzaj>
      <item>FINANCIJSKA AGENCIJA, RC RIJEKA, PODRUŽNICA PULA, PULA</item>
      <item>OPTI. LAB. d.o.o. LIŽNJAN</item>
    </izvorni_sadrzaj>
    <derivirana_varijabla naziv="DomainObject.Predmet.SudioniciListNaziv_1">
      <item>FINANCIJSKA AGENCIJA, RC RIJEKA, PODRUŽNICA PULA, PULA</item>
      <item>OPTI. LAB. d.o.o. LIŽNJAN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OPTI. LAB. d.o.o. LIŽNJAN, OIB 35727320553, Jadreški, Jadreški 29D,52204 Ližnjan</item>
    </izvorni_sadrzaj>
    <derivirana_varijabla naziv="DomainObject.Predmet.SudioniciListAdressOIB_1">
      <item>FINANCIJSKA AGENCIJA, RC RIJEKA, PODRUŽNICA PULA, PULA, OIB 85821130368, F. Kurelca 8,51000 Rijeka</item>
      <item>OPTI. LAB. d.o.o. LIŽNJAN, OIB 35727320553, Jadreški, Jadreški 29D,52204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35727320553</item>
    </izvorni_sadrzaj>
    <derivirana_varijabla naziv="DomainObject.Predmet.SudioniciListNazivOIB_1">
      <item>, OIB 85821130368</item>
      <item>, OIB 35727320553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1953</properties:Characters>
  <properties:Lines>61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2018-09-25T06:42:00Z</dcterms:created>
  <dc:creator>Jasmina Matika</dc:creator>
  <cp:lastModifiedBy>Sanja Prodan</cp:lastModifiedBy>
  <cp:lastPrinted>2018-09-26T06:35:00Z</cp:lastPrinted>
  <dcterms:modified xmlns:xsi="http://www.w3.org/2001/XMLSchema-instance" xsi:type="dcterms:W3CDTF">2018-09-26T06:35:00Z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(St-639-2017-19 - RJEŠENJE - POVRAT PREDUJMA U FOND- i isplata fine računovodstvo.docx)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