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7d01" w14:paraId="e287d01" w:rsidRDefault="006E136D" w:rsidP="006E136D" w:rsidR="006E136D" w:rsidRPr="00697F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697F51">
        <w:rPr>
          <w:rFonts w:hAnsi="Times New Roman" w:ascii="Times New Roman"/>
        </w:rPr>
        <w:t>REPUBLIKA HRVATSKA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TRGOVAČKI SUD U RIJECI</w:t>
      </w:r>
    </w:p>
    <w:p w:rsidRDefault="006E136D" w:rsidP="00446164" w:rsidR="00446164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ZADARSKA 1 i 3</w:t>
      </w:r>
    </w:p>
    <w:p w:rsidRDefault="006E136D" w:rsidP="006E136D" w:rsidR="006E136D" w:rsidRPr="00697F51">
      <w:pPr>
        <w:jc w:val="center"/>
        <w:rPr>
          <w:rFonts w:hAnsi="Times New Roman" w:ascii="Times New Roman"/>
          <w:bCs/>
        </w:rPr>
      </w:pPr>
      <w:r w:rsidRPr="00697F51">
        <w:rPr>
          <w:rFonts w:hAnsi="Times New Roman" w:ascii="Times New Roman"/>
          <w:bCs/>
        </w:rPr>
        <w:t>Z A P I S N I K</w:t>
      </w:r>
    </w:p>
    <w:p w:rsidRDefault="00934D3F" w:rsidP="006E136D" w:rsidR="006E136D" w:rsidRPr="00697F51">
      <w:pPr>
        <w:jc w:val="center"/>
        <w:rPr>
          <w:rFonts w:hAnsi="Times New Roman" w:ascii="Times New Roman"/>
          <w:b w:val="false"/>
          <w:bCs/>
        </w:rPr>
      </w:pPr>
      <w:r w:rsidRPr="00697F51">
        <w:rPr>
          <w:rFonts w:hAnsi="Times New Roman" w:ascii="Times New Roman"/>
          <w:b w:val="false"/>
          <w:bCs/>
        </w:rPr>
        <w:t>o</w:t>
      </w:r>
      <w:r w:rsidR="006E136D" w:rsidRPr="00697F51">
        <w:rPr>
          <w:rFonts w:hAnsi="Times New Roman" w:ascii="Times New Roman"/>
          <w:b w:val="false"/>
          <w:bCs/>
        </w:rPr>
        <w:t>d</w:t>
      </w:r>
      <w:r w:rsidRPr="00697F51">
        <w:rPr>
          <w:rFonts w:hAnsi="Times New Roman" w:ascii="Times New Roman"/>
          <w:b w:val="false"/>
          <w:bCs/>
        </w:rPr>
        <w:t xml:space="preserve"> </w:t>
      </w:r>
      <w:r w:rsidR="006D7279">
        <w:rPr>
          <w:rFonts w:hAnsi="Times New Roman" w:ascii="Times New Roman"/>
          <w:b w:val="false"/>
          <w:bCs/>
        </w:rPr>
        <w:t>7. veljače 2018.</w:t>
      </w:r>
    </w:p>
    <w:p w:rsidRDefault="00A734B9" w:rsidP="00697F51" w:rsidR="00697F51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s ročišta </w:t>
      </w:r>
      <w:r w:rsidR="00697F51">
        <w:rPr>
          <w:rFonts w:hAnsi="Times New Roman" w:ascii="Times New Roman"/>
          <w:b w:val="false"/>
        </w:rPr>
        <w:t xml:space="preserve">za diobu kupovnine </w:t>
      </w:r>
    </w:p>
    <w:p w:rsidRDefault="006E136D" w:rsidP="006E136D" w:rsidR="006E136D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u </w:t>
      </w:r>
      <w:r w:rsidR="006D7279">
        <w:rPr>
          <w:rFonts w:hAnsi="Times New Roman" w:ascii="Times New Roman"/>
          <w:b w:val="false"/>
        </w:rPr>
        <w:t>nastavku postupka</w:t>
      </w:r>
      <w:r w:rsidR="00155AFD">
        <w:rPr>
          <w:rFonts w:hAnsi="Times New Roman" w:ascii="Times New Roman"/>
          <w:b w:val="false"/>
        </w:rPr>
        <w:t xml:space="preserve"> </w:t>
      </w:r>
      <w:r w:rsidR="006D7279">
        <w:rPr>
          <w:rFonts w:hAnsi="Times New Roman" w:ascii="Times New Roman"/>
          <w:b w:val="false"/>
        </w:rPr>
        <w:t xml:space="preserve">radi naknadne diobe Stečajne mase iza </w:t>
      </w:r>
    </w:p>
    <w:p w:rsidRDefault="00A53425" w:rsidP="006E136D" w:rsidR="006F38DC" w:rsidRPr="00A53425">
      <w:pPr>
        <w:jc w:val="center"/>
        <w:rPr>
          <w:rFonts w:eastAsia="MS Mincho" w:hAnsi="Times New Roman" w:ascii="Times New Roman"/>
          <w:b w:val="false"/>
        </w:rPr>
      </w:pPr>
      <w:r w:rsidRPr="00A53425">
        <w:rPr>
          <w:rFonts w:eastAsia="MS Mincho" w:hAnsi="Times New Roman" w:ascii="Times New Roman"/>
          <w:b w:val="false"/>
        </w:rPr>
        <w:t xml:space="preserve">RE - NOVA d.o.o. </w:t>
      </w:r>
      <w:r w:rsidR="006D7279">
        <w:rPr>
          <w:rFonts w:eastAsia="MS Mincho" w:hAnsi="Times New Roman" w:ascii="Times New Roman"/>
          <w:b w:val="false"/>
        </w:rPr>
        <w:t>Rijeka, Trg Sv. Barbare 1</w:t>
      </w:r>
    </w:p>
    <w:p w:rsidRDefault="00446164" w:rsidP="006E136D" w:rsidR="00446164" w:rsidRPr="00697F51">
      <w:pPr>
        <w:jc w:val="center"/>
        <w:rPr>
          <w:rFonts w:hAnsi="Times New Roman" w:ascii="Times New Roman"/>
          <w:b w:val="false"/>
        </w:rPr>
      </w:pPr>
    </w:p>
    <w:p w:rsidRDefault="006E136D" w:rsidP="006E136D" w:rsidR="006E136D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</w:rPr>
        <w:t>OD SUDA PRISUTNI:</w:t>
      </w:r>
    </w:p>
    <w:p w:rsidRDefault="006E136D" w:rsidP="006E136D" w:rsidR="006E136D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>Daniela Korlević, sudac</w:t>
      </w:r>
    </w:p>
    <w:p w:rsidRDefault="00A53425" w:rsidP="006E136D" w:rsidR="006E136D" w:rsidRPr="00697F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E136D" w:rsidRPr="00697F51">
        <w:rPr>
          <w:rFonts w:hAnsi="Times New Roman" w:ascii="Times New Roman"/>
          <w:b w:val="false"/>
        </w:rPr>
        <w:t>, zapisničar</w:t>
      </w:r>
    </w:p>
    <w:p w:rsidRDefault="00B941C8" w:rsidP="006E136D" w:rsidR="00EF36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Alein Khan</w:t>
      </w:r>
      <w:r w:rsidR="006F38DC">
        <w:rPr>
          <w:rFonts w:hAnsi="Times New Roman" w:ascii="Times New Roman"/>
          <w:b w:val="false"/>
        </w:rPr>
        <w:t xml:space="preserve">, </w:t>
      </w:r>
      <w:r w:rsidR="007D3380">
        <w:rPr>
          <w:rFonts w:hAnsi="Times New Roman" w:ascii="Times New Roman"/>
          <w:b w:val="false"/>
        </w:rPr>
        <w:t>stečajni upravitelj</w:t>
      </w:r>
    </w:p>
    <w:p w:rsidRDefault="00446164" w:rsidP="006E136D" w:rsidR="00446164">
      <w:pPr>
        <w:jc w:val="center"/>
        <w:rPr>
          <w:rFonts w:hAnsi="Times New Roman" w:ascii="Times New Roman"/>
          <w:b w:val="false"/>
        </w:rPr>
      </w:pPr>
    </w:p>
    <w:p w:rsidRDefault="00F96AE5" w:rsidP="006E136D" w:rsidR="006E136D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Početak u </w:t>
      </w:r>
      <w:r w:rsidR="00A53425">
        <w:rPr>
          <w:rFonts w:hAnsi="Times New Roman" w:ascii="Times New Roman"/>
          <w:b w:val="false"/>
        </w:rPr>
        <w:t>11</w:t>
      </w:r>
      <w:r w:rsidR="00A734B9" w:rsidRPr="00697F51">
        <w:rPr>
          <w:rFonts w:hAnsi="Times New Roman" w:ascii="Times New Roman"/>
          <w:b w:val="false"/>
        </w:rPr>
        <w:t>:</w:t>
      </w:r>
      <w:r w:rsidR="00A53425">
        <w:rPr>
          <w:rFonts w:hAnsi="Times New Roman" w:ascii="Times New Roman"/>
          <w:b w:val="false"/>
        </w:rPr>
        <w:t>3</w:t>
      </w:r>
      <w:r w:rsidR="004C32E2">
        <w:rPr>
          <w:rFonts w:hAnsi="Times New Roman" w:ascii="Times New Roman"/>
          <w:b w:val="false"/>
        </w:rPr>
        <w:t>0</w:t>
      </w:r>
      <w:r w:rsidR="00A734B9" w:rsidRPr="00697F51">
        <w:rPr>
          <w:rFonts w:hAnsi="Times New Roman" w:ascii="Times New Roman"/>
          <w:b w:val="false"/>
        </w:rPr>
        <w:t xml:space="preserve"> </w:t>
      </w:r>
      <w:r w:rsidR="00245057" w:rsidRPr="00697F51">
        <w:rPr>
          <w:rFonts w:hAnsi="Times New Roman" w:ascii="Times New Roman"/>
          <w:b w:val="false"/>
        </w:rPr>
        <w:t>sati</w:t>
      </w:r>
    </w:p>
    <w:p w:rsidRDefault="00934D3F" w:rsidP="006E136D" w:rsidR="00934D3F" w:rsidRPr="00697F51">
      <w:pPr>
        <w:jc w:val="both"/>
        <w:rPr>
          <w:rFonts w:hAnsi="Times New Roman" w:ascii="Times New Roman"/>
          <w:b w:val="false"/>
        </w:rPr>
      </w:pPr>
    </w:p>
    <w:p w:rsidRDefault="007045EC" w:rsidP="006E136D" w:rsidR="0092760F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ab/>
        <w:t xml:space="preserve">Utvrđuje se da </w:t>
      </w:r>
      <w:r w:rsidR="00247B9A" w:rsidRPr="00697F51">
        <w:rPr>
          <w:rFonts w:hAnsi="Times New Roman" w:ascii="Times New Roman"/>
          <w:b w:val="false"/>
        </w:rPr>
        <w:t>su</w:t>
      </w:r>
      <w:r w:rsidR="00F96AE5" w:rsidRPr="00697F51">
        <w:rPr>
          <w:rFonts w:hAnsi="Times New Roman" w:ascii="Times New Roman"/>
          <w:b w:val="false"/>
        </w:rPr>
        <w:t xml:space="preserve"> na ročiš</w:t>
      </w:r>
      <w:r w:rsidR="004157B6" w:rsidRPr="00697F51">
        <w:rPr>
          <w:rFonts w:hAnsi="Times New Roman" w:ascii="Times New Roman"/>
          <w:b w:val="false"/>
        </w:rPr>
        <w:t>te pristupi</w:t>
      </w:r>
      <w:r w:rsidR="00247B9A" w:rsidRPr="00697F51">
        <w:rPr>
          <w:rFonts w:hAnsi="Times New Roman" w:ascii="Times New Roman"/>
          <w:b w:val="false"/>
        </w:rPr>
        <w:t>li</w:t>
      </w:r>
      <w:r w:rsidR="00F96AE5" w:rsidRPr="00697F51">
        <w:rPr>
          <w:rFonts w:hAnsi="Times New Roman" w:ascii="Times New Roman"/>
          <w:b w:val="false"/>
        </w:rPr>
        <w:t>:</w:t>
      </w:r>
    </w:p>
    <w:p w:rsidRDefault="00B81CAB" w:rsidP="00934D3F" w:rsidR="00B81CA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razlučn</w:t>
      </w:r>
      <w:r w:rsidR="006F38DC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vjerovnik</w:t>
      </w:r>
      <w:r w:rsidR="006F38DC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: </w:t>
      </w:r>
    </w:p>
    <w:p w:rsidRDefault="007B6DA3" w:rsidP="00804F0F" w:rsidR="006F38DC">
      <w:pPr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REPUBLIKA HRVATSKA, </w:t>
      </w:r>
      <w:r w:rsidR="005D40EF">
        <w:rPr>
          <w:rFonts w:hAnsi="Times New Roman" w:ascii="Times New Roman"/>
          <w:b w:val="false"/>
        </w:rPr>
        <w:t>punomoćnik</w:t>
      </w:r>
      <w:r w:rsidR="004C32E2">
        <w:rPr>
          <w:rFonts w:hAnsi="Times New Roman" w:ascii="Times New Roman"/>
          <w:b w:val="false"/>
        </w:rPr>
        <w:t xml:space="preserve"> </w:t>
      </w:r>
      <w:r w:rsidR="005D40EF">
        <w:rPr>
          <w:rFonts w:hAnsi="Times New Roman" w:ascii="Times New Roman"/>
          <w:b w:val="false"/>
        </w:rPr>
        <w:t>Dragan Bacanović</w:t>
      </w:r>
      <w:r w:rsidR="0022540D">
        <w:rPr>
          <w:rFonts w:hAnsi="Times New Roman" w:ascii="Times New Roman"/>
          <w:b w:val="false"/>
        </w:rPr>
        <w:t>,</w:t>
      </w:r>
      <w:r w:rsidR="004C32E2">
        <w:rPr>
          <w:rFonts w:hAnsi="Times New Roman" w:ascii="Times New Roman"/>
          <w:b w:val="false"/>
        </w:rPr>
        <w:t xml:space="preserve"> </w:t>
      </w:r>
      <w:r w:rsidR="005D40EF">
        <w:rPr>
          <w:rFonts w:hAnsi="Times New Roman" w:ascii="Times New Roman"/>
          <w:b w:val="false"/>
        </w:rPr>
        <w:t>zamjenik</w:t>
      </w:r>
      <w:r w:rsidR="00B12455">
        <w:rPr>
          <w:rFonts w:hAnsi="Times New Roman" w:ascii="Times New Roman"/>
          <w:b w:val="false"/>
        </w:rPr>
        <w:t xml:space="preserve"> u</w:t>
      </w:r>
      <w:r w:rsidR="005D40EF">
        <w:rPr>
          <w:rFonts w:hAnsi="Times New Roman" w:ascii="Times New Roman"/>
          <w:b w:val="false"/>
        </w:rPr>
        <w:t xml:space="preserve"> O</w:t>
      </w:r>
      <w:r w:rsidR="004C32E2">
        <w:rPr>
          <w:rFonts w:hAnsi="Times New Roman" w:ascii="Times New Roman"/>
          <w:b w:val="false"/>
        </w:rPr>
        <w:t>DO Rijeka</w:t>
      </w:r>
      <w:r w:rsidR="00B12455">
        <w:rPr>
          <w:rFonts w:hAnsi="Times New Roman" w:ascii="Times New Roman"/>
          <w:b w:val="false"/>
        </w:rPr>
        <w:t xml:space="preserve">, prema punomoći </w:t>
      </w:r>
      <w:r w:rsidR="005D40EF">
        <w:rPr>
          <w:rFonts w:hAnsi="Times New Roman" w:ascii="Times New Roman"/>
          <w:b w:val="false"/>
        </w:rPr>
        <w:t>koju prilaže u spis</w:t>
      </w:r>
      <w:r w:rsidR="004C32E2">
        <w:rPr>
          <w:rFonts w:hAnsi="Times New Roman" w:ascii="Times New Roman"/>
          <w:b w:val="false"/>
        </w:rPr>
        <w:t xml:space="preserve"> </w:t>
      </w:r>
    </w:p>
    <w:p w:rsidRDefault="006D7279" w:rsidP="006D7279" w:rsidR="00E02C6F" w:rsidRPr="006D7279">
      <w:pPr>
        <w:pStyle w:val="Odlomakpopisa"/>
        <w:numPr>
          <w:ilvl w:val="0"/>
          <w:numId w:val="1"/>
        </w:numPr>
        <w:jc w:val="both"/>
      </w:pPr>
      <w:r>
        <w:t xml:space="preserve">ABANKA d.d. Ljubljana </w:t>
      </w:r>
      <w:r w:rsidR="0062768E">
        <w:t>nitko, dostava poziva uredno iskazana</w:t>
      </w:r>
    </w:p>
    <w:p w:rsidRDefault="00E02C6F" w:rsidP="00E02C6F" w:rsidR="00E02C6F">
      <w:pPr>
        <w:jc w:val="both"/>
        <w:rPr>
          <w:rFonts w:hAnsi="Times New Roman" w:ascii="Times New Roman"/>
          <w:b w:val="false"/>
        </w:rPr>
      </w:pPr>
    </w:p>
    <w:p w:rsidRDefault="009D6CA8" w:rsidP="00E02C6F" w:rsidR="0009414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</w:t>
      </w:r>
      <w:r w:rsidR="006D7279">
        <w:rPr>
          <w:rFonts w:hAnsi="Times New Roman" w:ascii="Times New Roman"/>
          <w:b w:val="false"/>
        </w:rPr>
        <w:t xml:space="preserve"> pun. razlučnog vjerovnika </w:t>
      </w:r>
      <w:r w:rsidR="006D7279" w:rsidRPr="00B941C8">
        <w:rPr>
          <w:rFonts w:hAnsi="Times New Roman" w:ascii="Times New Roman"/>
          <w:b w:val="false"/>
        </w:rPr>
        <w:t>ABANKA d.d. Ljubljana</w:t>
      </w:r>
      <w:r w:rsidR="006D7279">
        <w:rPr>
          <w:rFonts w:hAnsi="Times New Roman" w:ascii="Times New Roman"/>
          <w:b w:val="false"/>
        </w:rPr>
        <w:t xml:space="preserve"> obavijestio naslovni sud da zbog vremenskih neprilika nije u mogućnosti pristupiti na današnje ročište. Predlaže kraću odgodu ročišta.</w:t>
      </w:r>
      <w:r>
        <w:rPr>
          <w:rFonts w:hAnsi="Times New Roman" w:ascii="Times New Roman"/>
          <w:b w:val="false"/>
        </w:rPr>
        <w:t xml:space="preserve"> </w:t>
      </w:r>
    </w:p>
    <w:p w:rsidRDefault="00E02C6F" w:rsidP="00E02C6F" w:rsidR="0078132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Pr="00803902">
        <w:rPr>
          <w:rFonts w:hAnsi="Times New Roman" w:ascii="Times New Roman"/>
          <w:b w:val="false"/>
        </w:rPr>
        <w:tab/>
      </w:r>
    </w:p>
    <w:p w:rsidRDefault="00D839CE" w:rsidP="00E02C6F" w:rsidR="009D6CA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Stečajni upravitelj </w:t>
      </w:r>
      <w:r w:rsidR="00C2325A">
        <w:rPr>
          <w:rFonts w:hAnsi="Times New Roman" w:ascii="Times New Roman"/>
          <w:b w:val="false"/>
        </w:rPr>
        <w:t>priložio je u spis obračun troškova unovčenja iz čl. 254  Stečajnog zakona koji će se dostaviti razlučnim vjerovnicima. Primjreak podneska uručuje se izravno pun. razlučnog vjerovnika Republike Hrvatske.</w:t>
      </w:r>
    </w:p>
    <w:p w:rsidRDefault="00D839CE" w:rsidP="00E02C6F" w:rsidR="00D839CE">
      <w:pPr>
        <w:jc w:val="both"/>
        <w:rPr>
          <w:rFonts w:hAnsi="Times New Roman" w:ascii="Times New Roman"/>
          <w:b w:val="false"/>
        </w:rPr>
      </w:pPr>
    </w:p>
    <w:p w:rsidRDefault="00094144" w:rsidP="00E02C6F" w:rsidR="00E02C6F" w:rsidRPr="008039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02C6F" w:rsidRPr="00803902">
        <w:rPr>
          <w:rFonts w:hAnsi="Times New Roman" w:ascii="Times New Roman"/>
          <w:b w:val="false"/>
        </w:rPr>
        <w:t>Sudac donosi</w:t>
      </w:r>
    </w:p>
    <w:p w:rsidRDefault="00E02C6F" w:rsidP="00E02C6F" w:rsidR="00E02C6F">
      <w:pPr>
        <w:jc w:val="center"/>
        <w:rPr>
          <w:rFonts w:hAnsi="Times New Roman" w:ascii="Times New Roman"/>
          <w:b w:val="false"/>
        </w:rPr>
      </w:pPr>
    </w:p>
    <w:p w:rsidRDefault="00E02C6F" w:rsidP="00E02C6F" w:rsidR="00E02C6F" w:rsidRPr="00FF0DAF">
      <w:pPr>
        <w:jc w:val="center"/>
        <w:rPr>
          <w:rFonts w:hAnsi="Times New Roman" w:ascii="Times New Roman"/>
          <w:b w:val="false"/>
        </w:rPr>
      </w:pPr>
      <w:r w:rsidRPr="00FF0DAF">
        <w:rPr>
          <w:rFonts w:hAnsi="Times New Roman" w:ascii="Times New Roman"/>
          <w:b w:val="false"/>
        </w:rPr>
        <w:t>r j e š e n j e</w:t>
      </w:r>
    </w:p>
    <w:p w:rsidRDefault="00E02C6F" w:rsidP="00E02C6F" w:rsidR="00E02C6F" w:rsidRPr="00803902">
      <w:pPr>
        <w:jc w:val="both"/>
        <w:rPr>
          <w:rFonts w:hAnsi="Times New Roman" w:ascii="Times New Roman"/>
          <w:b w:val="false"/>
        </w:rPr>
      </w:pPr>
    </w:p>
    <w:p w:rsidRDefault="009D6CA8" w:rsidP="00E02C6F" w:rsidR="008528A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</w:r>
      <w:r w:rsidR="00C2325A">
        <w:rPr>
          <w:rFonts w:hAnsi="Times New Roman" w:ascii="Times New Roman"/>
          <w:b w:val="false"/>
        </w:rPr>
        <w:t xml:space="preserve">Prihvaća se prijedlog razlučnog vjerovnika </w:t>
      </w:r>
      <w:r w:rsidR="00C2325A" w:rsidRPr="00C2325A">
        <w:rPr>
          <w:rFonts w:hAnsi="Times New Roman" w:ascii="Times New Roman"/>
          <w:b w:val="false"/>
        </w:rPr>
        <w:t>ABANKA d.d. Ljubljana te se</w:t>
      </w:r>
      <w:r w:rsidR="00C2325A">
        <w:t xml:space="preserve"> </w:t>
      </w:r>
      <w:r>
        <w:rPr>
          <w:rFonts w:hAnsi="Times New Roman" w:ascii="Times New Roman"/>
          <w:b w:val="false"/>
        </w:rPr>
        <w:t>današnje ročište za diobu kupovnine se odgađa a slijedeće se zakazuje za dan</w:t>
      </w:r>
    </w:p>
    <w:p w:rsidRDefault="006D7279" w:rsidP="009D6CA8" w:rsidR="009D6CA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21.  veljače 2018. u 11.0</w:t>
      </w:r>
      <w:r w:rsidR="009D6CA8">
        <w:rPr>
          <w:rFonts w:hAnsi="Times New Roman" w:ascii="Times New Roman"/>
          <w:b w:val="false"/>
        </w:rPr>
        <w:t>0 sati</w:t>
      </w:r>
    </w:p>
    <w:p w:rsidRDefault="00C2325A" w:rsidP="009D6CA8" w:rsidR="00C2325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9D6CA8" w:rsidP="006D7279" w:rsidR="009D6CA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što </w:t>
      </w:r>
      <w:r w:rsidR="006D7279">
        <w:rPr>
          <w:rFonts w:hAnsi="Times New Roman" w:ascii="Times New Roman"/>
          <w:b w:val="false"/>
        </w:rPr>
        <w:t>nazočni stečajni upravitelj i pun. razlučnog vjerovnika REPUBLIKE HRVATSKE primaju</w:t>
      </w:r>
      <w:r>
        <w:rPr>
          <w:rFonts w:hAnsi="Times New Roman" w:ascii="Times New Roman"/>
          <w:b w:val="false"/>
        </w:rPr>
        <w:t xml:space="preserve"> na znanje</w:t>
      </w:r>
      <w:r w:rsidR="006D7279">
        <w:rPr>
          <w:rFonts w:hAnsi="Times New Roman" w:ascii="Times New Roman"/>
          <w:b w:val="false"/>
        </w:rPr>
        <w:t xml:space="preserve"> i smatraju se uredno pozvanim, a razlučni vjerovnik </w:t>
      </w:r>
      <w:r>
        <w:rPr>
          <w:rFonts w:hAnsi="Times New Roman" w:ascii="Times New Roman"/>
          <w:b w:val="false"/>
        </w:rPr>
        <w:t xml:space="preserve"> </w:t>
      </w:r>
      <w:r w:rsidR="006D7279" w:rsidRPr="00B941C8">
        <w:rPr>
          <w:rFonts w:hAnsi="Times New Roman" w:ascii="Times New Roman"/>
          <w:b w:val="false"/>
        </w:rPr>
        <w:t xml:space="preserve">ABANKA d.d. Ljubljana </w:t>
      </w:r>
      <w:r w:rsidR="006D7279">
        <w:rPr>
          <w:rFonts w:hAnsi="Times New Roman" w:ascii="Times New Roman"/>
          <w:b w:val="false"/>
        </w:rPr>
        <w:t xml:space="preserve"> pozvat će se objavom ovog zapisnika na mrežnoj stranici e-Oglasna ploča suda. </w:t>
      </w:r>
    </w:p>
    <w:p w:rsidRDefault="001853A6" w:rsidP="00C2325A" w:rsidR="001853A6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>D</w:t>
      </w:r>
      <w:r w:rsidR="006E136D" w:rsidRPr="00697F51">
        <w:rPr>
          <w:rFonts w:hAnsi="Times New Roman" w:ascii="Times New Roman"/>
          <w:b w:val="false"/>
        </w:rPr>
        <w:t xml:space="preserve">ovršeno </w:t>
      </w:r>
      <w:r w:rsidR="007045EC" w:rsidRPr="00697F51">
        <w:rPr>
          <w:rFonts w:hAnsi="Times New Roman" w:ascii="Times New Roman"/>
          <w:b w:val="false"/>
        </w:rPr>
        <w:t xml:space="preserve">u </w:t>
      </w:r>
      <w:r w:rsidR="00804F0F">
        <w:rPr>
          <w:rFonts w:hAnsi="Times New Roman" w:ascii="Times New Roman"/>
          <w:b w:val="false"/>
        </w:rPr>
        <w:t>1</w:t>
      </w:r>
      <w:r w:rsidR="00D77693">
        <w:rPr>
          <w:rFonts w:hAnsi="Times New Roman" w:ascii="Times New Roman"/>
          <w:b w:val="false"/>
        </w:rPr>
        <w:t>1</w:t>
      </w:r>
      <w:r w:rsidR="0008336D" w:rsidRPr="00586698">
        <w:rPr>
          <w:rFonts w:hAnsi="Times New Roman" w:ascii="Times New Roman"/>
          <w:b w:val="false"/>
        </w:rPr>
        <w:t>,</w:t>
      </w:r>
      <w:r w:rsidR="00D839CE">
        <w:rPr>
          <w:rFonts w:hAnsi="Times New Roman" w:ascii="Times New Roman"/>
          <w:b w:val="false"/>
        </w:rPr>
        <w:t>35</w:t>
      </w:r>
      <w:r w:rsidR="0017429E" w:rsidRPr="00586698">
        <w:rPr>
          <w:rFonts w:hAnsi="Times New Roman" w:ascii="Times New Roman"/>
          <w:b w:val="false"/>
        </w:rPr>
        <w:t xml:space="preserve"> </w:t>
      </w:r>
      <w:r w:rsidR="007045EC" w:rsidRPr="00586698">
        <w:rPr>
          <w:rFonts w:hAnsi="Times New Roman" w:ascii="Times New Roman"/>
          <w:b w:val="false"/>
        </w:rPr>
        <w:t>sati</w:t>
      </w:r>
      <w:r w:rsidR="006E136D" w:rsidRPr="00697F51">
        <w:rPr>
          <w:rFonts w:hAnsi="Times New Roman" w:ascii="Times New Roman"/>
          <w:b w:val="false"/>
        </w:rPr>
        <w:t xml:space="preserve"> </w:t>
      </w:r>
    </w:p>
    <w:p w:rsidRDefault="003E06E9" w:rsidP="001853A6" w:rsidR="00446164">
      <w:pPr>
        <w:ind w:firstLine="720" w:left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</w:p>
    <w:p w:rsidRDefault="00781320" w:rsidP="001853A6" w:rsidR="00781320">
      <w:pPr>
        <w:ind w:firstLine="720" w:left="1440"/>
        <w:jc w:val="both"/>
        <w:rPr>
          <w:rFonts w:hAnsi="Times New Roman" w:ascii="Times New Roman"/>
          <w:b w:val="false"/>
        </w:rPr>
      </w:pPr>
    </w:p>
    <w:p w:rsidRDefault="00781320" w:rsidP="001853A6" w:rsidR="00781320">
      <w:pPr>
        <w:ind w:firstLine="720" w:left="1440"/>
        <w:jc w:val="both"/>
        <w:rPr>
          <w:rFonts w:hAnsi="Times New Roman" w:ascii="Times New Roman"/>
          <w:b w:val="false"/>
        </w:rPr>
      </w:pPr>
    </w:p>
    <w:p w:rsidRDefault="003E06E9" w:rsidP="001853A6" w:rsidR="006E136D" w:rsidRPr="00697F51">
      <w:pPr>
        <w:ind w:firstLine="720" w:left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    </w:t>
      </w:r>
      <w:r w:rsidR="0017429E">
        <w:rPr>
          <w:rFonts w:hAnsi="Times New Roman" w:ascii="Times New Roman"/>
          <w:b w:val="false"/>
        </w:rPr>
        <w:t xml:space="preserve">         </w:t>
      </w:r>
      <w:r w:rsidR="000D27EC">
        <w:rPr>
          <w:rFonts w:hAnsi="Times New Roman" w:ascii="Times New Roman"/>
          <w:b w:val="false"/>
        </w:rPr>
        <w:t xml:space="preserve">      S</w:t>
      </w:r>
      <w:r w:rsidR="006E136D" w:rsidRPr="00697F51">
        <w:rPr>
          <w:rFonts w:hAnsi="Times New Roman" w:ascii="Times New Roman"/>
          <w:b w:val="false"/>
        </w:rPr>
        <w:t xml:space="preserve">udac 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  <w:t>Stečajni upravitelj</w:t>
      </w:r>
      <w:r w:rsidR="006E136D" w:rsidRPr="00697F51">
        <w:rPr>
          <w:rFonts w:hAnsi="Times New Roman" w:ascii="Times New Roman"/>
          <w:b w:val="false"/>
        </w:rPr>
        <w:tab/>
      </w:r>
    </w:p>
    <w:p w:rsidRDefault="006E136D" w:rsidP="006E136D" w:rsidR="006E136D">
      <w:pPr>
        <w:jc w:val="both"/>
        <w:rPr>
          <w:rFonts w:hAnsi="Times New Roman" w:ascii="Times New Roman"/>
          <w:b w:val="false"/>
        </w:rPr>
      </w:pPr>
    </w:p>
    <w:p w:rsidRDefault="00D86A6D" w:rsidP="006E136D" w:rsidR="00D86A6D">
      <w:pPr>
        <w:jc w:val="both"/>
        <w:rPr>
          <w:rFonts w:hAnsi="Times New Roman" w:ascii="Times New Roman"/>
          <w:b w:val="false"/>
        </w:rPr>
      </w:pPr>
    </w:p>
    <w:p w:rsidRDefault="007875C0" w:rsidP="00EB3435" w:rsidR="000D27EC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3E06E9">
        <w:rPr>
          <w:rFonts w:hAnsi="Times New Roman" w:ascii="Times New Roman"/>
          <w:b w:val="false"/>
        </w:rPr>
        <w:t xml:space="preserve">                </w:t>
      </w:r>
      <w:r w:rsidR="00446164">
        <w:rPr>
          <w:rFonts w:hAnsi="Times New Roman" w:ascii="Times New Roman"/>
          <w:b w:val="false"/>
        </w:rPr>
        <w:t xml:space="preserve"> </w:t>
      </w:r>
      <w:r w:rsidR="007B6DA3">
        <w:rPr>
          <w:rFonts w:hAnsi="Times New Roman" w:ascii="Times New Roman"/>
          <w:b w:val="false"/>
        </w:rPr>
        <w:t xml:space="preserve"> </w:t>
      </w:r>
      <w:r w:rsidR="00446164">
        <w:rPr>
          <w:rFonts w:hAnsi="Times New Roman" w:ascii="Times New Roman"/>
          <w:b w:val="false"/>
        </w:rPr>
        <w:t>Zapisničar</w:t>
      </w:r>
      <w:r w:rsidR="00446164">
        <w:rPr>
          <w:rFonts w:hAnsi="Times New Roman" w:ascii="Times New Roman"/>
          <w:b w:val="false"/>
        </w:rPr>
        <w:tab/>
      </w:r>
      <w:r w:rsidR="00446164">
        <w:rPr>
          <w:rFonts w:hAnsi="Times New Roman" w:ascii="Times New Roman"/>
          <w:b w:val="false"/>
        </w:rPr>
        <w:tab/>
        <w:t xml:space="preserve">            </w:t>
      </w:r>
      <w:r w:rsidR="003D263A" w:rsidRPr="00697F51">
        <w:rPr>
          <w:rFonts w:hAnsi="Times New Roman" w:ascii="Times New Roman"/>
          <w:b w:val="false"/>
        </w:rPr>
        <w:t>Razlučni v</w:t>
      </w:r>
      <w:r w:rsidR="00CE6902" w:rsidRPr="00697F51">
        <w:rPr>
          <w:rFonts w:hAnsi="Times New Roman" w:ascii="Times New Roman"/>
          <w:b w:val="false"/>
        </w:rPr>
        <w:t>jerovni</w:t>
      </w:r>
      <w:r w:rsidR="006D7279">
        <w:rPr>
          <w:rFonts w:hAnsi="Times New Roman" w:ascii="Times New Roman"/>
          <w:b w:val="false"/>
        </w:rPr>
        <w:t>k</w:t>
      </w:r>
    </w:p>
    <w:sectPr w:rsidSect="006E136D" w:rsidR="000D27EC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CB1" w:rsidR="00667CB1">
      <w:r>
        <w:separator/>
      </w:r>
    </w:p>
  </w:endnote>
  <w:endnote w:id="0" w:type="continuationSeparator">
    <w:p w:rsidRDefault="00667CB1" w:rsidR="0066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9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CB1" w:rsidR="00667CB1">
      <w:r>
        <w:separator/>
      </w:r>
    </w:p>
  </w:footnote>
  <w:footnote w:id="0" w:type="continuationSeparator">
    <w:p w:rsidRDefault="00667CB1" w:rsidR="0066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P="001106B2" w:rsidR="00405296" w:rsidRPr="00697F51">
    <w:pPr>
      <w:pStyle w:val="Zaglavlje"/>
      <w:rPr>
        <w:rFonts w:hAnsi="Times New Roman" w:ascii="Times New Roman"/>
        <w:b w:val="false"/>
      </w:rPr>
    </w:pPr>
    <w:r w:rsidRPr="00697F51">
      <w:rPr>
        <w:rFonts w:hAnsi="Times New Roman" w:ascii="Times New Roman"/>
      </w:rPr>
      <w:tab/>
      <w:t xml:space="preserve">                </w:t>
    </w:r>
    <w:r w:rsidRPr="00697F51">
      <w:rPr>
        <w:rFonts w:hAnsi="Times New Roman" w:ascii="Times New Roman"/>
      </w:rPr>
      <w:tab/>
    </w:r>
    <w:r w:rsidR="00A31D3F">
      <w:rPr>
        <w:rFonts w:hAnsi="Times New Roman" w:ascii="Times New Roman"/>
        <w:b w:val="false"/>
      </w:rPr>
      <w:t>Poslovni broj</w:t>
    </w:r>
    <w:r w:rsidRPr="00697F51">
      <w:rPr>
        <w:rFonts w:hAnsi="Times New Roman" w:ascii="Times New Roman"/>
        <w:b w:val="false"/>
      </w:rPr>
      <w:t xml:space="preserve"> 15 St-</w:t>
    </w:r>
    <w:r w:rsidR="0062768E">
      <w:rPr>
        <w:rFonts w:hAnsi="Times New Roman" w:ascii="Times New Roman"/>
        <w:b w:val="false"/>
      </w:rPr>
      <w:t>81/14-59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73B43F3"/>
    <w:multiLevelType w:val="hybridMultilevel"/>
    <w:tmpl w:val="5C28E9DC"/>
    <w:lvl w:tplc="08D88E4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F32B86"/>
    <w:multiLevelType w:val="hybridMultilevel"/>
    <w:tmpl w:val="21029F1C"/>
    <w:lvl w:tplc="BB9834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896202"/>
    <w:multiLevelType w:val="hybridMultilevel"/>
    <w:tmpl w:val="3A961C4E"/>
    <w:lvl w:tplc="3B70B84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36D"/>
    <w:rsid w:val="00002CF3"/>
    <w:rsid w:val="000066E0"/>
    <w:rsid w:val="000212AB"/>
    <w:rsid w:val="0005372E"/>
    <w:rsid w:val="0005623D"/>
    <w:rsid w:val="00063376"/>
    <w:rsid w:val="0006354C"/>
    <w:rsid w:val="00065B75"/>
    <w:rsid w:val="00066972"/>
    <w:rsid w:val="00072CE6"/>
    <w:rsid w:val="00076D5A"/>
    <w:rsid w:val="000831F2"/>
    <w:rsid w:val="0008336D"/>
    <w:rsid w:val="000915A5"/>
    <w:rsid w:val="000938F6"/>
    <w:rsid w:val="00094144"/>
    <w:rsid w:val="000A0B2D"/>
    <w:rsid w:val="000A3F37"/>
    <w:rsid w:val="000C2AEA"/>
    <w:rsid w:val="000C6584"/>
    <w:rsid w:val="000D27EC"/>
    <w:rsid w:val="000D301A"/>
    <w:rsid w:val="000E42D8"/>
    <w:rsid w:val="000E621D"/>
    <w:rsid w:val="001106B2"/>
    <w:rsid w:val="0013629C"/>
    <w:rsid w:val="00146175"/>
    <w:rsid w:val="00155AFD"/>
    <w:rsid w:val="0017429E"/>
    <w:rsid w:val="00177E3A"/>
    <w:rsid w:val="001853A6"/>
    <w:rsid w:val="0019746F"/>
    <w:rsid w:val="0019758E"/>
    <w:rsid w:val="001C219B"/>
    <w:rsid w:val="001F0F3F"/>
    <w:rsid w:val="001F6B26"/>
    <w:rsid w:val="002210E5"/>
    <w:rsid w:val="0022540D"/>
    <w:rsid w:val="00233F75"/>
    <w:rsid w:val="00245057"/>
    <w:rsid w:val="00247B9A"/>
    <w:rsid w:val="00272B68"/>
    <w:rsid w:val="002860E6"/>
    <w:rsid w:val="002941E9"/>
    <w:rsid w:val="002B5A16"/>
    <w:rsid w:val="002C01F3"/>
    <w:rsid w:val="002C388F"/>
    <w:rsid w:val="002D0933"/>
    <w:rsid w:val="002E5997"/>
    <w:rsid w:val="002E5E13"/>
    <w:rsid w:val="002F7A2A"/>
    <w:rsid w:val="0033016C"/>
    <w:rsid w:val="00333A36"/>
    <w:rsid w:val="00334419"/>
    <w:rsid w:val="00334CF7"/>
    <w:rsid w:val="0033783F"/>
    <w:rsid w:val="00350426"/>
    <w:rsid w:val="003767C4"/>
    <w:rsid w:val="0038600F"/>
    <w:rsid w:val="003A723A"/>
    <w:rsid w:val="003B3AAC"/>
    <w:rsid w:val="003C3713"/>
    <w:rsid w:val="003D09D7"/>
    <w:rsid w:val="003D263A"/>
    <w:rsid w:val="003D2AF0"/>
    <w:rsid w:val="003E06E9"/>
    <w:rsid w:val="003E1A5A"/>
    <w:rsid w:val="003E22E9"/>
    <w:rsid w:val="00405296"/>
    <w:rsid w:val="004157B6"/>
    <w:rsid w:val="004214F2"/>
    <w:rsid w:val="00424C3B"/>
    <w:rsid w:val="00430F3D"/>
    <w:rsid w:val="00444BE1"/>
    <w:rsid w:val="00446164"/>
    <w:rsid w:val="004645C9"/>
    <w:rsid w:val="00480A76"/>
    <w:rsid w:val="004828A8"/>
    <w:rsid w:val="004916FF"/>
    <w:rsid w:val="0049454F"/>
    <w:rsid w:val="00496B7E"/>
    <w:rsid w:val="004972AE"/>
    <w:rsid w:val="004A4B48"/>
    <w:rsid w:val="004A6AAA"/>
    <w:rsid w:val="004B1720"/>
    <w:rsid w:val="004B3E1C"/>
    <w:rsid w:val="004B7452"/>
    <w:rsid w:val="004C2C40"/>
    <w:rsid w:val="004C32E2"/>
    <w:rsid w:val="004C4501"/>
    <w:rsid w:val="004C5C28"/>
    <w:rsid w:val="004D3354"/>
    <w:rsid w:val="004E07F5"/>
    <w:rsid w:val="00501235"/>
    <w:rsid w:val="005071DA"/>
    <w:rsid w:val="00525711"/>
    <w:rsid w:val="00530E16"/>
    <w:rsid w:val="00540533"/>
    <w:rsid w:val="0055001B"/>
    <w:rsid w:val="005624DF"/>
    <w:rsid w:val="0056536C"/>
    <w:rsid w:val="0056608F"/>
    <w:rsid w:val="0057031C"/>
    <w:rsid w:val="005826E6"/>
    <w:rsid w:val="00586698"/>
    <w:rsid w:val="005914F1"/>
    <w:rsid w:val="005B4621"/>
    <w:rsid w:val="005C1FD9"/>
    <w:rsid w:val="005C3E7D"/>
    <w:rsid w:val="005D40EF"/>
    <w:rsid w:val="005D51A6"/>
    <w:rsid w:val="005E2ED2"/>
    <w:rsid w:val="005E35B8"/>
    <w:rsid w:val="005E5FFE"/>
    <w:rsid w:val="005F5FED"/>
    <w:rsid w:val="00600B5E"/>
    <w:rsid w:val="006178E6"/>
    <w:rsid w:val="00624632"/>
    <w:rsid w:val="0062768E"/>
    <w:rsid w:val="00630FFD"/>
    <w:rsid w:val="00632FB8"/>
    <w:rsid w:val="0063479F"/>
    <w:rsid w:val="00641AFD"/>
    <w:rsid w:val="006476AC"/>
    <w:rsid w:val="00667CB1"/>
    <w:rsid w:val="00680C66"/>
    <w:rsid w:val="00697F51"/>
    <w:rsid w:val="006A0A2B"/>
    <w:rsid w:val="006A78F1"/>
    <w:rsid w:val="006C55FD"/>
    <w:rsid w:val="006D5DFE"/>
    <w:rsid w:val="006D7279"/>
    <w:rsid w:val="006E136D"/>
    <w:rsid w:val="006F38DC"/>
    <w:rsid w:val="006F3C4E"/>
    <w:rsid w:val="007045EC"/>
    <w:rsid w:val="00715B98"/>
    <w:rsid w:val="007212BE"/>
    <w:rsid w:val="00777715"/>
    <w:rsid w:val="00781320"/>
    <w:rsid w:val="0078176F"/>
    <w:rsid w:val="00781864"/>
    <w:rsid w:val="007875C0"/>
    <w:rsid w:val="00790F7F"/>
    <w:rsid w:val="007920EB"/>
    <w:rsid w:val="007979AB"/>
    <w:rsid w:val="007B13F5"/>
    <w:rsid w:val="007B6DA3"/>
    <w:rsid w:val="007C297E"/>
    <w:rsid w:val="007D3380"/>
    <w:rsid w:val="007E6AD2"/>
    <w:rsid w:val="007F0086"/>
    <w:rsid w:val="007F1580"/>
    <w:rsid w:val="00802369"/>
    <w:rsid w:val="00803902"/>
    <w:rsid w:val="00804F0F"/>
    <w:rsid w:val="00810305"/>
    <w:rsid w:val="008104BD"/>
    <w:rsid w:val="00822502"/>
    <w:rsid w:val="00830C7A"/>
    <w:rsid w:val="008430C5"/>
    <w:rsid w:val="008434DC"/>
    <w:rsid w:val="00845041"/>
    <w:rsid w:val="008528AB"/>
    <w:rsid w:val="00857894"/>
    <w:rsid w:val="00860D63"/>
    <w:rsid w:val="00875B2B"/>
    <w:rsid w:val="008B3268"/>
    <w:rsid w:val="008C7253"/>
    <w:rsid w:val="008D555B"/>
    <w:rsid w:val="008F5181"/>
    <w:rsid w:val="008F6B54"/>
    <w:rsid w:val="009011FF"/>
    <w:rsid w:val="00903DBD"/>
    <w:rsid w:val="0092760F"/>
    <w:rsid w:val="00934D3F"/>
    <w:rsid w:val="00935FDE"/>
    <w:rsid w:val="009463C0"/>
    <w:rsid w:val="0095043A"/>
    <w:rsid w:val="00955DF3"/>
    <w:rsid w:val="009569A8"/>
    <w:rsid w:val="00960D2D"/>
    <w:rsid w:val="009755AA"/>
    <w:rsid w:val="00994EB2"/>
    <w:rsid w:val="009A5B97"/>
    <w:rsid w:val="009D4481"/>
    <w:rsid w:val="009D6CA8"/>
    <w:rsid w:val="009E0FB6"/>
    <w:rsid w:val="00A0009E"/>
    <w:rsid w:val="00A03719"/>
    <w:rsid w:val="00A04426"/>
    <w:rsid w:val="00A067C3"/>
    <w:rsid w:val="00A06FF6"/>
    <w:rsid w:val="00A131A5"/>
    <w:rsid w:val="00A31D3F"/>
    <w:rsid w:val="00A34C51"/>
    <w:rsid w:val="00A51108"/>
    <w:rsid w:val="00A53425"/>
    <w:rsid w:val="00A6002B"/>
    <w:rsid w:val="00A64E9C"/>
    <w:rsid w:val="00A734B9"/>
    <w:rsid w:val="00A94882"/>
    <w:rsid w:val="00A95916"/>
    <w:rsid w:val="00A97707"/>
    <w:rsid w:val="00AB3F40"/>
    <w:rsid w:val="00AC70D9"/>
    <w:rsid w:val="00B05384"/>
    <w:rsid w:val="00B12455"/>
    <w:rsid w:val="00B1460A"/>
    <w:rsid w:val="00B468D0"/>
    <w:rsid w:val="00B543EC"/>
    <w:rsid w:val="00B60F5D"/>
    <w:rsid w:val="00B7057B"/>
    <w:rsid w:val="00B7266B"/>
    <w:rsid w:val="00B81CAB"/>
    <w:rsid w:val="00B94169"/>
    <w:rsid w:val="00B941C8"/>
    <w:rsid w:val="00BA017B"/>
    <w:rsid w:val="00BC14FF"/>
    <w:rsid w:val="00BC2CDA"/>
    <w:rsid w:val="00BE3FC7"/>
    <w:rsid w:val="00BF2A1B"/>
    <w:rsid w:val="00BF740D"/>
    <w:rsid w:val="00C203C6"/>
    <w:rsid w:val="00C2325A"/>
    <w:rsid w:val="00C4025C"/>
    <w:rsid w:val="00C447B9"/>
    <w:rsid w:val="00C560FD"/>
    <w:rsid w:val="00C56577"/>
    <w:rsid w:val="00C83992"/>
    <w:rsid w:val="00CA0DB8"/>
    <w:rsid w:val="00CC0CB6"/>
    <w:rsid w:val="00CC6A6F"/>
    <w:rsid w:val="00CD2B77"/>
    <w:rsid w:val="00CD4E8D"/>
    <w:rsid w:val="00CE62BF"/>
    <w:rsid w:val="00CE6902"/>
    <w:rsid w:val="00CF25B8"/>
    <w:rsid w:val="00CF6CCC"/>
    <w:rsid w:val="00D031FF"/>
    <w:rsid w:val="00D13FB6"/>
    <w:rsid w:val="00D21875"/>
    <w:rsid w:val="00D307A4"/>
    <w:rsid w:val="00D43950"/>
    <w:rsid w:val="00D4478C"/>
    <w:rsid w:val="00D77693"/>
    <w:rsid w:val="00D81129"/>
    <w:rsid w:val="00D8129F"/>
    <w:rsid w:val="00D82156"/>
    <w:rsid w:val="00D83163"/>
    <w:rsid w:val="00D839CE"/>
    <w:rsid w:val="00D86A6D"/>
    <w:rsid w:val="00D91286"/>
    <w:rsid w:val="00D96D90"/>
    <w:rsid w:val="00DA1C13"/>
    <w:rsid w:val="00DB3133"/>
    <w:rsid w:val="00DC68FE"/>
    <w:rsid w:val="00DC7917"/>
    <w:rsid w:val="00DD1EF3"/>
    <w:rsid w:val="00DE0CA9"/>
    <w:rsid w:val="00DE4B24"/>
    <w:rsid w:val="00DE5826"/>
    <w:rsid w:val="00DF0CE3"/>
    <w:rsid w:val="00DF2C67"/>
    <w:rsid w:val="00E02C6F"/>
    <w:rsid w:val="00E04C69"/>
    <w:rsid w:val="00E10DDC"/>
    <w:rsid w:val="00E21847"/>
    <w:rsid w:val="00E32AD9"/>
    <w:rsid w:val="00E34B8D"/>
    <w:rsid w:val="00E35D7B"/>
    <w:rsid w:val="00E510B6"/>
    <w:rsid w:val="00E56D0A"/>
    <w:rsid w:val="00E626D1"/>
    <w:rsid w:val="00E74D0C"/>
    <w:rsid w:val="00E95BDB"/>
    <w:rsid w:val="00E96A34"/>
    <w:rsid w:val="00EB3435"/>
    <w:rsid w:val="00ED04AA"/>
    <w:rsid w:val="00ED2CB7"/>
    <w:rsid w:val="00EF368D"/>
    <w:rsid w:val="00F03638"/>
    <w:rsid w:val="00F0657A"/>
    <w:rsid w:val="00F10BFD"/>
    <w:rsid w:val="00F11417"/>
    <w:rsid w:val="00F16BE3"/>
    <w:rsid w:val="00F22731"/>
    <w:rsid w:val="00F23545"/>
    <w:rsid w:val="00F313A3"/>
    <w:rsid w:val="00F4454D"/>
    <w:rsid w:val="00F46C68"/>
    <w:rsid w:val="00F52C62"/>
    <w:rsid w:val="00F53ADC"/>
    <w:rsid w:val="00F56BDC"/>
    <w:rsid w:val="00F7773E"/>
    <w:rsid w:val="00F93566"/>
    <w:rsid w:val="00F96AE5"/>
    <w:rsid w:val="00FA20CA"/>
    <w:rsid w:val="00FA53D3"/>
    <w:rsid w:val="00FC46DF"/>
    <w:rsid w:val="00FD0E1F"/>
    <w:rsid w:val="00FD24B3"/>
    <w:rsid w:val="00FD5AF1"/>
    <w:rsid w:val="00FE0424"/>
    <w:rsid w:val="00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0424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218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1875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53425"/>
    <w:pPr>
      <w:ind w:left="720"/>
      <w:contextualSpacing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0424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218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1875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53425"/>
    <w:pPr>
      <w:ind w:left="720"/>
      <w:contextualSpacing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22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35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5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22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61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veljače 2018.</izvorni_sadrzaj>
    <derivirana_varijabla naziv="DomainObject.PlaniraniZavrsetakDatum_1">7. veljače 2018.</derivirana_varijabla>
  </DomainObject.PlaniraniZavrsetakDatum>
  <DomainObject.PlaniraniPocetakDatum>
    <izvorni_sadrzaj>7. veljače 2018.</izvorni_sadrzaj>
    <derivirana_varijabla naziv="DomainObject.PlaniraniPocetakDatum_1">7.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7. veljače 2018.</izvorni_sadrzaj>
    <derivirana_varijabla naziv="DomainObject.Zapisnik.DatumKreiranja_1">7.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St-81/2014-59</izvorni_sadrzaj>
    <derivirana_varijabla naziv="DomainObject.Zapisnik.Oznaka_1">St-81/2014-59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St-81/2014-59</izvorni_sadrzaj>
    <derivirana_varijabla naziv="DomainObject.PoslovniBrojDokumenta_1">St-81/2014-59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1317</properties:Characters>
  <properties:Lines>50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2018-02-06T13:55:00Z</dcterms:created>
  <dc:creator>rcerneka</dc:creator>
  <cp:lastModifiedBy>Jasna Radulović</cp:lastModifiedBy>
  <cp:lastPrinted>2017-10-31T09:30:00Z</cp:lastPrinted>
  <dcterms:modified xmlns:xsi="http://www.w3.org/2001/XMLSchema-instance" xsi:type="dcterms:W3CDTF">2018-02-07T11:57:00Z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St-81/2014-59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