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c421" w14:paraId="f35c421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465BB">
        <w:t>408</w:t>
      </w:r>
      <w:r>
        <w:t>/1</w:t>
      </w:r>
      <w:r w:rsidR="00A2677E">
        <w:t>6</w:t>
      </w:r>
      <w:r>
        <w:t>-</w:t>
      </w:r>
      <w:r w:rsidR="002465BB">
        <w:t>12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2465BB">
        <w:t>PORT TRADE j.</w:t>
      </w:r>
      <w:r w:rsidR="008E7626">
        <w:t>d.o.o.</w:t>
      </w:r>
      <w:r w:rsidR="002465BB">
        <w:t xml:space="preserve"> za trgovinu, transport i poslovne usluge</w:t>
      </w:r>
      <w:r w:rsidR="00D96F24">
        <w:t>,</w:t>
      </w:r>
      <w:r w:rsidR="00815E2F">
        <w:t xml:space="preserve"> </w:t>
      </w:r>
      <w:r w:rsidR="00D96F24">
        <w:t xml:space="preserve">Zadar, </w:t>
      </w:r>
      <w:r w:rsidR="002465BB">
        <w:t>Ljudevita Posavskog 6</w:t>
      </w:r>
      <w:r w:rsidR="00D949FD">
        <w:t xml:space="preserve">, OIB: </w:t>
      </w:r>
      <w:r w:rsidR="002465BB">
        <w:t>06886066116</w:t>
      </w:r>
      <w:r w:rsidR="00F81A36" w:rsidRPr="001C5505">
        <w:t xml:space="preserve">,  </w:t>
      </w:r>
      <w:r w:rsidR="003A0A6A" w:rsidRPr="001C5505">
        <w:t xml:space="preserve">dana </w:t>
      </w:r>
      <w:r w:rsidR="008E7626">
        <w:t xml:space="preserve">30. svibnja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2465BB">
        <w:t>PORT TRADE j.d.o.o. za trgovinu, transport i poslovne usluge, Zadar, Ljudevita Posavskog 6, OIB: 06886066116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465BB">
        <w:t>408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02E3F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2465BB">
        <w:t xml:space="preserve">PORT TRADE j.d.o.o. za trgovinu, transport i poslovne usluge, Zadar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190141" w:rsidRPr="00802E3F">
        <w:t>Na navedeno ročište pristupio</w:t>
      </w:r>
      <w:r w:rsidR="00D239AF" w:rsidRPr="00802E3F">
        <w:t xml:space="preserve"> </w:t>
      </w:r>
      <w:r w:rsidR="00190141" w:rsidRPr="00802E3F">
        <w:t>je zastupnik</w:t>
      </w:r>
      <w:r w:rsidR="00D239AF" w:rsidRPr="00802E3F">
        <w:t xml:space="preserve"> </w:t>
      </w:r>
      <w:r w:rsidRPr="00802E3F">
        <w:t>po za</w:t>
      </w:r>
      <w:r w:rsidR="008E7626" w:rsidRPr="00802E3F">
        <w:t>konu stečajnog dužnika i iskaza</w:t>
      </w:r>
      <w:r w:rsidR="00190141" w:rsidRPr="00802E3F">
        <w:t>o</w:t>
      </w:r>
      <w:r w:rsidRPr="00802E3F">
        <w:t xml:space="preserve"> da stečajni dužnik </w:t>
      </w:r>
      <w:r w:rsidR="00671AF6" w:rsidRPr="00802E3F">
        <w:t>nema</w:t>
      </w:r>
      <w:r w:rsidR="001D6B79" w:rsidRPr="00802E3F">
        <w:t xml:space="preserve"> imovine</w:t>
      </w:r>
      <w:r w:rsidR="00671AF6" w:rsidRPr="00802E3F">
        <w:t xml:space="preserve">, </w:t>
      </w:r>
      <w:r w:rsidR="00D96F24" w:rsidRPr="00802E3F">
        <w:t xml:space="preserve">niti potraživanja, </w:t>
      </w:r>
      <w:r w:rsidR="00190141" w:rsidRPr="00802E3F">
        <w:t xml:space="preserve">da </w:t>
      </w:r>
      <w:r w:rsidRPr="00802E3F">
        <w:t>posluje</w:t>
      </w:r>
      <w:r w:rsidR="00206FCF" w:rsidRPr="00802E3F">
        <w:t xml:space="preserve"> i </w:t>
      </w:r>
      <w:r w:rsidR="00190141" w:rsidRPr="00802E3F">
        <w:t>ima dva</w:t>
      </w:r>
      <w:r w:rsidR="00206FCF" w:rsidRPr="00802E3F">
        <w:t xml:space="preserve"> zaposlenika</w:t>
      </w:r>
      <w:r w:rsidR="008E7626" w:rsidRPr="00802E3F">
        <w:t>,</w:t>
      </w:r>
      <w:r w:rsidRPr="00802E3F">
        <w:t xml:space="preserve"> te da je račun u blokadi </w:t>
      </w:r>
      <w:r w:rsidR="00D96F24" w:rsidRPr="00802E3F">
        <w:t xml:space="preserve">u iznosu od oko </w:t>
      </w:r>
      <w:r w:rsidR="00190141" w:rsidRPr="00802E3F">
        <w:t>28</w:t>
      </w:r>
      <w:r w:rsidR="00D239AF" w:rsidRPr="00802E3F">
        <w:t>.000,00</w:t>
      </w:r>
      <w:r w:rsidR="00D96F24" w:rsidRPr="00802E3F">
        <w:t xml:space="preserve"> kuna</w:t>
      </w:r>
      <w:r w:rsidR="00190141" w:rsidRPr="00802E3F">
        <w:t xml:space="preserve"> prema Poreznoj upravi</w:t>
      </w:r>
      <w:r w:rsidR="00206FCF" w:rsidRPr="00802E3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E7626">
        <w:t>30. svibnja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2465BB">
      <w:t>408</w:t>
    </w:r>
    <w:r w:rsidR="00D949FD">
      <w:t>/16-1</w:t>
    </w:r>
    <w:r w:rsidR="002465BB">
      <w:t>2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90141"/>
    <w:rsid w:val="001C5505"/>
    <w:rsid w:val="001D6B79"/>
    <w:rsid w:val="00206FCF"/>
    <w:rsid w:val="00242BE7"/>
    <w:rsid w:val="002465BB"/>
    <w:rsid w:val="00247B37"/>
    <w:rsid w:val="0031036A"/>
    <w:rsid w:val="003202BD"/>
    <w:rsid w:val="0033015E"/>
    <w:rsid w:val="003628BB"/>
    <w:rsid w:val="00371287"/>
    <w:rsid w:val="00387347"/>
    <w:rsid w:val="003A0A6A"/>
    <w:rsid w:val="003A33D7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02E3F"/>
    <w:rsid w:val="00815E2F"/>
    <w:rsid w:val="00816F81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 TRADE j.d.o.o. za trgovinu, transport i poslovne usluge</izvorni_sadrzaj>
    <derivirana_varijabla naziv="DomainObject.Predmet.ProtustrankaFormated_1">  PORT TRADE j.d.o.o. za trgovinu, transport i poslovne usluge</derivirana_varijabla>
  </DomainObject.Predmet.ProtustrankaFormated>
  <DomainObject.Predmet.ProtustrankaFormatedOIB>
    <izvorni_sadrzaj>  PORT TRADE j.d.o.o. za trgovinu, transport i poslovne usluge, OIB 06886066116</izvorni_sadrzaj>
    <derivirana_varijabla naziv="DomainObject.Predmet.ProtustrankaFormatedOIB_1">  PORT TRADE j.d.o.o. za trgovinu, transport i poslovne usluge, OIB 06886066116</derivirana_varijabla>
  </DomainObject.Predmet.ProtustrankaFormatedOIB>
  <DomainObject.Predmet.ProtustrankaFormatedWithAdress>
    <izvorni_sadrzaj> PORT TRADE j.d.o.o. za trgovinu, transport i poslovne usluge, Ljudevita Posavskog 6, 23000 Zadar</izvorni_sadrzaj>
    <derivirana_varijabla naziv="DomainObject.Predmet.ProtustrankaFormatedWithAdress_1"> PORT TRADE j.d.o.o. za trgovinu, transport i poslovne usluge, Ljudevita Posavskog 6, 23000 Zadar</derivirana_varijabla>
  </DomainObject.Predmet.ProtustrankaFormatedWithAdress>
  <DomainObject.Predmet.ProtustrankaFormatedWithAdressOIB>
    <izvorni_sadrzaj> PORT TRADE j.d.o.o. za trgovinu, transport i poslovne usluge, OIB 06886066116, Ljudevita Posavskog 6, 23000 Zadar</izvorni_sadrzaj>
    <derivirana_varijabla naziv="DomainObject.Predmet.ProtustrankaFormatedWithAdressOIB_1"> PORT TRADE j.d.o.o. za trgovinu, transport i poslovne usluge, OIB 06886066116, Ljudevita Posavskog 6, 23000 Zadar</derivirana_varijabla>
  </DomainObject.Predmet.ProtustrankaFormatedWithAdressOIB>
  <DomainObject.Predmet.ProtustrankaWithAdress>
    <izvorni_sadrzaj>PORT TRADE j.d.o.o. za trgovinu, transport i poslovne usluge Ljudevita Posavskog 6, 23000 Zadar</izvorni_sadrzaj>
    <derivirana_varijabla naziv="DomainObject.Predmet.ProtustrankaWithAdress_1">PORT TRADE j.d.o.o. za trgovinu, transport i poslovne usluge Ljudevita Posavskog 6, 23000 Zadar</derivirana_varijabla>
  </DomainObject.Predmet.ProtustrankaWithAdress>
  <DomainObject.Predmet.ProtustrankaWithAdressOIB>
    <izvorni_sadrzaj>PORT TRADE j.d.o.o. za trgovinu, transport i poslovne usluge, OIB 06886066116, Ljudevita Posavskog 6, 23000 Zadar</izvorni_sadrzaj>
    <derivirana_varijabla naziv="DomainObject.Predmet.ProtustrankaWithAdressOIB_1">PORT TRADE j.d.o.o. za trgovinu, transport i poslovne usluge, OIB 06886066116, Ljudevita Posavskog 6, 23000 Zadar</derivirana_varijabla>
  </DomainObject.Predmet.ProtustrankaWithAdressOIB>
  <DomainObject.Predmet.ProtustrankaNazivFormated>
    <izvorni_sadrzaj>PORT TRADE j.d.o.o. za trgovinu, transport i poslovne usluge</izvorni_sadrzaj>
    <derivirana_varijabla naziv="DomainObject.Predmet.ProtustrankaNazivFormated_1">PORT TRADE j.d.o.o. za trgovinu, transport i poslovne usluge</derivirana_varijabla>
  </DomainObject.Predmet.ProtustrankaNazivFormated>
  <DomainObject.Predmet.ProtustrankaNazivFormatedOIB>
    <izvorni_sadrzaj>PORT TRADE j.d.o.o. za trgovinu, transport i poslovne usluge, OIB 06886066116</izvorni_sadrzaj>
    <derivirana_varijabla naziv="DomainObject.Predmet.ProtustrankaNazivFormatedOIB_1">PORT TRADE j.d.o.o. za trgovinu, transport i poslovne usluge, OIB 06886066116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28812.71</izvorni_sadrzaj>
    <derivirana_varijabla naziv="DomainObject.Predmet.TrenutnaVrijednost_1">28812.71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PORT TRADE j.d.o.o. za trgovinu, transport i poslovne usluge</item>
    </izvorni_sadrzaj>
    <derivirana_varijabla naziv="DomainObject.Predmet.ProtuStrankaListFormated_1">
      <item>PORT TRADE j.d.o.o. za trgovinu, transport i poslovne usluge</item>
    </derivirana_varijabla>
  </DomainObject.Predmet.ProtuStrankaListFormated>
  <DomainObject.Predmet.ProtuStrankaListFormatedOIB>
    <izvorni_sadrzaj>
      <item>PORT TRADE j.d.o.o. za trgovinu, transport i poslovne usluge, OIB 06886066116</item>
    </izvorni_sadrzaj>
    <derivirana_varijabla naziv="DomainObject.Predmet.ProtuStrankaListFormatedOIB_1">
      <item>PORT TRADE j.d.o.o. za trgovinu, transport i poslovne usluge, OIB 06886066116</item>
    </derivirana_varijabla>
  </DomainObject.Predmet.ProtuStrankaListFormatedOIB>
  <DomainObject.Predmet.ProtuStrankaListFormatedWithAdress>
    <izvorni_sadrzaj>
      <item>PORT TRADE j.d.o.o. za trgovinu, transport i poslovne usluge, Ljudevita Posavskog 6, 23000 Zadar</item>
    </izvorni_sadrzaj>
    <derivirana_varijabla naziv="DomainObject.Predmet.ProtuStrankaListFormatedWithAdress_1">
      <item>PORT TRADE j.d.o.o. za trgovinu, transport i poslovne usluge, Ljudevita Posavskog 6, 23000 Zadar</item>
    </derivirana_varijabla>
  </DomainObject.Predmet.ProtuStrankaListFormatedWithAdress>
  <DomainObject.Predmet.ProtuStrankaListFormatedWithAdressOIB>
    <izvorni_sadrzaj>
      <item>PORT TRADE j.d.o.o. za trgovinu, transport i poslovne usluge, OIB 06886066116, Ljudevita Posavskog 6, 23000 Zadar</item>
    </izvorni_sadrzaj>
    <derivirana_varijabla naziv="DomainObject.Predmet.ProtuStrankaListFormatedWithAdressOIB_1">
      <item>PORT TRADE j.d.o.o. za trgovinu, transport i poslovne usluge, OIB 06886066116, Ljudevita Posavskog 6, 23000 Zadar</item>
    </derivirana_varijabla>
  </DomainObject.Predmet.ProtuStrankaListFormatedWithAdressOIB>
  <DomainObject.Predmet.ProtuStrankaListNazivFormated>
    <izvorni_sadrzaj>
      <item>PORT TRADE j.d.o.o. za trgovinu, transport i poslovne usluge</item>
    </izvorni_sadrzaj>
    <derivirana_varijabla naziv="DomainObject.Predmet.ProtuStrankaListNazivFormated_1">
      <item>PORT TRADE j.d.o.o. za trgovinu, transport i poslovne usluge</item>
    </derivirana_varijabla>
  </DomainObject.Predmet.ProtuStrankaListNazivFormated>
  <DomainObject.Predmet.ProtuStrankaListNazivFormatedOIB>
    <izvorni_sadrzaj>
      <item>PORT TRADE j.d.o.o. za trgovinu, transport i poslovne usluge, OIB 06886066116</item>
    </izvorni_sadrzaj>
    <derivirana_varijabla naziv="DomainObject.Predmet.ProtuStrankaListNazivFormatedOIB_1">
      <item>PORT TRADE j.d.o.o. za trgovinu, transport i poslovne usluge, OIB 06886066116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PORT TRADE j.d.o.o. za trgovinu, transport i poslovne usluge</izvorni_sadrzaj>
    <derivirana_varijabla naziv="DomainObject.Predmet.ProtustrankaIDrugi_1">PORT TRADE j.d.o.o. za trgovinu, transport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PORT TRADE j.d.o.o. za trgovinu, transport i poslovne usluge, OIB 06886066116, Ljudevita Posavskog 6, 23000 Zadar</izvorni_sadrzaj>
    <derivirana_varijabla naziv="DomainObject.Predmet.ProtustrankaIDrugiAdressOIB_1">PORT TRADE j.d.o.o. za trgovinu, transport i poslovne usluge, OIB 06886066116,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PORT TRADE j.d.o.o. za trgovinu, transport i poslovne usluge</item>
      <item>Arsen Marin</item>
    </izvorni_sadrzaj>
    <derivirana_varijabla naziv="DomainObject.Predmet.SudioniciListNaziv_1">
      <item>FINA</item>
      <item>PORT TRADE j.d.o.o. za trgovinu, transport i poslovne usluge</item>
      <item>Arsen Marin</item>
    </derivirana_varijabla>
  </DomainObject.Predmet.SudioniciListNaziv>
  <DomainObject.Predmet.SudioniciListAdressOIB>
    <izvorni_sadrzaj>
      <item>FINA, OIB 85821130368</item>
      <item>PORT TRADE j.d.o.o. za trgovinu, transport i poslovne usluge, OIB 06886066116, Ljudevita Posavskog 6,23000 Zadar</item>
      <item>Arsen Marin, OIB 08862379913, Put Dikla 75,23000 Zadar</item>
    </izvorni_sadrzaj>
    <derivirana_varijabla naziv="DomainObject.Predmet.SudioniciListAdressOIB_1">
      <item>FINA, OIB 85821130368</item>
      <item>PORT TRADE j.d.o.o. za trgovinu, transport i poslovne usluge, OIB 06886066116,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06886066116</item>
      <item>, OIB 08862379913</item>
    </izvorni_sadrzaj>
    <derivirana_varijabla naziv="DomainObject.Predmet.SudioniciListNazivOIB_1">
      <item>, OIB 85821130368</item>
      <item>, OIB 06886066116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BBF94-27C0-4098-9B93-05C6DE726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498</properties:Words>
  <properties:Characters>2610</properties:Characters>
  <properties:Lines>82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2016-05-25T09:41:00Z</dcterms:created>
  <dc:creator>Ardena Bajlo</dc:creator>
  <cp:lastModifiedBy>wsadmin</cp:lastModifiedBy>
  <cp:lastPrinted>2014-11-21T08:47:00Z</cp:lastPrinted>
  <dcterms:modified xmlns:xsi="http://www.w3.org/2001/XMLSchema-instance" xsi:type="dcterms:W3CDTF">2016-06-09T06:11:00Z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