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20da" w14:paraId="4c720da" w:rsidRDefault="004E2B2E" w:rsidP="00910611" w:rsidR="004E2B2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2B2E" w:rsidP="00910611" w:rsidR="004E2B2E">
      <w:r>
        <w:rPr>
          <w:rFonts w:eastAsia="MS Mincho"/>
        </w:rPr>
        <w:t xml:space="preserve">   REPUBLIKA HRVATSKA</w:t>
      </w:r>
    </w:p>
    <w:p w:rsidRDefault="004E2B2E" w:rsidP="00910611" w:rsidR="004E2B2E">
      <w:r>
        <w:rPr>
          <w:rFonts w:eastAsia="MS Mincho"/>
        </w:rPr>
        <w:t>TRGOVAČKI SUD U RIJECI</w:t>
      </w:r>
    </w:p>
    <w:p w:rsidRDefault="004E2B2E" w:rsidR="004E2B2E"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945DC1">
        <w:t>53</w:t>
      </w:r>
      <w:r w:rsidR="00786DF2">
        <w:t>9</w:t>
      </w:r>
      <w:r w:rsidR="00B91EA2" w:rsidRPr="00725557">
        <w:t>/18-2</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786DF2">
        <w:rPr>
          <w:rFonts w:cs="Arial"/>
        </w:rPr>
        <w:t xml:space="preserve">MEVO jednostavno </w:t>
      </w:r>
      <w:r w:rsidR="00786DF2" w:rsidRPr="00786DF2">
        <w:t>društvo s ograničenom odgovornošću</w:t>
      </w:r>
      <w:r w:rsidR="00786DF2" w:rsidRPr="00786DF2">
        <w:rPr>
          <w:b/>
        </w:rPr>
        <w:t xml:space="preserve"> </w:t>
      </w:r>
      <w:r w:rsidR="00786DF2" w:rsidRPr="00786DF2">
        <w:t>za trgovinu, Opa</w:t>
      </w:r>
      <w:r w:rsidR="00786DF2">
        <w:t>t</w:t>
      </w:r>
      <w:r w:rsidR="00786DF2" w:rsidRPr="00786DF2">
        <w:t xml:space="preserve">ija, Ulica Dr. Ivana </w:t>
      </w:r>
      <w:proofErr w:type="spellStart"/>
      <w:r w:rsidR="00786DF2" w:rsidRPr="00786DF2">
        <w:t>Poš</w:t>
      </w:r>
      <w:r w:rsidR="00786DF2">
        <w:t>ć</w:t>
      </w:r>
      <w:r w:rsidR="00786DF2" w:rsidRPr="00786DF2">
        <w:t>ića</w:t>
      </w:r>
      <w:proofErr w:type="spellEnd"/>
      <w:r w:rsidR="00786DF2" w:rsidRPr="00786DF2">
        <w:t xml:space="preserve"> 23, OIB</w:t>
      </w:r>
      <w:r w:rsidR="00786DF2">
        <w:t xml:space="preserve"> 44454193681</w:t>
      </w:r>
      <w:r w:rsidR="00DD4C75">
        <w:rPr>
          <w:rFonts w:cs="Arial"/>
        </w:rPr>
        <w:t>,</w:t>
      </w:r>
      <w:r w:rsidR="00A63DE1" w:rsidRPr="00725557">
        <w:rPr>
          <w:rFonts w:cs="Arial"/>
        </w:rPr>
        <w:t xml:space="preserve"> </w:t>
      </w:r>
      <w:r w:rsidR="0055769C" w:rsidRPr="00725557">
        <w:t xml:space="preserve">dana </w:t>
      </w:r>
      <w:r w:rsidR="00FE0BC5" w:rsidRPr="00725557">
        <w:t>01. listopada 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786DF2">
        <w:t xml:space="preserve">IRFANU JAKUPI, Rijeka, Pavla Rittera Vitezovića 6, OIB 48945972249 </w:t>
      </w:r>
      <w:r w:rsidR="00DD4C75">
        <w:t xml:space="preserve"> </w:t>
      </w:r>
      <w:r w:rsidR="00C83F8A" w:rsidRPr="00725557">
        <w:t>osobi</w:t>
      </w:r>
      <w:r w:rsidR="0077519F" w:rsidRPr="00725557">
        <w:t xml:space="preserve"> ovlaštenoj za zastupanje dužnika</w:t>
      </w:r>
      <w:r w:rsidR="00A82D3C" w:rsidRPr="00725557">
        <w:t xml:space="preserve"> trgovačkog društva</w:t>
      </w:r>
      <w:r w:rsidR="0077519F" w:rsidRPr="00725557">
        <w:t xml:space="preserve"> </w:t>
      </w:r>
      <w:r w:rsidR="00786DF2" w:rsidRPr="00786DF2">
        <w:rPr>
          <w:rFonts w:cs="Arial"/>
        </w:rPr>
        <w:t xml:space="preserve">MEVO jednostavno društvo s ograničenom odgovornošću za trgovinu, Opatija, Ulica Dr. Ivana </w:t>
      </w:r>
      <w:proofErr w:type="spellStart"/>
      <w:r w:rsidR="00786DF2" w:rsidRPr="00786DF2">
        <w:rPr>
          <w:rFonts w:cs="Arial"/>
        </w:rPr>
        <w:t>Pošćića</w:t>
      </w:r>
      <w:proofErr w:type="spellEnd"/>
      <w:r w:rsidR="00786DF2" w:rsidRPr="00786DF2">
        <w:rPr>
          <w:rFonts w:cs="Arial"/>
        </w:rPr>
        <w:t xml:space="preserve"> 23, OIB 44454193681</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582246">
        <w:t>53</w:t>
      </w:r>
      <w:r w:rsidR="00786DF2">
        <w:t>9</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F1410F">
        <w:rPr>
          <w:bCs/>
        </w:rPr>
        <w:t>53</w:t>
      </w:r>
      <w:r w:rsidR="00786DF2">
        <w:rPr>
          <w:bCs/>
        </w:rPr>
        <w:t>9</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786DF2">
        <w:t>48945972249</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F1410F">
        <w:rPr>
          <w:bCs/>
        </w:rPr>
        <w:t>53</w:t>
      </w:r>
      <w:r w:rsidR="00786DF2">
        <w:rPr>
          <w:bCs/>
        </w:rPr>
        <w:t>9</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rsidRPr="00725557">
      <w:pPr>
        <w:jc w:val="center"/>
        <w:rPr>
          <w:bCs/>
        </w:rPr>
      </w:pPr>
      <w:r w:rsidRPr="00725557">
        <w:rPr>
          <w:bCs/>
        </w:rPr>
        <w:t>Obrazloženje</w:t>
      </w:r>
    </w:p>
    <w:p w:rsidRDefault="009E0377" w:rsidP="00BB294D" w:rsidR="009E0377"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rsidRPr="0072555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786DF2">
        <w:rPr>
          <w:bCs/>
        </w:rPr>
        <w:t>16.034,22</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rsidRPr="00725557">
      <w:pPr>
        <w:jc w:val="center"/>
      </w:pPr>
      <w:r w:rsidRPr="00725557">
        <w:t>U Rijeci</w:t>
      </w:r>
      <w:r w:rsidR="00BB294D" w:rsidRPr="00725557">
        <w:t xml:space="preserve">, </w:t>
      </w:r>
      <w:r w:rsidR="00FE0BC5" w:rsidRPr="00725557">
        <w:t>01. listopada 2018</w:t>
      </w:r>
      <w:r w:rsidR="009E0377" w:rsidRPr="00725557">
        <w:t>.</w:t>
      </w:r>
      <w:r w:rsidR="00FE0BC5" w:rsidRPr="00725557">
        <w:t xml:space="preserve"> godine</w:t>
      </w:r>
    </w:p>
    <w:p w:rsidRDefault="004B5C22" w:rsidP="004B5C22" w:rsidR="004B5C22" w:rsidRPr="00725557">
      <w:pPr>
        <w:jc w:val="center"/>
      </w:pPr>
      <w:r w:rsidRPr="00725557">
        <w:tab/>
      </w: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E3315F" w:rsidR="00B91EA2">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r w:rsidR="00E3315F">
        <w:t xml:space="preserve"> </w:t>
      </w:r>
    </w:p>
    <w:p w:rsidRDefault="004E2B2E" w:rsidP="00E3315F" w:rsidR="004E2B2E">
      <w:pPr>
        <w:ind w:firstLine="708" w:left="1416"/>
        <w:jc w:val="right"/>
      </w:pPr>
    </w:p>
    <w:p w:rsidRDefault="00BB294D" w:rsidP="00BB294D" w:rsidR="00BB294D" w:rsidRPr="00725557">
      <w:pPr>
        <w:jc w:val="both"/>
        <w:rPr>
          <w:bCs/>
        </w:rPr>
      </w:pPr>
      <w:r w:rsidRPr="00725557">
        <w:rPr>
          <w:bCs/>
        </w:rPr>
        <w:t>UPUTA O PRAVNOM LIJEKU:</w:t>
      </w:r>
    </w:p>
    <w:p w:rsidRDefault="00BB294D" w:rsidP="00BB294D" w:rsidR="00BB294D" w:rsidRPr="004E2B2E">
      <w:pPr>
        <w:jc w:val="both"/>
      </w:pPr>
      <w:r w:rsidRPr="004E2B2E">
        <w:lastRenderedPageBreak/>
        <w:t>Protiv ovog rješenja dopuštena je žalba</w:t>
      </w:r>
      <w:r w:rsidR="00C430C9" w:rsidRPr="004E2B2E">
        <w:t>.</w:t>
      </w:r>
      <w:r w:rsidR="00962101" w:rsidRPr="004E2B2E">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4E2B2E">
        <w:t xml:space="preserve"> </w:t>
      </w:r>
    </w:p>
    <w:p w:rsidRDefault="001505D3" w:rsidP="00BB294D" w:rsidR="001505D3" w:rsidRPr="00725557">
      <w:pPr>
        <w:jc w:val="both"/>
      </w:pPr>
    </w:p>
    <w:p w:rsidRDefault="001505D3" w:rsidP="00BB294D" w:rsidR="001505D3" w:rsidRPr="00725557">
      <w:pPr>
        <w:jc w:val="both"/>
      </w:pPr>
    </w:p>
    <w:p w:rsidRDefault="00BC2635" w:rsidR="00BC2635" w:rsidRPr="00725557"/>
    <w:sectPr w:rsidSect="009E0377" w:rsidR="00BC2635" w:rsidRPr="0072555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786DF2">
      <w:t>539</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06939"/>
    <w:rsid w:val="00363676"/>
    <w:rsid w:val="00367900"/>
    <w:rsid w:val="003B47E3"/>
    <w:rsid w:val="003C7BB5"/>
    <w:rsid w:val="0040236F"/>
    <w:rsid w:val="00412E43"/>
    <w:rsid w:val="004721E1"/>
    <w:rsid w:val="004823C8"/>
    <w:rsid w:val="004B5C22"/>
    <w:rsid w:val="004C718A"/>
    <w:rsid w:val="004E004C"/>
    <w:rsid w:val="004E2B2E"/>
    <w:rsid w:val="004F1E97"/>
    <w:rsid w:val="00531B84"/>
    <w:rsid w:val="00542F2A"/>
    <w:rsid w:val="00553780"/>
    <w:rsid w:val="0055769C"/>
    <w:rsid w:val="005613D5"/>
    <w:rsid w:val="00571B81"/>
    <w:rsid w:val="00582246"/>
    <w:rsid w:val="00586E6F"/>
    <w:rsid w:val="005C5423"/>
    <w:rsid w:val="00616C78"/>
    <w:rsid w:val="006312BB"/>
    <w:rsid w:val="006361EF"/>
    <w:rsid w:val="00646A80"/>
    <w:rsid w:val="006651FF"/>
    <w:rsid w:val="006B38C8"/>
    <w:rsid w:val="006D5E17"/>
    <w:rsid w:val="006D775C"/>
    <w:rsid w:val="006E4C51"/>
    <w:rsid w:val="00706091"/>
    <w:rsid w:val="00714ADD"/>
    <w:rsid w:val="00725557"/>
    <w:rsid w:val="0077519F"/>
    <w:rsid w:val="00783A82"/>
    <w:rsid w:val="00786DF2"/>
    <w:rsid w:val="007D1DA7"/>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5639E"/>
    <w:rsid w:val="00D972F3"/>
    <w:rsid w:val="00DA16BD"/>
    <w:rsid w:val="00DC2B65"/>
    <w:rsid w:val="00DD4C75"/>
    <w:rsid w:val="00DF01A9"/>
    <w:rsid w:val="00DF66A4"/>
    <w:rsid w:val="00E02E3E"/>
    <w:rsid w:val="00E3315F"/>
    <w:rsid w:val="00E52507"/>
    <w:rsid w:val="00E661F3"/>
    <w:rsid w:val="00EA694B"/>
    <w:rsid w:val="00EB5FE6"/>
    <w:rsid w:val="00ED6B72"/>
    <w:rsid w:val="00F02B32"/>
    <w:rsid w:val="00F1410F"/>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4E2B2E"/>
    <w:rPr>
      <w:color w:val="808080"/>
      <w:bdr w:space="0" w:sz="0" w:color="auto" w:val="none"/>
      <w:shd w:fill="auto" w:color="auto" w:val="clear"/>
    </w:rPr>
  </w:style>
  <w:style w:customStyle="true" w:styleId="eSPISCCParagraphDefaultFont" w:type="character">
    <w:name w:val="eSPIS_CC_Paragraph Default Font"/>
    <w:basedOn w:val="Zadanifontodlomka"/>
    <w:rsid w:val="004E2B2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E2B2E"/>
    <w:rPr>
      <w:bCs/>
      <w:bdr w:space="0" w:sz="0" w:color="auto" w:val="none"/>
      <w:shd w:fill="FFFFCC" w:color="auto" w:val="clear"/>
      <w:lang w:val="hr-HR"/>
    </w:rPr>
  </w:style>
  <w:style w:customStyle="true" w:styleId="PozadinaSvijetloCrvena" w:type="character">
    <w:name w:val="Pozadina_SvijetloCrvena"/>
    <w:basedOn w:val="eSPISCCParagraphDefaultFont"/>
    <w:rsid w:val="004E2B2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2B2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4E2B2E"/>
    <w:rPr>
      <w:color w:val="808080"/>
      <w:bdr w:color="auto" w:space="0" w:sz="0" w:val="none"/>
      <w:shd w:color="auto" w:fill="auto" w:val="clear"/>
    </w:rPr>
  </w:style>
  <w:style w:customStyle="1" w:styleId="eSPISCCParagraphDefaultFont" w:type="character">
    <w:name w:val="eSPIS_CC_Paragraph Default Font"/>
    <w:basedOn w:val="Zadanifontodlomka"/>
    <w:rsid w:val="004E2B2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E2B2E"/>
    <w:rPr>
      <w:bCs/>
      <w:bdr w:color="auto" w:space="0" w:sz="0" w:val="none"/>
      <w:shd w:color="auto" w:fill="FFFFCC" w:val="clear"/>
      <w:lang w:val="hr-HR"/>
    </w:rPr>
  </w:style>
  <w:style w:customStyle="1" w:styleId="PozadinaSvijetloCrvena" w:type="character">
    <w:name w:val="Pozadina_SvijetloCrvena"/>
    <w:basedOn w:val="eSPISCCParagraphDefaultFont"/>
    <w:rsid w:val="004E2B2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E2B2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St-539/2018</izvorni_sadrzaj>
    <derivirana_varijabla naziv="DomainObject.Predmet.OznakaBroj_1">St-539/2018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MEVO j.d.o.o.</izvorni_sadrzaj>
    <derivirana_varijabla naziv="DomainObject.Predmet.ProtustrankaFormated_1">  MEVO j.d.o.o.</derivirana_varijabla>
  </DomainObject.Predmet.ProtustrankaFormated>
  <DomainObject.Predmet.ProtustrankaFormatedOIB>
    <izvorni_sadrzaj>  MEVO j.d.o.o., OIB 44454193681</izvorni_sadrzaj>
    <derivirana_varijabla naziv="DomainObject.Predmet.ProtustrankaFormatedOIB_1">  MEVO j.d.o.o., OIB 44454193681</derivirana_varijabla>
  </DomainObject.Predmet.ProtustrankaFormatedOIB>
  <DomainObject.Predmet.ProtustrankaFormatedWithAdress>
    <izvorni_sadrzaj> MEVO j.d.o.o., Dr. Ivana Pošćića 23, 51410 Opatija</izvorni_sadrzaj>
    <derivirana_varijabla naziv="DomainObject.Predmet.ProtustrankaFormatedWithAdress_1"> MEVO j.d.o.o., Dr. Ivana Pošćića 23, 51410 Opatija</derivirana_varijabla>
  </DomainObject.Predmet.ProtustrankaFormatedWithAdress>
  <DomainObject.Predmet.ProtustrankaFormatedWithAdressOIB>
    <izvorni_sadrzaj> MEVO j.d.o.o., OIB 44454193681, Dr. Ivana Pošćića 23, 51410 Opatija</izvorni_sadrzaj>
    <derivirana_varijabla naziv="DomainObject.Predmet.ProtustrankaFormatedWithAdressOIB_1"> MEVO j.d.o.o., OIB 44454193681, Dr. Ivana Pošćića 23, 51410 Opatija</derivirana_varijabla>
  </DomainObject.Predmet.ProtustrankaFormatedWithAdressOIB>
  <DomainObject.Predmet.ProtustrankaWithAdress>
    <izvorni_sadrzaj>MEVO j.d.o.o. Dr. Ivana Pošćića 23, 51410 Opatija</izvorni_sadrzaj>
    <derivirana_varijabla naziv="DomainObject.Predmet.ProtustrankaWithAdress_1">MEVO j.d.o.o. Dr. Ivana Pošćića 23, 51410 Opatija</derivirana_varijabla>
  </DomainObject.Predmet.ProtustrankaWithAdress>
  <DomainObject.Predmet.ProtustrankaWithAdressOIB>
    <izvorni_sadrzaj>MEVO j.d.o.o., OIB 44454193681, Dr. Ivana Pošćića 23, 51410 Opatija</izvorni_sadrzaj>
    <derivirana_varijabla naziv="DomainObject.Predmet.ProtustrankaWithAdressOIB_1">MEVO j.d.o.o., OIB 44454193681, Dr. Ivana Pošćića 23, 51410 Opatija</derivirana_varijabla>
  </DomainObject.Predmet.ProtustrankaWithAdressOIB>
  <DomainObject.Predmet.ProtustrankaNazivFormated>
    <izvorni_sadrzaj>MEVO j.d.o.o.</izvorni_sadrzaj>
    <derivirana_varijabla naziv="DomainObject.Predmet.ProtustrankaNazivFormated_1">MEVO j.d.o.o.</derivirana_varijabla>
  </DomainObject.Predmet.ProtustrankaNazivFormated>
  <DomainObject.Predmet.ProtustrankaNazivFormatedOIB>
    <izvorni_sadrzaj>MEVO j.d.o.o., OIB 44454193681</izvorni_sadrzaj>
    <derivirana_varijabla naziv="DomainObject.Predmet.ProtustrankaNazivFormatedOIB_1">MEVO j.d.o.o., OIB 44454193681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MEVO j.d.o.o.</item>
    </izvorni_sadrzaj>
    <derivirana_varijabla naziv="DomainObject.Predmet.ProtuStrankaListFormated_1">
      <item>MEVO j.d.o.o.</item>
    </derivirana_varijabla>
  </DomainObject.Predmet.ProtuStrankaListFormated>
  <DomainObject.Predmet.ProtuStrankaListFormatedOIB>
    <izvorni_sadrzaj>
      <item>MEVO j.d.o.o., OIB 44454193681</item>
    </izvorni_sadrzaj>
    <derivirana_varijabla naziv="DomainObject.Predmet.ProtuStrankaListFormatedOIB_1">
      <item>MEVO j.d.o.o., OIB 44454193681</item>
    </derivirana_varijabla>
  </DomainObject.Predmet.ProtuStrankaListFormatedOIB>
  <DomainObject.Predmet.ProtuStrankaListFormatedWithAdress>
    <izvorni_sadrzaj>
      <item>MEVO j.d.o.o., Dr. Ivana Pošćića 23, 51410 Opatija</item>
    </izvorni_sadrzaj>
    <derivirana_varijabla naziv="DomainObject.Predmet.ProtuStrankaListFormatedWithAdress_1">
      <item>MEVO j.d.o.o., Dr. Ivana Pošćića 23, 51410 Opatija</item>
    </derivirana_varijabla>
  </DomainObject.Predmet.ProtuStrankaListFormatedWithAdress>
  <DomainObject.Predmet.ProtuStrankaListFormatedWithAdressOIB>
    <izvorni_sadrzaj>
      <item>MEVO j.d.o.o., OIB 44454193681, Dr. Ivana Pošćića 23, 51410 Opatija</item>
    </izvorni_sadrzaj>
    <derivirana_varijabla naziv="DomainObject.Predmet.ProtuStrankaListFormatedWithAdressOIB_1">
      <item>MEVO j.d.o.o., OIB 44454193681, Dr. Ivana Pošćića 23, 51410 Opatija</item>
    </derivirana_varijabla>
  </DomainObject.Predmet.ProtuStrankaListFormatedWithAdressOIB>
  <DomainObject.Predmet.ProtuStrankaListNazivFormated>
    <izvorni_sadrzaj>
      <item>MEVO j.d.o.o.</item>
    </izvorni_sadrzaj>
    <derivirana_varijabla naziv="DomainObject.Predmet.ProtuStrankaListNazivFormated_1">
      <item>MEVO j.d.o.o.</item>
    </derivirana_varijabla>
  </DomainObject.Predmet.ProtuStrankaListNazivFormated>
  <DomainObject.Predmet.ProtuStrankaListNazivFormatedOIB>
    <izvorni_sadrzaj>
      <item>MEVO j.d.o.o., OIB 44454193681</item>
    </izvorni_sadrzaj>
    <derivirana_varijabla naziv="DomainObject.Predmet.ProtuStrankaListNazivFormatedOIB_1">
      <item>MEVO j.d.o.o., OIB 44454193681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MEVO j.d.o.o.</izvorni_sadrzaj>
    <derivirana_varijabla naziv="DomainObject.Predmet.ProtustrankaIDrugi_1">MEVO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MEVO j.d.o.o., OIB 44454193681, Dr. Ivana Pošćića 23, 51410 Opatija</izvorni_sadrzaj>
    <derivirana_varijabla naziv="DomainObject.Predmet.ProtustrankaIDrugiAdressOIB_1">MEVO j.d.o.o., OIB 44454193681, Dr. Ivana Pošćića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MEVO j.d.o.o.</item>
    </izvorni_sadrzaj>
    <derivirana_varijabla naziv="DomainObject.Predmet.SudioniciListNaziv_1">
      <item>FINA  Rijeka</item>
      <item>MEVO j.d.o.o.</item>
    </derivirana_varijabla>
  </DomainObject.Predmet.SudioniciListNaziv>
  <DomainObject.Predmet.SudioniciListAdressOIB>
    <izvorni_sadrzaj>
      <item>FINA  Rijeka, OIB 85821130368, Frana Kurelca 8,51000 Rijeka</item>
      <item>MEVO j.d.o.o., OIB 44454193681, Dr. Ivana Pošćića 23,51410 Opatija</item>
    </izvorni_sadrzaj>
    <derivirana_varijabla naziv="DomainObject.Predmet.SudioniciListAdressOIB_1">
      <item>FINA  Rijeka, OIB 85821130368, Frana Kurelca 8,51000 Rijeka</item>
      <item>MEVO j.d.o.o., OIB 44454193681, Dr. Ivana Pošćića 23,51410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44454193681</item>
    </izvorni_sadrzaj>
    <derivirana_varijabla naziv="DomainObject.Predmet.SudioniciListNazivOIB_1">
      <item>, OIB 85821130368</item>
      <item>, OIB 44454193681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80B7A7-2E1B-4419-9B1A-901769FA7C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5292</properties:Characters>
  <properties:Lines>104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2018-10-01T12:29:00Z</dcterms:created>
  <dc:creator>ksarlija</dc:creator>
  <cp:lastModifiedBy>Jasna Radulović</cp:lastModifiedBy>
  <cp:lastPrinted>2018-10-01T11:47:00Z</cp:lastPrinted>
  <dcterms:modified xmlns:xsi="http://www.w3.org/2001/XMLSchema-instance" xsi:type="dcterms:W3CDTF">2018-10-01T12:33:00Z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(539-18-2 PREDUJAM.docx)</vt:lpwstr>
  </prop:property>
  <prop:property name="CC_coloring" pid="4" fmtid="{D5CDD505-2E9C-101B-9397-08002B2CF9AE}">
    <vt:bool>false</vt:bool>
  </prop:property>
  <prop:property name="BrojStranica" pid="5" fmtid="{D5CDD505-2E9C-101B-9397-08002B2CF9AE}">
    <vt:i4>3</vt:i4>
  </prop:property>
</prop:Properties>
</file>