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ac84" w14:paraId="b87ac84" w:rsidRDefault="00C429F8" w:rsidP="00C429F8" w:rsidR="00C429F8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1.St-399/2013</w:t>
      </w:r>
    </w:p>
    <w:p w:rsidRDefault="00C429F8" w:rsidP="00C429F8" w:rsidR="00C429F8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29F8" w:rsidP="00C429F8" w:rsidR="00C429F8">
      <w:pPr>
        <w:jc w:val="both"/>
        <w:rPr>
          <w:b/>
        </w:rPr>
      </w:pPr>
    </w:p>
    <w:p w:rsidRDefault="00C429F8" w:rsidP="00C429F8" w:rsidR="00C429F8">
      <w:pPr>
        <w:jc w:val="both"/>
        <w:rPr>
          <w:b/>
        </w:rPr>
      </w:pPr>
      <w:r>
        <w:rPr>
          <w:b/>
        </w:rPr>
        <w:t>REPUBLIKA HRVATSKA</w:t>
      </w:r>
    </w:p>
    <w:p w:rsidRDefault="00C429F8" w:rsidP="00C429F8" w:rsidR="00C429F8">
      <w:pPr>
        <w:jc w:val="both"/>
        <w:rPr>
          <w:b/>
        </w:rPr>
      </w:pPr>
      <w:r>
        <w:rPr>
          <w:b/>
        </w:rPr>
        <w:t>TRGOVAČKI SUD U SPLITU</w:t>
      </w:r>
    </w:p>
    <w:p w:rsidRDefault="00C429F8" w:rsidP="00C429F8" w:rsidR="00C429F8">
      <w:pPr>
        <w:jc w:val="both"/>
        <w:rPr>
          <w:b/>
        </w:rPr>
      </w:pPr>
      <w:r>
        <w:rPr>
          <w:b/>
        </w:rPr>
        <w:t>Split, Sukoišanska 6</w:t>
      </w:r>
    </w:p>
    <w:p w:rsidRDefault="00C429F8" w:rsidP="00C429F8" w:rsidR="00C429F8">
      <w:pPr>
        <w:ind w:firstLine="708"/>
        <w:jc w:val="both"/>
        <w:rPr>
          <w:b/>
        </w:rPr>
      </w:pPr>
    </w:p>
    <w:p w:rsidRDefault="00C429F8" w:rsidP="00C429F8" w:rsidR="00C429F8">
      <w:pPr>
        <w:ind w:firstLine="708"/>
        <w:jc w:val="center"/>
        <w:rPr>
          <w:b/>
        </w:rPr>
      </w:pPr>
    </w:p>
    <w:p w:rsidRDefault="00C429F8" w:rsidP="00C429F8" w:rsidR="00C429F8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C429F8" w:rsidP="00C429F8" w:rsidR="00C429F8">
      <w:pPr>
        <w:ind w:firstLine="708"/>
        <w:jc w:val="center"/>
        <w:rPr>
          <w:b/>
        </w:rPr>
      </w:pPr>
    </w:p>
    <w:p w:rsidRDefault="00C429F8" w:rsidP="00C429F8" w:rsidR="00C429F8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C429F8" w:rsidP="00C429F8" w:rsidR="00C429F8">
      <w:pPr>
        <w:jc w:val="both"/>
      </w:pPr>
    </w:p>
    <w:p w:rsidRDefault="00C429F8" w:rsidP="00C429F8" w:rsidR="00C429F8">
      <w:pPr>
        <w:pStyle w:val="Bezproreda"/>
      </w:pPr>
    </w:p>
    <w:p w:rsidRDefault="00C429F8" w:rsidP="00C429F8" w:rsidR="00C429F8">
      <w:pPr>
        <w:pStyle w:val="Bezproreda"/>
        <w:ind w:firstLine="708"/>
      </w:pPr>
      <w:r>
        <w:tab/>
        <w:t xml:space="preserve">Trgovački sud u Splitu, po sucu ovog suda Velimiru Vukoviću, kao stečajnom sucu,  u stečajnom postupku nad stečajnim dužnikom  FONEM GRUPA d.o.o. Split, Kralja Držislava 7, OIB:65772070899   </w:t>
      </w:r>
      <w:r>
        <w:rPr>
          <w:rFonts w:eastAsia="Calibri"/>
        </w:rPr>
        <w:t>, kojeg zastupa Bože Guvo iz Splita, Smiljanićeva</w:t>
      </w:r>
      <w:r>
        <w:t>, dana 21. prosinca 2016. godine,</w:t>
      </w:r>
    </w:p>
    <w:p w:rsidRDefault="00C429F8" w:rsidP="00C429F8" w:rsidR="00C429F8">
      <w:pPr>
        <w:pStyle w:val="Bezproreda"/>
        <w:ind w:firstLine="708"/>
      </w:pPr>
    </w:p>
    <w:p w:rsidRDefault="00C429F8" w:rsidP="00C429F8" w:rsidR="00C429F8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C429F8" w:rsidP="00C429F8" w:rsidR="00C429F8"/>
    <w:p w:rsidRDefault="00C429F8" w:rsidP="00C429F8" w:rsidR="00C429F8">
      <w:pPr>
        <w:pStyle w:val="Tijeloteksta"/>
        <w:jc w:val="both"/>
      </w:pPr>
      <w:r>
        <w:t>I.</w:t>
      </w:r>
      <w:r>
        <w:tab/>
        <w:t>Saziva se Skupština  vjerovnika za dan  18.siječnja 2017. godine u 10,00  sati, soba br. 22/Podrum,  Trgovačkog suda u Splitu, Ul. Sukoišanska br. 6 sa sljedećim dnevnim redom:</w:t>
      </w:r>
    </w:p>
    <w:p w:rsidRDefault="00C429F8" w:rsidP="00C429F8" w:rsidR="00C429F8">
      <w:pPr>
        <w:pStyle w:val="Tijeloteksta"/>
        <w:ind w:firstLine="708"/>
      </w:pPr>
      <w:r>
        <w:t>1. Izvješće stečajnog upravitelja od 19. prosinca 2016. godine o gospodarskom položaju stečajnog dužnika</w:t>
      </w:r>
    </w:p>
    <w:p w:rsidRDefault="00C429F8" w:rsidP="00C429F8" w:rsidR="00C429F8">
      <w:pPr>
        <w:pStyle w:val="Tijeloteksta"/>
        <w:ind w:firstLine="708"/>
      </w:pPr>
      <w:r>
        <w:t xml:space="preserve">2. Donošenje odluke o daljnjem tijeku stečajnog postupka ili i obustavi stečajnog postupka  na temelju odredbe čl.203 Stečajnog zakona.  </w:t>
      </w:r>
    </w:p>
    <w:p w:rsidRDefault="00C429F8" w:rsidP="00C429F8" w:rsidR="00C429F8">
      <w:pPr>
        <w:pStyle w:val="Tijeloteksta"/>
        <w:ind w:firstLine="708"/>
      </w:pPr>
      <w:r>
        <w:t xml:space="preserve">3. Razno </w:t>
      </w:r>
    </w:p>
    <w:p w:rsidRDefault="00C429F8" w:rsidP="00C429F8" w:rsidR="00C429F8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C429F8" w:rsidP="00C429F8" w:rsidR="00C429F8">
      <w:pPr>
        <w:pStyle w:val="Tijeloteksta"/>
        <w:ind w:firstLine="705"/>
      </w:pPr>
    </w:p>
    <w:p w:rsidRDefault="00C429F8" w:rsidP="00C429F8" w:rsidR="00C429F8">
      <w:pPr>
        <w:pStyle w:val="Tijeloteksta"/>
        <w:ind w:firstLine="708" w:left="1416"/>
      </w:pPr>
      <w:r>
        <w:t>U Splitu,  21.prosinca 2016.godine.</w:t>
      </w:r>
    </w:p>
    <w:p w:rsidRDefault="00C429F8" w:rsidP="00C429F8" w:rsidR="00C429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29F8" w:rsidP="00C429F8" w:rsidR="00C429F8">
      <w:pPr>
        <w:ind w:firstLine="708" w:left="5664"/>
        <w:jc w:val="both"/>
      </w:pPr>
      <w:r>
        <w:t>Velimir Vuković</w:t>
      </w:r>
      <w:r>
        <w:tab/>
      </w:r>
    </w:p>
    <w:p w:rsidRDefault="00C429F8" w:rsidP="00C429F8" w:rsidR="00C429F8">
      <w:pPr>
        <w:ind w:firstLine="708" w:left="4956"/>
        <w:jc w:val="both"/>
      </w:pPr>
      <w:r>
        <w:tab/>
      </w:r>
      <w:r>
        <w:tab/>
      </w:r>
    </w:p>
    <w:p w:rsidRDefault="00C429F8" w:rsidP="00C429F8" w:rsidR="00C429F8">
      <w:pPr>
        <w:ind w:firstLine="708" w:left="4956"/>
        <w:jc w:val="both"/>
      </w:pPr>
      <w:r>
        <w:tab/>
      </w:r>
      <w:r>
        <w:tab/>
      </w:r>
    </w:p>
    <w:p w:rsidRDefault="00C429F8" w:rsidP="00C429F8" w:rsidR="00C429F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C429F8" w:rsidP="00C429F8" w:rsidR="00C429F8">
      <w:smartTag w:element="stockticker" w:uri="urn:schemas-microsoft-com:office:smarttags">
        <w:r>
          <w:t>DNA</w:t>
        </w:r>
      </w:smartTag>
      <w:r>
        <w:t>:</w:t>
      </w:r>
    </w:p>
    <w:p w:rsidRDefault="00C429F8" w:rsidP="00C429F8" w:rsidR="00C429F8">
      <w:r>
        <w:t xml:space="preserve">- stečajnom upravitelju </w:t>
      </w:r>
    </w:p>
    <w:p w:rsidRDefault="00C429F8" w:rsidP="00C429F8" w:rsidR="00C429F8">
      <w:r>
        <w:t>- ŽDO Split, građansko upravni odjel</w:t>
      </w:r>
    </w:p>
    <w:p w:rsidRDefault="00C429F8" w:rsidP="00C429F8" w:rsidR="00C429F8">
      <w:r>
        <w:t>- mrežna stranica e-oglasna ploča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9F8"/>
    <w:rsid w:val="0085429C"/>
    <w:rsid w:val="00C429F8"/>
    <w:rsid w:val="00F53219"/>
    <w:rsid w:val="00F6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9F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C429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29F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C429F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C429F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429F8"/>
  </w:style>
  <w:style w:styleId="Tekstbalonia" w:type="paragraph">
    <w:name w:val="Balloon Text"/>
    <w:basedOn w:val="Normal"/>
    <w:link w:val="TekstbaloniaChar"/>
    <w:uiPriority w:val="99"/>
    <w:semiHidden/>
    <w:unhideWhenUsed/>
    <w:rsid w:val="00C42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9F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2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2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2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2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9F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C429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29F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C429F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C429F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429F8"/>
  </w:style>
  <w:style w:styleId="Tekstbalonia" w:type="paragraph">
    <w:name w:val="Balloon Text"/>
    <w:basedOn w:val="Normal"/>
    <w:link w:val="TekstbaloniaChar"/>
    <w:uiPriority w:val="99"/>
    <w:semiHidden/>
    <w:unhideWhenUsed/>
    <w:rsid w:val="00C42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9F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2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2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2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2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104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55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2013.</izvorni_sadrzaj>
    <derivirana_varijabla naziv="DomainObject.Predmet.DatumOsnivanja_1">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St-399/2013</izvorni_sadrzaj>
    <derivirana_varijabla naziv="DomainObject.Predmet.OznakaBroj_1">St-399/2013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FONEM GRUPA putnička agencija društvo s ograničenom odgovornošću</izvorni_sadrzaj>
    <derivirana_varijabla naziv="DomainObject.Predmet.ProtustrankaFormated_1">  FONEM GRUPA putnička agencija društvo s ograničenom odgovornošću</derivirana_varijabla>
  </DomainObject.Predmet.ProtustrankaFormated>
  <DomainObject.Predmet.ProtustrankaFormatedOIB>
    <izvorni_sadrzaj>  FONEM GRUPA putnička agencija društvo s ograničenom odgovornošću, OIB 65772070899</izvorni_sadrzaj>
    <derivirana_varijabla naziv="DomainObject.Predmet.ProtustrankaFormatedOIB_1">  FONEM GRUPA putnička agencija društvo s ograničenom odgovornošću, OIB 65772070899</derivirana_varijabla>
  </DomainObject.Predmet.ProtustrankaFormatedOIB>
  <DomainObject.Predmet.ProtustrankaFormatedWithAdress>
    <izvorni_sadrzaj> FONEM GRUPA putnička agencija društvo s ograničenom odgovornošću, Kralja Držislava 7, Split</izvorni_sadrzaj>
    <derivirana_varijabla naziv="DomainObject.Predmet.ProtustrankaFormatedWithAdress_1"> FONEM GRUPA putnička agencija društvo s ograničenom odgovornošću, Kralja Držislava 7, Split</derivirana_varijabla>
  </DomainObject.Predmet.ProtustrankaFormatedWithAdress>
  <DomainObject.Predmet.ProtustrankaFormatedWithAdressOIB>
    <izvorni_sadrzaj> FONEM GRUPA putnička agencija društvo s ograničenom odgovornošću, OIB 65772070899, Kralja Držislava 7, Split</izvorni_sadrzaj>
    <derivirana_varijabla naziv="DomainObject.Predmet.ProtustrankaFormatedWithAdressOIB_1"> FONEM GRUPA putnička agencija društvo s ograničenom odgovornošću, OIB 65772070899, Kralja Držislava 7, Split</derivirana_varijabla>
  </DomainObject.Predmet.ProtustrankaFormatedWithAdressOIB>
  <DomainObject.Predmet.ProtustrankaWithAdress>
    <izvorni_sadrzaj>FONEM GRUPA putnička agencija društvo s ograničenom odgovornošću Kralja Držislava 7, Split</izvorni_sadrzaj>
    <derivirana_varijabla naziv="DomainObject.Predmet.ProtustrankaWithAdress_1">FONEM GRUPA putnička agencija društvo s ograničenom odgovornošću Kralja Držislava 7, Split</derivirana_varijabla>
  </DomainObject.Predmet.ProtustrankaWithAdress>
  <DomainObject.Predmet.ProtustrankaWithAdressOIB>
    <izvorni_sadrzaj>FONEM GRUPA putnička agencija društvo s ograničenom odgovornošću, OIB 65772070899, Kralja Držislava 7, Split</izvorni_sadrzaj>
    <derivirana_varijabla naziv="DomainObject.Predmet.ProtustrankaWithAdressOIB_1">FONEM GRUPA putnička agencija društvo s ograničenom odgovornošću, OIB 65772070899, Kralja Držislava 7, Split</derivirana_varijabla>
  </DomainObject.Predmet.ProtustrankaWithAdressOIB>
  <DomainObject.Predmet.ProtustrankaNazivFormated>
    <izvorni_sadrzaj>FONEM GRUPA putnička agencija društvo s ograničenom odgovornošću</izvorni_sadrzaj>
    <derivirana_varijabla naziv="DomainObject.Predmet.ProtustrankaNazivFormated_1">FONEM GRUPA putnička agencija društvo s ograničenom odgovornošću</derivirana_varijabla>
  </DomainObject.Predmet.ProtustrankaNazivFormated>
  <DomainObject.Predmet.ProtustrankaNazivFormatedOIB>
    <izvorni_sadrzaj>FONEM GRUPA putnička agencija društvo s ograničenom odgovornošću, OIB 65772070899</izvorni_sadrzaj>
    <derivirana_varijabla naziv="DomainObject.Predmet.ProtustrankaNazivFormatedOIB_1">FONEM GRUPA putnička agencija društvo s ograničenom odgovornošću, OIB 65772070899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FONEM GRUPA putnička agencija društvo s ograničenom odgovornošću</item>
    </izvorni_sadrzaj>
    <derivirana_varijabla naziv="DomainObject.Predmet.ProtuStrankaListFormated_1">
      <item>FONEM GRUPA putnička agencija društvo s ograničenom odgovornošću</item>
    </derivirana_varijabla>
  </DomainObject.Predmet.ProtuStrankaListFormated>
  <DomainObject.Predmet.ProtuStrankaListFormatedOIB>
    <izvorni_sadrzaj>
      <item>FONEM GRUPA putnička agencija društvo s ograničenom odgovornošću, OIB 65772070899</item>
    </izvorni_sadrzaj>
    <derivirana_varijabla naziv="DomainObject.Predmet.ProtuStrankaListFormatedOIB_1">
      <item>FONEM GRUPA putnička agencija društvo s ograničenom odgovornošću, OIB 65772070899</item>
    </derivirana_varijabla>
  </DomainObject.Predmet.ProtuStrankaListFormatedOIB>
  <DomainObject.Predmet.ProtuStrankaListFormatedWithAdress>
    <izvorni_sadrzaj>
      <item>FONEM GRUPA putnička agencija društvo s ograničenom odgovornošću, Kralja Držislava 7, Split</item>
    </izvorni_sadrzaj>
    <derivirana_varijabla naziv="DomainObject.Predmet.ProtuStrankaListFormatedWithAdress_1">
      <item>FONEM GRUPA putnička agencija društvo s ograničenom odgovornošću, Kralja Držislava 7, Split</item>
    </derivirana_varijabla>
  </DomainObject.Predmet.ProtuStrankaListFormatedWithAdress>
  <DomainObject.Predmet.ProtuStrankaListFormatedWithAdressOIB>
    <izvorni_sadrzaj>
      <item>FONEM GRUPA putnička agencija društvo s ograničenom odgovornošću, OIB 65772070899, Kralja Držislava 7, Split</item>
    </izvorni_sadrzaj>
    <derivirana_varijabla naziv="DomainObject.Predmet.ProtuStrankaListFormatedWithAdressOIB_1">
      <item>FONEM GRUPA putnička agencija društvo s ograničenom odgovornošću, OIB 65772070899, Kralja Držislava 7, Split</item>
    </derivirana_varijabla>
  </DomainObject.Predmet.ProtuStrankaListFormatedWithAdressOIB>
  <DomainObject.Predmet.ProtuStrankaListNazivFormated>
    <izvorni_sadrzaj>
      <item>FONEM GRUPA putnička agencija društvo s ograničenom odgovornošću</item>
    </izvorni_sadrzaj>
    <derivirana_varijabla naziv="DomainObject.Predmet.ProtuStrankaListNazivFormated_1">
      <item>FONEM GRUPA putnička agencija društvo s ograničenom odgovornošću</item>
    </derivirana_varijabla>
  </DomainObject.Predmet.ProtuStrankaListNazivFormated>
  <DomainObject.Predmet.ProtuStrankaListNazivFormatedOIB>
    <izvorni_sadrzaj>
      <item>FONEM GRUPA putnička agencija društvo s ograničenom odgovornošću, OIB 65772070899</item>
    </izvorni_sadrzaj>
    <derivirana_varijabla naziv="DomainObject.Predmet.ProtuStrankaListNazivFormatedOIB_1">
      <item>FONEM GRUPA putnička agencija društvo s ograničenom odgovornošću, OIB 65772070899</item>
    </derivirana_varijabla>
  </DomainObject.Predmet.ProtuStrankaListNazivFormatedOIB>
  <DomainObject.Predmet.OstaliListFormated>
    <izvorni_sadrzaj>
      <item>VINKO LJUBIČIĆ</item>
      <item>Katija Komar</item>
      <item>Bože Guvo</item>
      <item>Dario Jukić</item>
    </izvorni_sadrzaj>
    <derivirana_varijabla naziv="DomainObject.Predmet.OstaliListFormated_1">
      <item>VINKO LJUBIČIĆ</item>
      <item>Katija Komar</item>
      <item>Bože Guvo</item>
      <item>Dario Jukić</item>
    </derivirana_varijabla>
  </DomainObject.Predmet.OstaliListFormated>
  <DomainObject.Predmet.OstaliListFormatedOIB>
    <izvorni_sadrzaj>
      <item>VINKO LJUBIČIĆ, OIB 64432343591</item>
      <item>Katija Komar, OIB 15108700183</item>
      <item>Bože Guvo</item>
      <item>Dario Jukić</item>
    </izvorni_sadrzaj>
    <derivirana_varijabla naziv="DomainObject.Predmet.OstaliListFormatedOIB_1">
      <item>VINKO LJUBIČIĆ, OIB 64432343591</item>
      <item>Katija Komar, OIB 15108700183</item>
      <item>Bože Guvo</item>
      <item>Dario Jukić</item>
    </derivirana_varijabla>
  </DomainObject.Predmet.OstaliListFormatedOIB>
  <DomainObject.Predmet.OstaliListFormatedWithAdress>
    <izvorni_sadrzaj>
      <item>VINKO LJUBIČIĆ, Sukoišanska 4, 21000 Split</item>
      <item>Katija Komar, Vjekoslava Paraća 5, 21000 Split</item>
      <item>Bože Guvo, Smiljanićeva 2, 21000 Split</item>
      <item>Dario Jukić</item>
    </izvorni_sadrzaj>
    <derivirana_varijabla naziv="DomainObject.Predmet.OstaliListFormatedWithAdress_1">
      <item>VINKO LJUBIČIĆ, Sukoišanska 4, 21000 Split</item>
      <item>Katija Komar, Vjekoslava Paraća 5, 21000 Split</item>
      <item>Bože Guvo, Smiljanićeva 2, 21000 Split</item>
      <item>Dario Jukić</item>
    </derivirana_varijabla>
  </DomainObject.Predmet.OstaliListFormatedWithAdress>
  <DomainObject.Predmet.OstaliListFormatedWithAdressOIB>
    <izvorni_sadrzaj>
      <item>VINKO LJUBIČIĆ, OIB 64432343591, Sukoišanska 4, 21000 Split</item>
      <item>Katija Komar, OIB 15108700183, Vjekoslava Paraća 5, 21000 Split</item>
      <item>Bože Guvo, Smiljanićeva 2, 21000 Split</item>
      <item>Dario Jukić</item>
    </izvorni_sadrzaj>
    <derivirana_varijabla naziv="DomainObject.Predmet.OstaliListFormatedWithAdressOIB_1">
      <item>VINKO LJUBIČIĆ, OIB 64432343591, Sukoišanska 4, 21000 Split</item>
      <item>Katija Komar, OIB 15108700183, Vjekoslava Paraća 5, 21000 Split</item>
      <item>Bože Guvo, Smiljanićeva 2, 21000 Split</item>
      <item>Dario Jukić</item>
    </derivirana_varijabla>
  </DomainObject.Predmet.OstaliListFormatedWithAdressOIB>
  <DomainObject.Predmet.OstaliListNazivFormated>
    <izvorni_sadrzaj>
      <item>VINKO LJUBIČIĆ</item>
      <item>Katija Komar</item>
      <item>Bože Guvo</item>
      <item>Dario Jukić</item>
    </izvorni_sadrzaj>
    <derivirana_varijabla naziv="DomainObject.Predmet.OstaliListNazivFormated_1">
      <item>VINKO LJUBIČIĆ</item>
      <item>Katija Komar</item>
      <item>Bože Guvo</item>
      <item>Dario Jukić</item>
    </derivirana_varijabla>
  </DomainObject.Predmet.OstaliListNazivFormated>
  <DomainObject.Predmet.OstaliListNazivFormatedOIB>
    <izvorni_sadrzaj>
      <item>VINKO LJUBIČIĆ, OIB 64432343591</item>
      <item>Katija Komar, OIB 15108700183</item>
      <item>Bože Guvo</item>
      <item>Dario Jukić</item>
    </izvorni_sadrzaj>
    <derivirana_varijabla naziv="DomainObject.Predmet.OstaliListNazivFormatedOIB_1">
      <item>VINKO LJUBIČIĆ, OIB 64432343591</item>
      <item>Katija Komar, OIB 15108700183</item>
      <item>Bože Guvo</item>
      <item>Dario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FONEM GRUPA putnička agencija društvo s ograničenom odgovornošću</izvorni_sadrzaj>
    <derivirana_varijabla naziv="DomainObject.Predmet.ProtustrankaIDrugi_1">FONEM GRUPA putnička agencija društvo s ograničenom odgovornošću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FONEM GRUPA putnička agencija društvo s ograničenom odgovornošću, OIB 65772070899, Kralja Držislava 7, Split</izvorni_sadrzaj>
    <derivirana_varijabla naziv="DomainObject.Predmet.ProtustrankaIDrugiAdressOIB_1">FONEM GRUPA putnička agencija društvo s ograničenom odgovornošću, OIB 65772070899, Kralja Držislava 7,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FONEM GRUPA putnička agencija društvo s ograničenom odgovornošću</item>
      <item>FINA ZAGREB</item>
      <item>VINKO LJUBIČIĆ</item>
      <item>Katija Komar</item>
      <item>Bože Guvo</item>
      <item>Dario Jukić</item>
    </izvorni_sadrzaj>
    <derivirana_varijabla naziv="DomainObject.Predmet.SudioniciListNaziv_1">
      <item>FONEM GRUPA putnička agencija društvo s ograničenom odgovornošću</item>
      <item>FINA ZAGREB</item>
      <item>VINKO LJUBIČIĆ</item>
      <item>Katija Komar</item>
      <item>Bože Guvo</item>
      <item>Dario Jukić</item>
    </derivirana_varijabla>
  </DomainObject.Predmet.SudioniciListNaziv>
  <DomainObject.Predmet.SudioniciListAdressOIB>
    <izvorni_sadrzaj>
      <item>FONEM GRUPA putnička agencija društvo s ograničenom odgovornošću, OIB 65772070899, Kralja Držislava 7,Split</item>
      <item>FINA ZAGREB, OIB 85821130368, Ilica 307,10000 Zagreb</item>
      <item>VINKO LJUBIČIĆ, OIB 64432343591, Sukoišanska 4,21000 Split</item>
      <item>Katija Komar, OIB 15108700183, Vjekoslava Paraća 5,21000 Split</item>
      <item>Bože Guvo, Smiljanićeva 2,21000 Split</item>
      <item>Dario Jukić</item>
    </izvorni_sadrzaj>
    <derivirana_varijabla naziv="DomainObject.Predmet.SudioniciListAdressOIB_1">
      <item>FONEM GRUPA putnička agencija društvo s ograničenom odgovornošću, OIB 65772070899, Kralja Držislava 7,Split</item>
      <item>FINA ZAGREB, OIB 85821130368, Ilica 307,10000 Zagreb</item>
      <item>VINKO LJUBIČIĆ, OIB 64432343591, Sukoišanska 4,21000 Split</item>
      <item>Katija Komar, OIB 15108700183, Vjekoslava Paraća 5,21000 Split</item>
      <item>Bože Guvo, Smiljanićeva 2,21000 Split</item>
      <item>Dario Jukić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65772070899</item>
      <item>, OIB 85821130368</item>
      <item>, OIB 64432343591</item>
      <item>, OIB 15108700183</item>
      <item>, OIB null</item>
      <item>, OIB null</item>
    </izvorni_sadrzaj>
    <derivirana_varijabla naziv="DomainObject.Predmet.SudioniciListNazivOIB_1">
      <item>, OIB 65772070899</item>
      <item>, OIB 85821130368</item>
      <item>, OIB 64432343591</item>
      <item>, OIB 15108700183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992</properties:Characters>
  <properties:Lines>42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2016-12-21T09:22:00Z</dcterms:created>
  <dc:creator>Velimir Vuković</dc:creator>
  <cp:lastModifiedBy>Velimir Vuković</cp:lastModifiedBy>
  <cp:lastPrinted>2016-12-21T09:32:00Z</cp:lastPrinted>
  <dcterms:modified xmlns:xsi="http://www.w3.org/2001/XMLSchema-instance" xsi:type="dcterms:W3CDTF">2016-12-21T09:34:00Z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