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d40c" w14:paraId="554d40c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CF2D0C">
        <w:rPr>
          <w:sz w:val="24"/>
        </w:rPr>
        <w:t xml:space="preserve">    </w:t>
      </w:r>
      <w:r w:rsidR="00006653" w:rsidRPr="00CF2D0C">
        <w:rPr>
          <w:b/>
          <w:sz w:val="24"/>
        </w:rPr>
        <w:t xml:space="preserve">Broj: </w:t>
      </w:r>
      <w:r w:rsidR="00296C00" w:rsidRPr="00CF2D0C">
        <w:rPr>
          <w:b/>
          <w:sz w:val="24"/>
        </w:rPr>
        <w:t>1/</w:t>
      </w:r>
      <w:r w:rsidR="00006653" w:rsidRPr="00CF2D0C">
        <w:rPr>
          <w:b/>
          <w:sz w:val="24"/>
        </w:rPr>
        <w:t>St-</w:t>
      </w:r>
      <w:r w:rsidR="00130236">
        <w:rPr>
          <w:b/>
          <w:sz w:val="24"/>
        </w:rPr>
        <w:t>295/2018-15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96C00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296C00">
        <w:rPr>
          <w:sz w:val="24"/>
        </w:rPr>
        <w:t>radi utvrđivanja pretpostavki</w:t>
      </w:r>
      <w:r w:rsidR="00831D5A">
        <w:rPr>
          <w:sz w:val="24"/>
        </w:rPr>
        <w:t xml:space="preserve">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130236">
        <w:rPr>
          <w:sz w:val="24"/>
          <w:szCs w:val="24"/>
        </w:rPr>
        <w:t>MAJER AUTO d.o.o. Slavonski Brod, Slavka Pokaza 6</w:t>
      </w:r>
      <w:r w:rsidR="00CF2D0C">
        <w:rPr>
          <w:sz w:val="24"/>
          <w:szCs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4424B4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30236">
        <w:rPr>
          <w:b/>
          <w:sz w:val="24"/>
        </w:rPr>
        <w:t>15</w:t>
      </w:r>
      <w:r w:rsidR="004424B4">
        <w:rPr>
          <w:b/>
          <w:sz w:val="24"/>
        </w:rPr>
        <w:t>. listopada 2018.</w:t>
      </w:r>
      <w:r w:rsidR="00C13EEC">
        <w:rPr>
          <w:b/>
          <w:sz w:val="24"/>
        </w:rPr>
        <w:t xml:space="preserve"> u </w:t>
      </w:r>
      <w:r w:rsidR="00130236">
        <w:rPr>
          <w:b/>
          <w:sz w:val="24"/>
        </w:rPr>
        <w:t>09</w:t>
      </w:r>
      <w:r w:rsidR="0026756D">
        <w:rPr>
          <w:b/>
          <w:sz w:val="24"/>
        </w:rPr>
        <w:t>,3</w:t>
      </w:r>
      <w:r w:rsidR="00C55A61">
        <w:rPr>
          <w:b/>
          <w:sz w:val="24"/>
        </w:rPr>
        <w:t>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68145E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EE2845">
        <w:rPr>
          <w:sz w:val="24"/>
        </w:rPr>
        <w:t xml:space="preserve"> </w:t>
      </w:r>
      <w:proofErr w:type="spellStart"/>
      <w:r w:rsidR="00EE2845">
        <w:rPr>
          <w:sz w:val="24"/>
        </w:rPr>
        <w:t>z.z</w:t>
      </w:r>
      <w:proofErr w:type="spellEnd"/>
      <w:r w:rsidR="00EE2845">
        <w:rPr>
          <w:sz w:val="24"/>
        </w:rPr>
        <w:t xml:space="preserve">. dužnika </w:t>
      </w:r>
      <w:r w:rsidR="00130236">
        <w:rPr>
          <w:sz w:val="24"/>
        </w:rPr>
        <w:t>Katica Majer, Slavonski Brod, Slavka Pokaza 6</w:t>
      </w:r>
    </w:p>
    <w:p w:rsidRDefault="00130236" w:rsidP="00E70061" w:rsidR="00EE2845">
      <w:pPr>
        <w:jc w:val="both"/>
        <w:rPr>
          <w:sz w:val="24"/>
        </w:rPr>
      </w:pPr>
      <w:r>
        <w:rPr>
          <w:sz w:val="24"/>
        </w:rPr>
        <w:tab/>
        <w:t xml:space="preserve">- privremena stečajna upraviteljica Mirjana Viduka </w:t>
      </w:r>
      <w:proofErr w:type="spellStart"/>
      <w:r>
        <w:rPr>
          <w:sz w:val="24"/>
        </w:rPr>
        <w:t>Varenina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CF2D0C" w:rsidP="002B24DA" w:rsidR="00CF2D0C">
      <w:pPr>
        <w:ind w:firstLine="720"/>
        <w:jc w:val="both"/>
        <w:rPr>
          <w:sz w:val="24"/>
          <w:szCs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P="009042B5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r w:rsidR="00CF2D0C">
        <w:rPr>
          <w:sz w:val="24"/>
        </w:rPr>
        <w:t xml:space="preserve">Slavonskom </w:t>
      </w:r>
      <w:r>
        <w:rPr>
          <w:sz w:val="24"/>
        </w:rPr>
        <w:t>Brodu</w:t>
      </w:r>
      <w:r w:rsidR="009042B5">
        <w:rPr>
          <w:sz w:val="24"/>
        </w:rPr>
        <w:t xml:space="preserve">, </w:t>
      </w:r>
      <w:r w:rsidR="00067820">
        <w:rPr>
          <w:sz w:val="24"/>
        </w:rPr>
        <w:t>1</w:t>
      </w:r>
      <w:r w:rsidR="004424B4">
        <w:rPr>
          <w:sz w:val="24"/>
        </w:rPr>
        <w:t>7</w:t>
      </w:r>
      <w:r w:rsidR="00067820">
        <w:rPr>
          <w:sz w:val="24"/>
        </w:rPr>
        <w:t>. rujna</w:t>
      </w:r>
      <w:r w:rsidR="00CF2D0C">
        <w:rPr>
          <w:sz w:val="24"/>
        </w:rPr>
        <w:t xml:space="preserve"> 2018.</w:t>
      </w:r>
    </w:p>
    <w:p w:rsidRDefault="004424B4" w:rsidP="009042B5" w:rsidR="004424B4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9042B5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C55A61" w:rsidR="002675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9042B5">
        <w:rPr>
          <w:sz w:val="24"/>
        </w:rPr>
        <w:t xml:space="preserve">    </w:t>
      </w:r>
      <w:r w:rsidR="006F16D4">
        <w:rPr>
          <w:sz w:val="24"/>
        </w:rPr>
        <w:t xml:space="preserve"> </w:t>
      </w:r>
      <w:r w:rsidR="0026756D">
        <w:rPr>
          <w:sz w:val="24"/>
        </w:rPr>
        <w:t>Vesna Vukelić,v.r.</w:t>
      </w:r>
    </w:p>
    <w:p w:rsidRDefault="0026756D" w:rsidP="00AA7A92" w:rsidR="0026756D" w:rsidRPr="0026756D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D065FF" w:rsidP="00C55A61" w:rsidR="00D065FF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7820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0236"/>
    <w:rsid w:val="00144857"/>
    <w:rsid w:val="00166A5C"/>
    <w:rsid w:val="001729DB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1E2444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6756D"/>
    <w:rsid w:val="0028285E"/>
    <w:rsid w:val="00294BD3"/>
    <w:rsid w:val="00296C00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0B89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24B4"/>
    <w:rsid w:val="0044721A"/>
    <w:rsid w:val="00450F67"/>
    <w:rsid w:val="00450F81"/>
    <w:rsid w:val="004575AF"/>
    <w:rsid w:val="0047472F"/>
    <w:rsid w:val="00491EB1"/>
    <w:rsid w:val="004930E2"/>
    <w:rsid w:val="00495FFD"/>
    <w:rsid w:val="004A6ACB"/>
    <w:rsid w:val="004C724C"/>
    <w:rsid w:val="004D30A4"/>
    <w:rsid w:val="004D472F"/>
    <w:rsid w:val="004E146B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834F6"/>
    <w:rsid w:val="006941C1"/>
    <w:rsid w:val="006B11EA"/>
    <w:rsid w:val="006B2E22"/>
    <w:rsid w:val="006B4FBC"/>
    <w:rsid w:val="006C7E37"/>
    <w:rsid w:val="006D19C1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2D1F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42B5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43166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7A92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3A85"/>
    <w:rsid w:val="00BB5AEB"/>
    <w:rsid w:val="00BC53B8"/>
    <w:rsid w:val="00BD6635"/>
    <w:rsid w:val="00BE5437"/>
    <w:rsid w:val="00BE5A0A"/>
    <w:rsid w:val="00BF511D"/>
    <w:rsid w:val="00BF5D55"/>
    <w:rsid w:val="00C00F36"/>
    <w:rsid w:val="00C029DF"/>
    <w:rsid w:val="00C04D42"/>
    <w:rsid w:val="00C074B3"/>
    <w:rsid w:val="00C11B9B"/>
    <w:rsid w:val="00C13EEC"/>
    <w:rsid w:val="00C23FE4"/>
    <w:rsid w:val="00C27625"/>
    <w:rsid w:val="00C334C2"/>
    <w:rsid w:val="00C35C29"/>
    <w:rsid w:val="00C40606"/>
    <w:rsid w:val="00C55A61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2D0C"/>
    <w:rsid w:val="00CF4729"/>
    <w:rsid w:val="00CF7626"/>
    <w:rsid w:val="00CF7702"/>
    <w:rsid w:val="00D0112B"/>
    <w:rsid w:val="00D01B65"/>
    <w:rsid w:val="00D065FF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2ABF"/>
    <w:rsid w:val="00ED6D71"/>
    <w:rsid w:val="00EE2845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  <item>Mirjan Viduka Varenina</item>
    </izvorni_sadrzaj>
    <derivirana_varijabla naziv="DomainObject.Predmet.OstaliListFormated_1">
      <item>Katica Majer</item>
      <item>Mirjan Viduka Varenina</item>
    </derivirana_varijabla>
  </DomainObject.Predmet.OstaliListFormated>
  <DomainObject.Predmet.OstaliListFormatedOIB>
    <izvorni_sadrzaj>
      <item>Katica Majer, OIB 70960216919</item>
      <item>Mirjan Viduka Varenina</item>
    </izvorni_sadrzaj>
    <derivirana_varijabla naziv="DomainObject.Predmet.OstaliListFormatedOIB_1">
      <item>Katica Majer, OIB 70960216919</item>
      <item>Mirjan Viduka Varenina</item>
    </derivirana_varijabla>
  </DomainObject.Predmet.OstaliListFormatedOIB>
  <DomainObject.Predmet.OstaliListFormatedWithAdress>
    <izvorni_sadrzaj>
      <item>Katica Majer, Slavka Pokaza 6, 35000 Slavonski Brod</item>
      <item>Mirjan Viduka Varenina</item>
    </izvorni_sadrzaj>
    <derivirana_varijabla naziv="DomainObject.Predmet.OstaliListFormatedWithAdress_1">
      <item>Katica Majer, Slavka Pokaza 6, 35000 Slavonski Brod</item>
      <item>Mirjan Viduka Varenina</item>
    </derivirana_varijabla>
  </DomainObject.Predmet.OstaliListFormatedWithAdress>
  <DomainObject.Predmet.OstaliListFormatedWithAdressOIB>
    <izvorni_sadrzaj>
      <item>Katica Majer, OIB 70960216919, Slavka Pokaza 6, 35000 Slavonski Brod</item>
      <item>Mirjan Viduka Varenina</item>
    </izvorni_sadrzaj>
    <derivirana_varijabla naziv="DomainObject.Predmet.OstaliListFormatedWithAdressOIB_1">
      <item>Katica Majer, OIB 70960216919, Slavka Pokaza 6, 35000 Slavonski Brod</item>
      <item>Mirjan Viduka Varenina</item>
    </derivirana_varijabla>
  </DomainObject.Predmet.OstaliListFormatedWithAdressOIB>
  <DomainObject.Predmet.OstaliListNazivFormated>
    <izvorni_sadrzaj>
      <item>Katica Majer</item>
      <item>Mirjan Viduka Varenina</item>
    </izvorni_sadrzaj>
    <derivirana_varijabla naziv="DomainObject.Predmet.OstaliListNazivFormated_1">
      <item>Katica Majer</item>
      <item>Mirjan Viduka Varenina</item>
    </derivirana_varijabla>
  </DomainObject.Predmet.OstaliListNazivFormated>
  <DomainObject.Predmet.OstaliListNazivFormatedOIB>
    <izvorni_sadrzaj>
      <item>Katica Majer, OIB 70960216919</item>
      <item>Mirjan Viduka Varenina</item>
    </izvorni_sadrzaj>
    <derivirana_varijabla naziv="DomainObject.Predmet.OstaliListNazivFormatedOIB_1">
      <item>Katica Majer, OIB 70960216919</item>
      <item>Mirjan Viduka Varenina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  <item>Mirjan Viduka Varenina</item>
    </izvorni_sadrzaj>
    <derivirana_varijabla naziv="DomainObject.Predmet.SudioniciListNaziv_1">
      <item>Financijska agencija</item>
      <item>MAJER AUTO d.o.o. za trgovinu i usluge</item>
      <item>Katica Majer</item>
      <item>Mirjan Viduka Varenina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  <item>, OIB null</item>
    </izvorni_sadrzaj>
    <derivirana_varijabla naziv="DomainObject.Predmet.SudioniciListNazivOIB_1">
      <item>, OIB 85821130368</item>
      <item>, OIB 36373922858</item>
      <item>, OIB 70960216919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107</properties:Words>
  <properties:Characters>606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2018-09-14T12:28:00Z</dcterms:created>
  <dc:creator>Trgovacki sud</dc:creator>
  <cp:lastModifiedBy>wsadmin</cp:lastModifiedBy>
  <cp:lastPrinted>2018-09-17T06:56:00Z</cp:lastPrinted>
  <dcterms:modified xmlns:xsi="http://www.w3.org/2001/XMLSchema-instance" xsi:type="dcterms:W3CDTF">2018-09-17T07:48:00Z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 MAJER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