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f384" w14:paraId="048f384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AF2A40">
        <w:rPr>
          <w:rFonts w:hAnsi="Times New Roman" w:ascii="Times New Roman"/>
          <w:szCs w:val="24"/>
        </w:rPr>
        <w:t>IMOTSKA VINA d.o.o. za proizvodnju i promet vina, Zagreb, Sunekov odvojak 10, OIB 58187901464</w:t>
      </w:r>
      <w:r w:rsidR="00F42D30" w:rsidRPr="00C06198">
        <w:rPr>
          <w:rFonts w:hAnsi="Times New Roman" w:ascii="Times New Roman"/>
          <w:szCs w:val="24"/>
        </w:rPr>
        <w:t xml:space="preserve">, </w:t>
      </w:r>
      <w:r w:rsidRPr="00C06198">
        <w:rPr>
          <w:rFonts w:hAnsi="Times New Roman" w:ascii="Times New Roman"/>
          <w:szCs w:val="24"/>
        </w:rPr>
        <w:t xml:space="preserve">dana </w:t>
      </w:r>
      <w:r w:rsidR="00AF2A40">
        <w:rPr>
          <w:rFonts w:hAnsi="Times New Roman" w:ascii="Times New Roman"/>
          <w:szCs w:val="24"/>
        </w:rPr>
        <w:t>15</w:t>
      </w:r>
      <w:r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D732C0" w:rsidRPr="00C06198">
        <w:rPr>
          <w:rFonts w:hAnsi="Times New Roman" w:ascii="Times New Roman"/>
          <w:szCs w:val="24"/>
        </w:rPr>
        <w:t xml:space="preserve"> 2016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A0573C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F2A40">
        <w:rPr>
          <w:rFonts w:hAnsi="Times New Roman" w:ascii="Times New Roman"/>
          <w:szCs w:val="24"/>
        </w:rPr>
        <w:t>IMOTSKA VINA d.o.o. za proizvodnju i promet vina, Zagreb, Sunekov odvojak 10, OIB 58187901464</w:t>
      </w:r>
      <w:r w:rsidR="00E46D1A" w:rsidRPr="00C06198">
        <w:rPr>
          <w:rFonts w:hAnsi="Times New Roman" w:ascii="Times New Roman"/>
          <w:szCs w:val="24"/>
        </w:rPr>
        <w:t>.</w:t>
      </w:r>
      <w:r w:rsidR="00F625B6" w:rsidRPr="00C06198">
        <w:rPr>
          <w:rFonts w:hAnsi="Times New Roman" w:ascii="Times New Roman"/>
          <w:szCs w:val="24"/>
        </w:rPr>
        <w:t xml:space="preserve"> </w:t>
      </w: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AF2A40">
        <w:rPr>
          <w:rFonts w:hAnsi="Times New Roman" w:ascii="Times New Roman"/>
          <w:szCs w:val="24"/>
        </w:rPr>
        <w:t>Franji Ćibarić, Zagreb, Sunekov odvojak 10, OIB 63432323213</w:t>
      </w:r>
      <w:r w:rsidR="00770CB9">
        <w:rPr>
          <w:rFonts w:hAnsi="Times New Roman" w:ascii="Times New Roman"/>
          <w:szCs w:val="24"/>
        </w:rPr>
        <w:t>,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42562E">
        <w:rPr>
          <w:rFonts w:hAnsi="Times New Roman" w:ascii="Times New Roman"/>
          <w:szCs w:val="24"/>
        </w:rPr>
        <w:t>da u roku od 15</w:t>
      </w:r>
      <w:r w:rsidRPr="00C06198">
        <w:rPr>
          <w:rFonts w:hAnsi="Times New Roman" w:ascii="Times New Roman"/>
          <w:szCs w:val="24"/>
        </w:rPr>
        <w:t xml:space="preserve">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>Za davanje neistinitog ili nepotpunog popisa imovine i obveza, dužnik odgovara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AF2A40" w:rsidP="00F30FA9" w:rsidR="00F30FA9" w:rsidRPr="00C06198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11</w:t>
      </w:r>
      <w:r w:rsidR="009766F8" w:rsidRPr="00C06198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svibnja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C06198">
        <w:rPr>
          <w:rFonts w:hAnsi="Times New Roman" w:ascii="Times New Roman"/>
          <w:b/>
          <w:szCs w:val="24"/>
          <w:u w:val="single"/>
        </w:rPr>
        <w:t>7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. godine u </w:t>
      </w:r>
      <w:r>
        <w:rPr>
          <w:rFonts w:hAnsi="Times New Roman" w:ascii="Times New Roman"/>
          <w:b/>
          <w:szCs w:val="24"/>
          <w:u w:val="single"/>
        </w:rPr>
        <w:t>10,50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C06198">
      <w:pPr>
        <w:rPr>
          <w:rFonts w:hAnsi="Times New Roman" w:ascii="Times New Roman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C0619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Predlagatelj: Financijska agencija, Zagreb</w:t>
      </w:r>
      <w:r w:rsidR="0049466D" w:rsidRPr="00C06198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770CB9" w:rsidR="00770CB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Dužnik </w:t>
      </w:r>
      <w:r w:rsidR="00AF2A40">
        <w:rPr>
          <w:rFonts w:hAnsi="Times New Roman" w:ascii="Times New Roman"/>
          <w:szCs w:val="24"/>
        </w:rPr>
        <w:t>IMOTSKA VINA d.o.o., Zagreb, Sunekov odvojak 10,</w:t>
      </w:r>
    </w:p>
    <w:p w:rsidRDefault="00F30FA9" w:rsidP="00770CB9" w:rsidR="009C123E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770CB9">
        <w:rPr>
          <w:rFonts w:hAnsi="Times New Roman" w:ascii="Times New Roman"/>
          <w:szCs w:val="24"/>
        </w:rPr>
        <w:t xml:space="preserve">Zakonski zastupnik dužnika, </w:t>
      </w:r>
      <w:r w:rsidR="00AF2A40">
        <w:rPr>
          <w:rFonts w:hAnsi="Times New Roman" w:ascii="Times New Roman"/>
          <w:szCs w:val="24"/>
        </w:rPr>
        <w:t>Franjo Ćibarić, Zagreb, Sunekov odvojak 10</w:t>
      </w:r>
    </w:p>
    <w:p w:rsidRDefault="00770CB9" w:rsidP="00770CB9" w:rsidR="00770CB9" w:rsidRPr="00770CB9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</w:t>
      </w:r>
      <w:r w:rsidR="00AF2A40">
        <w:rPr>
          <w:rFonts w:hAnsi="Times New Roman" w:ascii="Times New Roman"/>
          <w:szCs w:val="24"/>
        </w:rPr>
        <w:t>na dan 15</w:t>
      </w:r>
      <w:r w:rsidR="004D63EE">
        <w:rPr>
          <w:rFonts w:hAnsi="Times New Roman" w:ascii="Times New Roman"/>
          <w:szCs w:val="24"/>
        </w:rPr>
        <w:t xml:space="preserve">. </w:t>
      </w:r>
      <w:r w:rsidR="00AF2A40">
        <w:rPr>
          <w:rFonts w:hAnsi="Times New Roman" w:ascii="Times New Roman"/>
          <w:szCs w:val="24"/>
        </w:rPr>
        <w:t>rujna</w:t>
      </w:r>
      <w:r w:rsidR="004D63EE">
        <w:rPr>
          <w:rFonts w:hAnsi="Times New Roman" w:ascii="Times New Roman"/>
          <w:szCs w:val="24"/>
        </w:rPr>
        <w:t xml:space="preserve"> 2016. godine, u ukupnom iznosu od </w:t>
      </w:r>
      <w:r w:rsidR="00AF2A40">
        <w:rPr>
          <w:rFonts w:hAnsi="Times New Roman" w:ascii="Times New Roman"/>
          <w:szCs w:val="24"/>
        </w:rPr>
        <w:t>9.681,40</w:t>
      </w:r>
      <w:r w:rsidR="004D63EE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AF2A40" w:rsidP="000951A0" w:rsidR="00AF2A40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AF2A40">
        <w:rPr>
          <w:rFonts w:hAnsi="Times New Roman" w:ascii="Times New Roman"/>
          <w:szCs w:val="24"/>
        </w:rPr>
        <w:t>15</w:t>
      </w:r>
      <w:r w:rsidR="0041670E"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467AAE" w:rsidRPr="00C06198">
        <w:rPr>
          <w:rFonts w:hAnsi="Times New Roman" w:ascii="Times New Roman"/>
          <w:szCs w:val="24"/>
        </w:rPr>
        <w:t xml:space="preserve"> </w:t>
      </w:r>
      <w:r w:rsidR="00300010" w:rsidRPr="00C06198">
        <w:rPr>
          <w:rFonts w:hAnsi="Times New Roman" w:ascii="Times New Roman"/>
          <w:szCs w:val="24"/>
        </w:rPr>
        <w:t>2016</w:t>
      </w:r>
      <w:r w:rsidR="006A79A6" w:rsidRPr="00C06198">
        <w:rPr>
          <w:rFonts w:hAnsi="Times New Roman" w:ascii="Times New Roman"/>
          <w:szCs w:val="24"/>
        </w:rPr>
        <w:t>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8B1CF4">
        <w:rPr>
          <w:rFonts w:hAnsi="Times New Roman" w:ascii="Times New Roman"/>
          <w:szCs w:val="24"/>
        </w:rPr>
        <w:t>,v.r.</w:t>
      </w:r>
    </w:p>
    <w:p w:rsidRDefault="008B1CF4" w:rsidP="007B0E26" w:rsidR="008B1CF4">
      <w:pPr>
        <w:jc w:val="both"/>
        <w:rPr>
          <w:rFonts w:hAnsi="Times New Roman" w:ascii="Times New Roman"/>
          <w:szCs w:val="24"/>
        </w:rPr>
      </w:pPr>
    </w:p>
    <w:p w:rsidRDefault="008B1CF4" w:rsidP="008B1CF4" w:rsidR="008B1CF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B1CF4" w:rsidP="008B1CF4" w:rsidR="008B1CF4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8B1CF4" w:rsidP="007B0E26" w:rsidR="008B1CF4" w:rsidRPr="00DC0F66">
      <w:pPr>
        <w:jc w:val="both"/>
        <w:rPr>
          <w:rFonts w:hAnsi="Times New Roman" w:ascii="Times New Roman"/>
          <w:szCs w:val="24"/>
        </w:rPr>
      </w:pP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4909B8" w:rsidP="00A225C9" w:rsidR="004909B8" w:rsidRPr="00530E99">
      <w:pPr>
        <w:jc w:val="both"/>
        <w:rPr>
          <w:rFonts w:hAnsi="Times New Roman" w:ascii="Times New Roman"/>
          <w:szCs w:val="24"/>
        </w:rPr>
      </w:pPr>
    </w:p>
    <w:sectPr w:rsidSect="008C3448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8B1CF4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AF2A40">
      <w:rPr>
        <w:rFonts w:hAnsi="Times New Roman" w:ascii="Times New Roman"/>
        <w:szCs w:val="24"/>
      </w:rPr>
      <w:t>6034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 w:rsidRPr="00AF2A40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AF2A40">
      <w:rPr>
        <w:rFonts w:hAnsi="Times New Roman" w:ascii="Times New Roman"/>
        <w:szCs w:val="24"/>
      </w:rPr>
      <w:t>6034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B1CF4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A40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16C1B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1C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C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C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C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C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1C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C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C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C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C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6034</izvorni_sadrzaj>
    <derivirana_varijabla naziv="DomainObject.Predmet.Broj_1">6034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St-6034/2016</izvorni_sadrzaj>
    <derivirana_varijabla naziv="DomainObject.Predmet.OznakaBroj_1">St-6034/2016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IMOTSKA VINA d.o.o. za proizvodnju i promet vina zastupanog po punomoćniku Franjo Ćibarić</izvorni_sadrzaj>
    <derivirana_varijabla naziv="DomainObject.Predmet.ProtustrankaFormated_1">  IMOTSKA VINA d.o.o. za proizvodnju i promet vina zastupanog po punomoćniku Franjo Ćibarić</derivirana_varijabla>
  </DomainObject.Predmet.ProtustrankaFormated>
  <DomainObject.Predmet.ProtustrankaFormatedOIB>
    <izvorni_sadrzaj>  IMOTSKA VINA d.o.o. za proizvodnju i promet vina, OIB 58187901464 zastupanog po punomoćniku Franjo Ćibarić</izvorni_sadrzaj>
    <derivirana_varijabla naziv="DomainObject.Predmet.ProtustrankaFormatedOIB_1">  IMOTSKA VINA d.o.o. za proizvodnju i promet vina, OIB 58187901464 zastupanog po punomoćniku Franjo Ćibarić</derivirana_varijabla>
  </DomainObject.Predmet.ProtustrankaFormatedOIB>
  <DomainObject.Predmet.ProtustrankaFormatedWithAdress>
    <izvorni_sadrzaj> IMOTSKA VINA d.o.o. za proizvodnju i promet vina, Sunekov odvojak 10, 10000 Zagreb zastupanog po punomoćniku Franjo Ćibarić</izvorni_sadrzaj>
    <derivirana_varijabla naziv="DomainObject.Predmet.ProtustrankaFormatedWithAdress_1"> IMOTSKA VINA d.o.o. za proizvodnju i promet vina, Sunekov odvojak 10, 10000 Zagreb zastupanog po punomoćniku Franjo Ćibarić</derivirana_varijabla>
  </DomainObject.Predmet.ProtustrankaFormatedWithAdress>
  <DomainObject.Predmet.ProtustrankaFormatedWithAdressOIB>
    <izvorni_sadrzaj> IMOTSKA VINA d.o.o. za proizvodnju i promet vina, OIB 58187901464, Sunekov odvojak 10, 10000 Zagreb zastupanog po punomoćniku Franjo Ćibarić</izvorni_sadrzaj>
    <derivirana_varijabla naziv="DomainObject.Predmet.ProtustrankaFormatedWithAdressOIB_1"> IMOTSKA VINA d.o.o. za proizvodnju i promet vina, OIB 58187901464, Sunekov odvojak 10, 10000 Zagreb zastupanog po punomoćniku Franjo Ćibarić</derivirana_varijabla>
  </DomainObject.Predmet.ProtustrankaFormatedWithAdressOIB>
  <DomainObject.Predmet.ProtustrankaWithAdress>
    <izvorni_sadrzaj>IMOTSKA VINA d.o.o. za proizvodnju i promet vina Sunekov odvojak 10, 10000 Zagreb</izvorni_sadrzaj>
    <derivirana_varijabla naziv="DomainObject.Predmet.ProtustrankaWithAdress_1">IMOTSKA VINA d.o.o. za proizvodnju i promet vina Sunekov odvojak 10, 10000 Zagreb</derivirana_varijabla>
  </DomainObject.Predmet.ProtustrankaWithAdress>
  <DomainObject.Predmet.ProtustrankaWithAdressOIB>
    <izvorni_sadrzaj>IMOTSKA VINA d.o.o. za proizvodnju i promet vina, OIB 58187901464, Sunekov odvojak 10, 10000 Zagreb</izvorni_sadrzaj>
    <derivirana_varijabla naziv="DomainObject.Predmet.ProtustrankaWithAdressOIB_1">IMOTSKA VINA d.o.o. za proizvodnju i promet vina, OIB 58187901464, Sunekov odvojak 10, 10000 Zagreb</derivirana_varijabla>
  </DomainObject.Predmet.ProtustrankaWithAdressOIB>
  <DomainObject.Predmet.ProtustrankaNazivFormated>
    <izvorni_sadrzaj>IMOTSKA VINA d.o.o. za proizvodnju i promet vina</izvorni_sadrzaj>
    <derivirana_varijabla naziv="DomainObject.Predmet.ProtustrankaNazivFormated_1">IMOTSKA VINA d.o.o. za proizvodnju i promet vina</derivirana_varijabla>
  </DomainObject.Predmet.ProtustrankaNazivFormated>
  <DomainObject.Predmet.ProtustrankaNazivFormatedOIB>
    <izvorni_sadrzaj>IMOTSKA VINA d.o.o. za proizvodnju i promet vina, OIB 58187901464</izvorni_sadrzaj>
    <derivirana_varijabla naziv="DomainObject.Predmet.ProtustrankaNazivFormatedOIB_1">IMOTSKA VINA d.o.o. za proizvodnju i promet vina, OIB 58187901464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IMOTSKA VINA d.o.o. za proizvodnju i promet vina zastupanog po punomoćniku Franjo Ćibarić</item>
    </izvorni_sadrzaj>
    <derivirana_varijabla naziv="DomainObject.Predmet.ProtuStrankaListFormated_1">
      <item>IMOTSKA VINA d.o.o. za proizvodnju i promet vina zastupanog po punomoćniku Franjo Ćibarić</item>
    </derivirana_varijabla>
  </DomainObject.Predmet.ProtuStrankaListFormated>
  <DomainObject.Predmet.ProtuStrankaListFormatedOIB>
    <izvorni_sadrzaj>
      <item>IMOTSKA VINA d.o.o. za proizvodnju i promet vina, OIB 58187901464 zastupanog po punomoćniku Franjo Ćibarić</item>
    </izvorni_sadrzaj>
    <derivirana_varijabla naziv="DomainObject.Predmet.ProtuStrankaListFormatedOIB_1">
      <item>IMOTSKA VINA d.o.o. za proizvodnju i promet vina, OIB 58187901464 zastupanog po punomoćniku Franjo Ćibarić</item>
    </derivirana_varijabla>
  </DomainObject.Predmet.ProtuStrankaListFormatedOIB>
  <DomainObject.Predmet.ProtuStrankaListFormatedWithAdress>
    <izvorni_sadrzaj>
      <item>IMOTSKA VINA d.o.o. za proizvodnju i promet vina, Sunekov odvojak 10, 10000 Zagreb zastupanog po punomoćniku Franjo Ćibarić</item>
    </izvorni_sadrzaj>
    <derivirana_varijabla naziv="DomainObject.Predmet.ProtuStrankaListFormatedWithAdress_1">
      <item>IMOTSKA VINA d.o.o. za proizvodnju i promet vina, Sunekov odvojak 10, 10000 Zagreb zastupanog po punomoćniku Franjo Ćibarić</item>
    </derivirana_varijabla>
  </DomainObject.Predmet.ProtuStrankaListFormatedWithAdress>
  <DomainObject.Predmet.ProtuStrankaListFormatedWithAdressOIB>
    <izvorni_sadrzaj>
      <item>IMOTSKA VINA d.o.o. za proizvodnju i promet vina, OIB 58187901464, Sunekov odvojak 10, 10000 Zagreb zastupanog po punomoćniku Franjo Ćibarić</item>
    </izvorni_sadrzaj>
    <derivirana_varijabla naziv="DomainObject.Predmet.ProtuStrankaListFormatedWithAdressOIB_1">
      <item>IMOTSKA VINA d.o.o. za proizvodnju i promet vina, OIB 58187901464, Sunekov odvojak 10, 10000 Zagreb zastupanog po punomoćniku Franjo Ćibarić</item>
    </derivirana_varijabla>
  </DomainObject.Predmet.ProtuStrankaListFormatedWithAdressOIB>
  <DomainObject.Predmet.ProtuStrankaListNazivFormated>
    <izvorni_sadrzaj>
      <item>IMOTSKA VINA d.o.o. za proizvodnju i promet vina</item>
    </izvorni_sadrzaj>
    <derivirana_varijabla naziv="DomainObject.Predmet.ProtuStrankaListNazivFormated_1">
      <item>IMOTSKA VINA d.o.o. za proizvodnju i promet vina</item>
    </derivirana_varijabla>
  </DomainObject.Predmet.ProtuStrankaListNazivFormated>
  <DomainObject.Predmet.ProtuStrankaListNazivFormatedOIB>
    <izvorni_sadrzaj>
      <item>IMOTSKA VINA d.o.o. za proizvodnju i promet vina, OIB 58187901464</item>
    </izvorni_sadrzaj>
    <derivirana_varijabla naziv="DomainObject.Predmet.ProtuStrankaListNazivFormatedOIB_1">
      <item>IMOTSKA VINA d.o.o. za proizvodnju i promet vina, OIB 58187901464</item>
    </derivirana_varijabla>
  </DomainObject.Predmet.ProtuStrankaListNazivFormatedOIB>
  <DomainObject.Predmet.OstaliListFormated>
    <izvorni_sadrzaj>
      <item>Franjo Ćibarić punomoćnik sudionika u postupku IMOTSKA VINA d.o.o. za proizvodnju i promet vina</item>
    </izvorni_sadrzaj>
    <derivirana_varijabla naziv="DomainObject.Predmet.OstaliListFormated_1">
      <item>Franjo Ćibarić punomoćnik sudionika u postupku IMOTSKA VINA d.o.o. za proizvodnju i promet vina</item>
    </derivirana_varijabla>
  </DomainObject.Predmet.OstaliListFormated>
  <DomainObject.Predmet.OstaliListFormatedOIB>
    <izvorni_sadrzaj>
      <item>Franjo Ćibarić, OIB 63432323213 punomoćnik sudionika u postupku IMOTSKA VINA d.o.o. za proizvodnju i promet vina</item>
    </izvorni_sadrzaj>
    <derivirana_varijabla naziv="DomainObject.Predmet.OstaliListFormatedOIB_1">
      <item>Franjo Ćibarić, OIB 63432323213 punomoćnik sudionika u postupku IMOTSKA VINA d.o.o. za proizvodnju i promet vina</item>
    </derivirana_varijabla>
  </DomainObject.Predmet.OstaliListFormatedOIB>
  <DomainObject.Predmet.OstaliListFormatedWithAdress>
    <izvorni_sadrzaj>
      <item>Franjo Ćibarić, Sunekov Odvojak 10, 10000 Zagreb punomoćnik sudionika u postupku IMOTSKA VINA d.o.o. za proizvodnju i promet vina</item>
    </izvorni_sadrzaj>
    <derivirana_varijabla naziv="DomainObject.Predmet.OstaliListFormatedWithAdress_1">
      <item>Franjo Ćibarić, Sunekov Odvojak 10, 10000 Zagreb punomoćnik sudionika u postupku IMOTSKA VINA d.o.o. za proizvodnju i promet vina</item>
    </derivirana_varijabla>
  </DomainObject.Predmet.OstaliListFormatedWithAdress>
  <DomainObject.Predmet.OstaliListFormatedWithAdressOIB>
    <izvorni_sadrzaj>
      <item>Franjo Ćibarić, OIB 63432323213, Sunekov Odvojak 10, 10000 Zagreb punomoćnik sudionika u postupku IMOTSKA VINA d.o.o. za proizvodnju i promet vina</item>
    </izvorni_sadrzaj>
    <derivirana_varijabla naziv="DomainObject.Predmet.OstaliListFormatedWithAdressOIB_1">
      <item>Franjo Ćibarić, OIB 63432323213, Sunekov Odvojak 10, 10000 Zagreb punomoćnik sudionika u postupku IMOTSKA VINA d.o.o. za proizvodnju i promet vina</item>
    </derivirana_varijabla>
  </DomainObject.Predmet.OstaliListFormatedWithAdressOIB>
  <DomainObject.Predmet.OstaliListNazivFormated>
    <izvorni_sadrzaj>
      <item>Franjo Ćibarić</item>
    </izvorni_sadrzaj>
    <derivirana_varijabla naziv="DomainObject.Predmet.OstaliListNazivFormated_1">
      <item>Franjo Ćibarić</item>
    </derivirana_varijabla>
  </DomainObject.Predmet.OstaliListNazivFormated>
  <DomainObject.Predmet.OstaliListNazivFormatedOIB>
    <izvorni_sadrzaj>
      <item>Franjo Ćibarić, OIB 63432323213</item>
    </izvorni_sadrzaj>
    <derivirana_varijabla naziv="DomainObject.Predmet.OstaliListNazivFormatedOIB_1">
      <item>Franjo Ćibarić, OIB 63432323213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IMOTSKA VINA d.o.o. za proizvodnju i promet vina</izvorni_sadrzaj>
    <derivirana_varijabla naziv="DomainObject.Predmet.ProtustrankaIDrugi_1">IMOTSKA VINA d.o.o. za proizvodnju i promet vina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IMOTSKA VINA d.o.o. za proizvodnju i promet vina, OIB 58187901464, Sunekov odvojak 10, 10000 Zagreb</izvorni_sadrzaj>
    <derivirana_varijabla naziv="DomainObject.Predmet.ProtustrankaIDrugiAdressOIB_1">IMOTSKA VINA d.o.o. za proizvodnju i promet vina, OIB 58187901464, Sunekov odvojak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IMOTSKA VINA d.o.o. za proizvodnju i promet vina</item>
      <item>Franjo Ćibarić</item>
    </izvorni_sadrzaj>
    <derivirana_varijabla naziv="DomainObject.Predmet.SudioniciListNaziv_1">
      <item>FINA Regionalni centar Zagreb</item>
      <item>IMOTSKA VINA d.o.o. za proizvodnju i promet vina</item>
      <item>Franjo Ćibarić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IMOTSKA VINA d.o.o. za proizvodnju i promet vina, OIB 58187901464, Sunekov odvojak 10,10000 Zagreb</item>
      <item>Franjo Ćibarić, OIB 63432323213, Sunekov Odvojak 10,10000 Zagreb</item>
    </izvorni_sadrzaj>
    <derivirana_varijabla naziv="DomainObject.Predmet.SudioniciListAdressOIB_1">
      <item>FINA Regionalni centar Zagreb, OIB 85821130368, Trg svibanjskih žrtava 1995. br. 1,10000 Zagreb</item>
      <item>IMOTSKA VINA d.o.o. za proizvodnju i promet vina, OIB 58187901464, Sunekov odvojak 10,10000 Zagreb</item>
      <item>Franjo Ćibarić, OIB 63432323213, Sunekov Odvojak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58187901464</item>
      <item>, OIB 63432323213</item>
    </izvorni_sadrzaj>
    <derivirana_varijabla naziv="DomainObject.Predmet.SudioniciListNazivOIB_1">
      <item>, OIB 85821130368</item>
      <item>, OIB 58187901464</item>
      <item>, OIB 63432323213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630</properties:Words>
  <properties:Characters>3330</properties:Characters>
  <properties:Lines>90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2016-12-15T12:59:00Z</dcterms:created>
  <dc:creator>Sudsko vijeæe</dc:creator>
  <cp:lastModifiedBy>Monika Grbac</cp:lastModifiedBy>
  <cp:lastPrinted>2016-12-15T13:07:00Z</cp:lastPrinted>
  <dcterms:modified xmlns:xsi="http://www.w3.org/2001/XMLSchema-instance" xsi:type="dcterms:W3CDTF">2016-12-15T13:07:00Z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