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f05f38" w14:paraId="6f05f38" w:rsidRDefault="0098739B" w:rsidP="002625F2" w:rsidR="0098739B" w:rsidRPr="00253ABD">
      <w:pPr>
        <w15:collapsed w:val="false"/>
        <w:rPr>
          <w:sz w:val="22"/>
          <w:szCs w:val="22"/>
        </w:rPr>
      </w:pPr>
      <w:bookmarkStart w:name="_GoBack" w:id="0"/>
      <w:bookmarkEnd w:id="0"/>
    </w:p>
    <w:tbl>
      <w:tblPr>
        <w:tblStyle w:val="Reetkatablice"/>
        <w:tblpPr w:tblpY="1" w:vertAnchor="text" w:rightFromText="180" w:leftFromText="180"/>
        <w:tblOverlap w:val="never"/>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943"/>
        <w:gridCol w:w="284"/>
      </w:tblGrid>
      <w:tr w:rsidTr="00BA27F9" w:rsidR="00BA27F9" w:rsidRPr="002A37B5">
        <w:trPr>
          <w:gridAfter w:val="1"/>
          <w:wAfter w:type="dxa" w:w="284"/>
        </w:trPr>
        <w:tc>
          <w:tcPr>
            <w:tcW w:type="dxa" w:w="2943"/>
          </w:tcPr>
          <w:p w:rsidRDefault="00BA27F9" w:rsidP="00BA27F9" w:rsidR="00BA27F9" w:rsidRPr="002A37B5">
            <w:pPr>
              <w:jc w:val="center"/>
              <w:rPr>
                <w:rFonts w:cs="Times New Roman" w:hAnsi="Times New Roman" w:ascii="Times New Roman"/>
              </w:rPr>
            </w:pPr>
            <w:r w:rsidRPr="002A37B5">
              <w:rPr>
                <w:noProof/>
              </w:rPr>
              <w:drawing>
                <wp:inline distR="0" distL="0" distB="0" distT="0">
                  <wp:extent cy="744574" cx="592111"/>
                  <wp:effectExtent b="0" r="0" t="0" l="0"/>
                  <wp:docPr descr="F:\RADIONICA\Slike\GRB-RH-jpg.jpg" name="Slika 1" id="1"/>
                  <wp:cNvGraphicFramePr>
                    <a:graphicFrameLocks noChangeAspect="true"/>
                  </wp:cNvGraphicFramePr>
                  <a:graphic>
                    <a:graphicData uri="http://schemas.openxmlformats.org/drawingml/2006/picture">
                      <pic:pic>
                        <pic:nvPicPr>
                          <pic:cNvPr descr="F:\RADIONICA\Slike\GRB-RH-jpg.jpg"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53144" cx="598926"/>
                          </a:xfrm>
                          <a:prstGeom prst="rect">
                            <a:avLst/>
                          </a:prstGeom>
                          <a:noFill/>
                          <a:ln>
                            <a:noFill/>
                          </a:ln>
                        </pic:spPr>
                      </pic:pic>
                    </a:graphicData>
                  </a:graphic>
                </wp:inline>
              </w:drawing>
            </w:r>
          </w:p>
        </w:tc>
      </w:tr>
      <w:tr w:rsidTr="00BA27F9" w:rsidR="00BA27F9" w:rsidRPr="002A37B5">
        <w:tc>
          <w:tcPr>
            <w:tcW w:type="dxa" w:w="3227"/>
            <w:gridSpan w:val="2"/>
          </w:tcPr>
          <w:p w:rsidRDefault="00BA27F9" w:rsidP="00BA27F9" w:rsidR="00BA27F9" w:rsidRPr="002A37B5">
            <w:pPr>
              <w:jc w:val="center"/>
              <w:rPr>
                <w:rFonts w:cs="Times New Roman" w:hAnsi="Times New Roman" w:ascii="Times New Roman"/>
              </w:rPr>
            </w:pPr>
            <w:r w:rsidRPr="002A37B5">
              <w:rPr>
                <w:rFonts w:cs="Times New Roman" w:hAnsi="Times New Roman" w:ascii="Times New Roman"/>
              </w:rPr>
              <w:t>Republika Hrvatska</w:t>
            </w:r>
          </w:p>
          <w:p w:rsidRDefault="00BA27F9" w:rsidP="00BA27F9" w:rsidR="00BA27F9" w:rsidRPr="002A37B5">
            <w:pPr>
              <w:jc w:val="center"/>
              <w:rPr>
                <w:rFonts w:cs="Times New Roman" w:hAnsi="Times New Roman" w:ascii="Times New Roman"/>
              </w:rPr>
            </w:pPr>
            <w:r w:rsidRPr="002A37B5">
              <w:rPr>
                <w:rFonts w:cs="Times New Roman" w:hAnsi="Times New Roman" w:ascii="Times New Roman"/>
              </w:rPr>
              <w:t>Trgovački sud u Zadru</w:t>
            </w:r>
          </w:p>
          <w:p w:rsidRDefault="00BA27F9" w:rsidP="00BA27F9" w:rsidR="00BA27F9" w:rsidRPr="002A37B5">
            <w:pPr>
              <w:jc w:val="center"/>
              <w:rPr>
                <w:rFonts w:cs="Times New Roman" w:hAnsi="Times New Roman" w:ascii="Times New Roman"/>
              </w:rPr>
            </w:pPr>
            <w:r w:rsidRPr="002A37B5">
              <w:rPr>
                <w:rFonts w:cs="Times New Roman" w:hAnsi="Times New Roman" w:ascii="Times New Roman"/>
              </w:rPr>
              <w:t>Zadar, Dr. Franje Tuđmana 35</w:t>
            </w:r>
          </w:p>
        </w:tc>
      </w:tr>
    </w:tbl>
    <w:p w:rsidRDefault="00BA27F9" w:rsidP="002625F2" w:rsidR="002625F2" w:rsidRPr="00253ABD">
      <w:pPr>
        <w:rPr>
          <w:sz w:val="22"/>
          <w:szCs w:val="22"/>
        </w:rPr>
      </w:pPr>
      <w:r>
        <w:rPr>
          <w:sz w:val="22"/>
          <w:szCs w:val="22"/>
        </w:rPr>
        <w:br w:clear="all" w:type="textWrapping"/>
      </w:r>
      <w:r w:rsidR="002625F2" w:rsidRPr="00253ABD">
        <w:rPr>
          <w:sz w:val="22"/>
          <w:szCs w:val="22"/>
        </w:rPr>
        <w:tab/>
      </w:r>
      <w:r w:rsidR="002625F2" w:rsidRPr="00253ABD">
        <w:rPr>
          <w:sz w:val="22"/>
          <w:szCs w:val="22"/>
        </w:rPr>
        <w:tab/>
      </w:r>
      <w:r w:rsidR="002625F2" w:rsidRPr="00253ABD">
        <w:rPr>
          <w:sz w:val="22"/>
          <w:szCs w:val="22"/>
        </w:rPr>
        <w:tab/>
      </w:r>
      <w:r w:rsidR="002625F2" w:rsidRPr="00253ABD">
        <w:rPr>
          <w:sz w:val="22"/>
          <w:szCs w:val="22"/>
        </w:rPr>
        <w:tab/>
      </w:r>
      <w:r w:rsidR="001C2992" w:rsidRPr="00253ABD">
        <w:rPr>
          <w:sz w:val="22"/>
          <w:szCs w:val="22"/>
        </w:rPr>
        <w:t xml:space="preserve">                       </w:t>
      </w:r>
    </w:p>
    <w:p w:rsidRDefault="008E7E50" w:rsidP="008E7E50" w:rsidR="008E7E50" w:rsidRPr="00253ABD">
      <w:pPr>
        <w:jc w:val="center"/>
        <w:rPr>
          <w:sz w:val="22"/>
          <w:szCs w:val="22"/>
        </w:rPr>
      </w:pPr>
      <w:r w:rsidRPr="00253ABD">
        <w:rPr>
          <w:sz w:val="22"/>
          <w:szCs w:val="22"/>
        </w:rPr>
        <w:t xml:space="preserve"> R E P U B L I K A   H R V A T S K A </w:t>
      </w:r>
    </w:p>
    <w:p w:rsidRDefault="007D1F87" w:rsidP="002625F2" w:rsidR="007D1F87" w:rsidRPr="00253ABD">
      <w:pPr>
        <w:rPr>
          <w:sz w:val="22"/>
          <w:szCs w:val="22"/>
        </w:rPr>
      </w:pPr>
    </w:p>
    <w:p w:rsidRDefault="00E51D4C" w:rsidP="00506BA3" w:rsidR="00506BA3" w:rsidRPr="00253ABD">
      <w:pPr>
        <w:rPr>
          <w:bCs/>
          <w:sz w:val="22"/>
          <w:szCs w:val="22"/>
        </w:rPr>
      </w:pPr>
      <w:r w:rsidRPr="00253ABD">
        <w:rPr>
          <w:bCs/>
          <w:sz w:val="22"/>
          <w:szCs w:val="22"/>
        </w:rPr>
        <w:t xml:space="preserve">                                                                     Z A K LJ U Č A K </w:t>
      </w:r>
    </w:p>
    <w:p w:rsidRDefault="00506BA3" w:rsidP="00573948" w:rsidR="00E51D4C" w:rsidRPr="00253ABD">
      <w:pPr>
        <w:jc w:val="both"/>
        <w:rPr>
          <w:sz w:val="22"/>
          <w:szCs w:val="22"/>
        </w:rPr>
      </w:pPr>
      <w:r w:rsidRPr="00253ABD">
        <w:rPr>
          <w:sz w:val="22"/>
          <w:szCs w:val="22"/>
        </w:rPr>
        <w:tab/>
        <w:t xml:space="preserve"> </w:t>
      </w:r>
    </w:p>
    <w:p w:rsidRDefault="00506BA3" w:rsidP="00E51D4C" w:rsidR="007D1F87" w:rsidRPr="00253ABD">
      <w:pPr>
        <w:ind w:firstLine="708"/>
        <w:jc w:val="both"/>
        <w:rPr>
          <w:sz w:val="22"/>
          <w:szCs w:val="22"/>
        </w:rPr>
      </w:pPr>
      <w:r w:rsidRPr="00253ABD">
        <w:rPr>
          <w:sz w:val="22"/>
          <w:szCs w:val="22"/>
        </w:rPr>
        <w:t xml:space="preserve">Trgovački sud u Zadru, po </w:t>
      </w:r>
      <w:r w:rsidR="0093159F" w:rsidRPr="00253ABD">
        <w:rPr>
          <w:sz w:val="22"/>
          <w:szCs w:val="22"/>
        </w:rPr>
        <w:t>s</w:t>
      </w:r>
      <w:r w:rsidR="00736DA4" w:rsidRPr="00253ABD">
        <w:rPr>
          <w:sz w:val="22"/>
          <w:szCs w:val="22"/>
        </w:rPr>
        <w:t>utkinji</w:t>
      </w:r>
      <w:r w:rsidRPr="00253ABD">
        <w:rPr>
          <w:sz w:val="22"/>
          <w:szCs w:val="22"/>
        </w:rPr>
        <w:t xml:space="preserve"> Ana Markač, u stečajnom postupku nad stečajnim dužnikom</w:t>
      </w:r>
      <w:r w:rsidR="0072564D" w:rsidRPr="00253ABD">
        <w:rPr>
          <w:sz w:val="22"/>
          <w:szCs w:val="22"/>
        </w:rPr>
        <w:t xml:space="preserve"> RIVIJERA d.d. u stečaju, Šibenik, Vladimira Nazora 53, OIB:04184053283</w:t>
      </w:r>
      <w:r w:rsidR="00E51D4C" w:rsidRPr="00253ABD">
        <w:rPr>
          <w:sz w:val="22"/>
          <w:szCs w:val="22"/>
        </w:rPr>
        <w:t>, kojeg zastupa stečajn</w:t>
      </w:r>
      <w:r w:rsidR="0072564D" w:rsidRPr="00253ABD">
        <w:rPr>
          <w:sz w:val="22"/>
          <w:szCs w:val="22"/>
        </w:rPr>
        <w:t xml:space="preserve">i upravitelj Ivica Matas iz Šibenika, </w:t>
      </w:r>
      <w:r w:rsidR="00BA27F9">
        <w:rPr>
          <w:sz w:val="22"/>
          <w:szCs w:val="22"/>
        </w:rPr>
        <w:t>30. ožujka 2018.</w:t>
      </w:r>
      <w:r w:rsidRPr="00253ABD">
        <w:rPr>
          <w:sz w:val="22"/>
          <w:szCs w:val="22"/>
        </w:rPr>
        <w:t xml:space="preserve">,  </w:t>
      </w:r>
    </w:p>
    <w:p w:rsidRDefault="008109EB" w:rsidP="00253ABD" w:rsidR="008109EB" w:rsidRPr="00253ABD">
      <w:pPr>
        <w:rPr>
          <w:b/>
          <w:sz w:val="22"/>
          <w:szCs w:val="22"/>
        </w:rPr>
      </w:pPr>
    </w:p>
    <w:p w:rsidRDefault="00565579" w:rsidP="002625F2" w:rsidR="002625F2" w:rsidRPr="00253ABD">
      <w:pPr>
        <w:jc w:val="center"/>
        <w:rPr>
          <w:sz w:val="22"/>
          <w:szCs w:val="22"/>
        </w:rPr>
      </w:pPr>
      <w:r w:rsidRPr="00253ABD">
        <w:rPr>
          <w:sz w:val="22"/>
          <w:szCs w:val="22"/>
        </w:rPr>
        <w:t xml:space="preserve">z a k </w:t>
      </w:r>
      <w:proofErr w:type="spellStart"/>
      <w:r w:rsidRPr="00253ABD">
        <w:rPr>
          <w:sz w:val="22"/>
          <w:szCs w:val="22"/>
        </w:rPr>
        <w:t>lj</w:t>
      </w:r>
      <w:proofErr w:type="spellEnd"/>
      <w:r w:rsidRPr="00253ABD">
        <w:rPr>
          <w:sz w:val="22"/>
          <w:szCs w:val="22"/>
        </w:rPr>
        <w:t xml:space="preserve"> u č i o </w:t>
      </w:r>
      <w:r w:rsidR="002625F2" w:rsidRPr="00253ABD">
        <w:rPr>
          <w:sz w:val="22"/>
          <w:szCs w:val="22"/>
        </w:rPr>
        <w:t>j e</w:t>
      </w:r>
    </w:p>
    <w:p w:rsidRDefault="002625F2" w:rsidP="00253ABD" w:rsidR="00253ABD" w:rsidRPr="00253ABD">
      <w:pPr>
        <w:ind w:firstLine="705"/>
        <w:jc w:val="both"/>
        <w:rPr>
          <w:b/>
          <w:sz w:val="22"/>
          <w:szCs w:val="22"/>
        </w:rPr>
      </w:pPr>
      <w:r w:rsidRPr="00253ABD">
        <w:rPr>
          <w:b/>
          <w:sz w:val="22"/>
          <w:szCs w:val="22"/>
        </w:rPr>
        <w:tab/>
      </w:r>
    </w:p>
    <w:p w:rsidRDefault="0072564D" w:rsidP="0072564D" w:rsidR="00886C69" w:rsidRPr="00253ABD">
      <w:pPr>
        <w:jc w:val="both"/>
        <w:rPr>
          <w:sz w:val="22"/>
          <w:szCs w:val="22"/>
        </w:rPr>
      </w:pPr>
      <w:r w:rsidRPr="00253ABD">
        <w:rPr>
          <w:sz w:val="22"/>
          <w:szCs w:val="22"/>
        </w:rPr>
        <w:t>I.</w:t>
      </w:r>
      <w:r w:rsidRPr="00253ABD">
        <w:rPr>
          <w:sz w:val="22"/>
          <w:szCs w:val="22"/>
        </w:rPr>
        <w:tab/>
      </w:r>
      <w:r w:rsidR="00BA27F9">
        <w:rPr>
          <w:sz w:val="22"/>
          <w:szCs w:val="22"/>
        </w:rPr>
        <w:t>S</w:t>
      </w:r>
      <w:r w:rsidR="003A646E" w:rsidRPr="00253ABD">
        <w:rPr>
          <w:sz w:val="22"/>
          <w:szCs w:val="22"/>
        </w:rPr>
        <w:t xml:space="preserve">kupština vjerovnika </w:t>
      </w:r>
      <w:r w:rsidR="00BA27F9">
        <w:rPr>
          <w:sz w:val="22"/>
          <w:szCs w:val="22"/>
        </w:rPr>
        <w:t xml:space="preserve">koja nije održana </w:t>
      </w:r>
      <w:r w:rsidR="00DA49DB">
        <w:rPr>
          <w:sz w:val="22"/>
          <w:szCs w:val="22"/>
        </w:rPr>
        <w:t>5. ožujka 2018. u 11,00 sati</w:t>
      </w:r>
      <w:r w:rsidRPr="00253ABD">
        <w:rPr>
          <w:sz w:val="22"/>
          <w:szCs w:val="22"/>
        </w:rPr>
        <w:t>,</w:t>
      </w:r>
      <w:r w:rsidR="003A646E" w:rsidRPr="00253ABD">
        <w:rPr>
          <w:b/>
          <w:sz w:val="22"/>
          <w:szCs w:val="22"/>
        </w:rPr>
        <w:t xml:space="preserve"> </w:t>
      </w:r>
      <w:r w:rsidR="00BA27F9" w:rsidRPr="00BA27F9">
        <w:rPr>
          <w:sz w:val="22"/>
          <w:szCs w:val="22"/>
        </w:rPr>
        <w:t>zbog bolesti uredujuće sutkinje ponovo se određuje za dan</w:t>
      </w:r>
      <w:r w:rsidR="00BA27F9">
        <w:rPr>
          <w:b/>
          <w:sz w:val="22"/>
          <w:szCs w:val="22"/>
        </w:rPr>
        <w:t xml:space="preserve"> </w:t>
      </w:r>
      <w:r w:rsidR="00BA27F9" w:rsidRPr="00BA27F9">
        <w:rPr>
          <w:sz w:val="22"/>
          <w:szCs w:val="22"/>
        </w:rPr>
        <w:t xml:space="preserve">13. travnja 2018. u 11,00 </w:t>
      </w:r>
      <w:r w:rsidR="00BA27F9">
        <w:rPr>
          <w:sz w:val="22"/>
          <w:szCs w:val="22"/>
        </w:rPr>
        <w:t xml:space="preserve">sati, </w:t>
      </w:r>
      <w:r w:rsidR="005D2712" w:rsidRPr="00253ABD">
        <w:rPr>
          <w:sz w:val="22"/>
          <w:szCs w:val="22"/>
        </w:rPr>
        <w:t>sudnic</w:t>
      </w:r>
      <w:r w:rsidR="00BA27F9">
        <w:rPr>
          <w:sz w:val="22"/>
          <w:szCs w:val="22"/>
        </w:rPr>
        <w:t>a</w:t>
      </w:r>
      <w:r w:rsidR="005D2712" w:rsidRPr="00253ABD">
        <w:rPr>
          <w:sz w:val="22"/>
          <w:szCs w:val="22"/>
        </w:rPr>
        <w:t xml:space="preserve"> broj 14</w:t>
      </w:r>
      <w:r w:rsidR="00FE27BB" w:rsidRPr="00253ABD">
        <w:rPr>
          <w:sz w:val="22"/>
          <w:szCs w:val="22"/>
        </w:rPr>
        <w:t xml:space="preserve">/I, </w:t>
      </w:r>
      <w:r w:rsidR="003A646E" w:rsidRPr="00253ABD">
        <w:rPr>
          <w:sz w:val="22"/>
          <w:szCs w:val="22"/>
        </w:rPr>
        <w:t>Trgovačkog suda u Zadru, Ulica dr. Franje Tuđmana 35, sa slijedećim dnevnim redom</w:t>
      </w:r>
      <w:r w:rsidR="00886C69" w:rsidRPr="00253ABD">
        <w:rPr>
          <w:sz w:val="22"/>
          <w:szCs w:val="22"/>
        </w:rPr>
        <w:t>:</w:t>
      </w:r>
    </w:p>
    <w:p w:rsidRDefault="003A646E" w:rsidP="0072564D" w:rsidR="003A646E" w:rsidRPr="00253ABD">
      <w:pPr>
        <w:jc w:val="both"/>
        <w:rPr>
          <w:sz w:val="22"/>
          <w:szCs w:val="22"/>
        </w:rPr>
      </w:pPr>
    </w:p>
    <w:p w:rsidRDefault="004571AB" w:rsidP="0072564D" w:rsidR="00886C69" w:rsidRPr="00253ABD">
      <w:pPr>
        <w:jc w:val="both"/>
        <w:rPr>
          <w:sz w:val="22"/>
          <w:szCs w:val="22"/>
        </w:rPr>
      </w:pPr>
      <w:r w:rsidRPr="00253ABD">
        <w:rPr>
          <w:sz w:val="22"/>
          <w:szCs w:val="22"/>
        </w:rPr>
        <w:t>1</w:t>
      </w:r>
      <w:r w:rsidR="00886C69" w:rsidRPr="00253ABD">
        <w:rPr>
          <w:sz w:val="22"/>
          <w:szCs w:val="22"/>
        </w:rPr>
        <w:t>.</w:t>
      </w:r>
      <w:r w:rsidR="00886C69" w:rsidRPr="00253ABD">
        <w:rPr>
          <w:sz w:val="22"/>
          <w:szCs w:val="22"/>
        </w:rPr>
        <w:tab/>
        <w:t>Prihvaća se izvješće stečajnog upravitelja o tij</w:t>
      </w:r>
      <w:r w:rsidR="006165A1" w:rsidRPr="00253ABD">
        <w:rPr>
          <w:sz w:val="22"/>
          <w:szCs w:val="22"/>
        </w:rPr>
        <w:t>eku i stanju stečajne mase od 3</w:t>
      </w:r>
      <w:r w:rsidR="00DA49DB">
        <w:rPr>
          <w:sz w:val="22"/>
          <w:szCs w:val="22"/>
        </w:rPr>
        <w:t xml:space="preserve">1. siječnja 2018. </w:t>
      </w:r>
    </w:p>
    <w:p w:rsidRDefault="004571AB" w:rsidP="001512EC" w:rsidR="004571AB" w:rsidRPr="00253ABD">
      <w:pPr>
        <w:jc w:val="both"/>
        <w:rPr>
          <w:sz w:val="22"/>
          <w:szCs w:val="22"/>
        </w:rPr>
      </w:pPr>
    </w:p>
    <w:p w:rsidRDefault="00D66983" w:rsidP="001512EC" w:rsidR="004571AB" w:rsidRPr="00253ABD">
      <w:pPr>
        <w:jc w:val="both"/>
        <w:rPr>
          <w:sz w:val="22"/>
          <w:szCs w:val="22"/>
        </w:rPr>
      </w:pPr>
      <w:r w:rsidRPr="00253ABD">
        <w:rPr>
          <w:sz w:val="22"/>
          <w:szCs w:val="22"/>
        </w:rPr>
        <w:t>2</w:t>
      </w:r>
      <w:r w:rsidR="006165A1" w:rsidRPr="00253ABD">
        <w:rPr>
          <w:sz w:val="22"/>
          <w:szCs w:val="22"/>
        </w:rPr>
        <w:t>.</w:t>
      </w:r>
      <w:r w:rsidR="006165A1" w:rsidRPr="00253ABD">
        <w:rPr>
          <w:sz w:val="22"/>
          <w:szCs w:val="22"/>
        </w:rPr>
        <w:tab/>
        <w:t xml:space="preserve">Donošenje odluke o unovčenju imovine dužnika sukladno odredbi čl. 247. Stečajnog zakona uz odgovarajuću primjenu ovršnog postupka na nekretnini s time da početna vrijednost </w:t>
      </w:r>
      <w:r w:rsidR="00DA49DB">
        <w:rPr>
          <w:sz w:val="22"/>
          <w:szCs w:val="22"/>
        </w:rPr>
        <w:t>nekretnine kat. čest. br.1469/4 k.o. Šibenik iznosi 2.197.428,43 kn, a nekretnine kat.čest.br. 1469/6 k.o. Šibenik iznosi 221.195,16 kn, što sveukupni iznosi 2.418.623,59 kn budući da nekretnine predstavljaju jedinstvenu cjelinu</w:t>
      </w:r>
      <w:r w:rsidR="006165A1" w:rsidRPr="00253ABD">
        <w:rPr>
          <w:sz w:val="22"/>
          <w:szCs w:val="22"/>
        </w:rPr>
        <w:t xml:space="preserve">. </w:t>
      </w:r>
    </w:p>
    <w:p w:rsidRDefault="00253ABD" w:rsidP="001512EC" w:rsidR="00253ABD" w:rsidRPr="00253ABD">
      <w:pPr>
        <w:jc w:val="both"/>
        <w:rPr>
          <w:sz w:val="22"/>
          <w:szCs w:val="22"/>
        </w:rPr>
      </w:pPr>
    </w:p>
    <w:p w:rsidRDefault="002E7EA7" w:rsidP="00253ABD" w:rsidR="00253ABD" w:rsidRPr="00253ABD">
      <w:pPr>
        <w:jc w:val="both"/>
        <w:rPr>
          <w:sz w:val="22"/>
          <w:szCs w:val="22"/>
        </w:rPr>
      </w:pPr>
      <w:r>
        <w:rPr>
          <w:sz w:val="22"/>
          <w:szCs w:val="22"/>
        </w:rPr>
        <w:t>3</w:t>
      </w:r>
      <w:r w:rsidR="00253ABD" w:rsidRPr="00253ABD">
        <w:rPr>
          <w:sz w:val="22"/>
          <w:szCs w:val="22"/>
        </w:rPr>
        <w:t>.</w:t>
      </w:r>
      <w:r w:rsidR="00253ABD" w:rsidRPr="00253ABD">
        <w:rPr>
          <w:sz w:val="22"/>
          <w:szCs w:val="22"/>
        </w:rPr>
        <w:tab/>
        <w:t xml:space="preserve">Davanje suglasnosti stečajnom upravitelju da pokrene postupak ovrhe protiv </w:t>
      </w:r>
      <w:r w:rsidR="00DA49DB">
        <w:rPr>
          <w:sz w:val="22"/>
          <w:szCs w:val="22"/>
        </w:rPr>
        <w:t xml:space="preserve">Sonje Erceg </w:t>
      </w:r>
      <w:r w:rsidR="00253ABD" w:rsidRPr="00253ABD">
        <w:rPr>
          <w:sz w:val="22"/>
          <w:szCs w:val="22"/>
        </w:rPr>
        <w:t xml:space="preserve">radi naplate iznosa od </w:t>
      </w:r>
      <w:r>
        <w:rPr>
          <w:sz w:val="22"/>
          <w:szCs w:val="22"/>
        </w:rPr>
        <w:t xml:space="preserve">12.979,50 kn </w:t>
      </w:r>
      <w:r w:rsidR="00253ABD" w:rsidRPr="00253ABD">
        <w:rPr>
          <w:sz w:val="22"/>
          <w:szCs w:val="22"/>
        </w:rPr>
        <w:t>zajedno sa pripadajućim zakonskim kamatama.</w:t>
      </w:r>
    </w:p>
    <w:p w:rsidRDefault="006426D2" w:rsidP="001512EC" w:rsidR="006426D2" w:rsidRPr="00253ABD">
      <w:pPr>
        <w:jc w:val="both"/>
        <w:rPr>
          <w:sz w:val="22"/>
          <w:szCs w:val="22"/>
        </w:rPr>
      </w:pPr>
    </w:p>
    <w:p w:rsidRDefault="002E7EA7" w:rsidP="001512EC" w:rsidR="004571AB">
      <w:pPr>
        <w:jc w:val="both"/>
        <w:rPr>
          <w:sz w:val="22"/>
          <w:szCs w:val="22"/>
        </w:rPr>
      </w:pPr>
      <w:r>
        <w:rPr>
          <w:sz w:val="22"/>
          <w:szCs w:val="22"/>
        </w:rPr>
        <w:t>4</w:t>
      </w:r>
      <w:r w:rsidR="004571AB" w:rsidRPr="00253ABD">
        <w:rPr>
          <w:sz w:val="22"/>
          <w:szCs w:val="22"/>
        </w:rPr>
        <w:t>.</w:t>
      </w:r>
      <w:r w:rsidR="004571AB" w:rsidRPr="00253ABD">
        <w:rPr>
          <w:sz w:val="22"/>
          <w:szCs w:val="22"/>
        </w:rPr>
        <w:tab/>
        <w:t xml:space="preserve">Davanje suglasnosti stečajnom upravitelju da pokrene postupak ovrhe protiv </w:t>
      </w:r>
      <w:r>
        <w:rPr>
          <w:sz w:val="22"/>
          <w:szCs w:val="22"/>
        </w:rPr>
        <w:t xml:space="preserve">Marka Belamarića </w:t>
      </w:r>
      <w:r w:rsidR="00253ABD" w:rsidRPr="00253ABD">
        <w:rPr>
          <w:sz w:val="22"/>
          <w:szCs w:val="22"/>
        </w:rPr>
        <w:t xml:space="preserve">radi naplate iznosa od </w:t>
      </w:r>
      <w:r>
        <w:rPr>
          <w:sz w:val="22"/>
          <w:szCs w:val="22"/>
        </w:rPr>
        <w:t xml:space="preserve">3.567,00 kn </w:t>
      </w:r>
      <w:r w:rsidR="00253ABD" w:rsidRPr="00253ABD">
        <w:rPr>
          <w:sz w:val="22"/>
          <w:szCs w:val="22"/>
        </w:rPr>
        <w:t xml:space="preserve">zajedno sa </w:t>
      </w:r>
      <w:r w:rsidR="004571AB" w:rsidRPr="00253ABD">
        <w:rPr>
          <w:sz w:val="22"/>
          <w:szCs w:val="22"/>
        </w:rPr>
        <w:t>pripadajućim zakonskim kamatama.</w:t>
      </w:r>
    </w:p>
    <w:p w:rsidRDefault="002E7EA7" w:rsidP="001512EC" w:rsidR="002E7EA7">
      <w:pPr>
        <w:jc w:val="both"/>
        <w:rPr>
          <w:sz w:val="22"/>
          <w:szCs w:val="22"/>
        </w:rPr>
      </w:pPr>
    </w:p>
    <w:p w:rsidRDefault="002E7EA7" w:rsidP="002E7EA7" w:rsidR="002E7EA7">
      <w:pPr>
        <w:jc w:val="both"/>
        <w:rPr>
          <w:sz w:val="22"/>
          <w:szCs w:val="22"/>
        </w:rPr>
      </w:pPr>
      <w:r>
        <w:rPr>
          <w:sz w:val="22"/>
          <w:szCs w:val="22"/>
        </w:rPr>
        <w:t>5.</w:t>
      </w:r>
      <w:r>
        <w:rPr>
          <w:sz w:val="22"/>
          <w:szCs w:val="22"/>
        </w:rPr>
        <w:tab/>
      </w:r>
      <w:r w:rsidRPr="00253ABD">
        <w:rPr>
          <w:sz w:val="22"/>
          <w:szCs w:val="22"/>
        </w:rPr>
        <w:t xml:space="preserve">Davanje suglasnosti stečajnom upravitelju da pokrene postupak ovrhe protiv </w:t>
      </w:r>
      <w:r>
        <w:rPr>
          <w:sz w:val="22"/>
          <w:szCs w:val="22"/>
        </w:rPr>
        <w:t xml:space="preserve">Nediljke </w:t>
      </w:r>
      <w:proofErr w:type="spellStart"/>
      <w:r>
        <w:rPr>
          <w:sz w:val="22"/>
          <w:szCs w:val="22"/>
        </w:rPr>
        <w:t>Burazer</w:t>
      </w:r>
      <w:proofErr w:type="spellEnd"/>
      <w:r>
        <w:rPr>
          <w:sz w:val="22"/>
          <w:szCs w:val="22"/>
        </w:rPr>
        <w:t xml:space="preserve"> </w:t>
      </w:r>
      <w:r w:rsidRPr="00253ABD">
        <w:rPr>
          <w:sz w:val="22"/>
          <w:szCs w:val="22"/>
        </w:rPr>
        <w:t xml:space="preserve">radi naplate iznosa od </w:t>
      </w:r>
      <w:r>
        <w:rPr>
          <w:sz w:val="22"/>
          <w:szCs w:val="22"/>
        </w:rPr>
        <w:t xml:space="preserve">6.867,00 kn </w:t>
      </w:r>
      <w:r w:rsidRPr="00253ABD">
        <w:rPr>
          <w:sz w:val="22"/>
          <w:szCs w:val="22"/>
        </w:rPr>
        <w:t>zajedno sa pripadajućim zakonskim kamatama.</w:t>
      </w:r>
    </w:p>
    <w:p w:rsidRDefault="00886C69" w:rsidP="00573948" w:rsidR="00886C69" w:rsidRPr="00253ABD">
      <w:pPr>
        <w:jc w:val="both"/>
        <w:rPr>
          <w:sz w:val="22"/>
          <w:szCs w:val="22"/>
        </w:rPr>
      </w:pPr>
    </w:p>
    <w:p w:rsidRDefault="00886C69" w:rsidP="00573948" w:rsidR="002625F2" w:rsidRPr="00253ABD">
      <w:pPr>
        <w:jc w:val="both"/>
        <w:rPr>
          <w:sz w:val="22"/>
          <w:szCs w:val="22"/>
        </w:rPr>
      </w:pPr>
      <w:r w:rsidRPr="00253ABD">
        <w:rPr>
          <w:sz w:val="22"/>
          <w:szCs w:val="22"/>
        </w:rPr>
        <w:t>II</w:t>
      </w:r>
      <w:r w:rsidR="00573948" w:rsidRPr="00253ABD">
        <w:rPr>
          <w:sz w:val="22"/>
          <w:szCs w:val="22"/>
        </w:rPr>
        <w:t>.</w:t>
      </w:r>
      <w:r w:rsidR="00573948" w:rsidRPr="00253ABD">
        <w:rPr>
          <w:sz w:val="22"/>
          <w:szCs w:val="22"/>
        </w:rPr>
        <w:tab/>
      </w:r>
      <w:r w:rsidR="005D2712" w:rsidRPr="00253ABD">
        <w:rPr>
          <w:sz w:val="22"/>
          <w:szCs w:val="22"/>
        </w:rPr>
        <w:t xml:space="preserve">Ovaj zaključak </w:t>
      </w:r>
      <w:r w:rsidR="003A646E" w:rsidRPr="00253ABD">
        <w:rPr>
          <w:sz w:val="22"/>
          <w:szCs w:val="22"/>
        </w:rPr>
        <w:t>objavit</w:t>
      </w:r>
      <w:r w:rsidR="00A4305E" w:rsidRPr="00253ABD">
        <w:rPr>
          <w:sz w:val="22"/>
          <w:szCs w:val="22"/>
        </w:rPr>
        <w:t xml:space="preserve"> će se na </w:t>
      </w:r>
      <w:r w:rsidR="00736DA4" w:rsidRPr="00253ABD">
        <w:rPr>
          <w:sz w:val="22"/>
          <w:szCs w:val="22"/>
        </w:rPr>
        <w:t xml:space="preserve">mrežnoj </w:t>
      </w:r>
      <w:r w:rsidR="005D2712" w:rsidRPr="00253ABD">
        <w:rPr>
          <w:sz w:val="22"/>
          <w:szCs w:val="22"/>
        </w:rPr>
        <w:t xml:space="preserve">stranici </w:t>
      </w:r>
      <w:r w:rsidR="00736DA4" w:rsidRPr="00253ABD">
        <w:rPr>
          <w:sz w:val="22"/>
          <w:szCs w:val="22"/>
        </w:rPr>
        <w:t xml:space="preserve">e-Oglasna ploča sudova </w:t>
      </w:r>
      <w:r w:rsidR="003A646E" w:rsidRPr="00253ABD">
        <w:rPr>
          <w:sz w:val="22"/>
          <w:szCs w:val="22"/>
        </w:rPr>
        <w:t xml:space="preserve">te svim vjerovnicima služi kao poziv </w:t>
      </w:r>
      <w:r w:rsidR="008109EB" w:rsidRPr="00253ABD">
        <w:rPr>
          <w:sz w:val="22"/>
          <w:szCs w:val="22"/>
        </w:rPr>
        <w:t xml:space="preserve">na </w:t>
      </w:r>
      <w:r w:rsidR="003A646E" w:rsidRPr="00253ABD">
        <w:rPr>
          <w:sz w:val="22"/>
          <w:szCs w:val="22"/>
        </w:rPr>
        <w:t xml:space="preserve">zakazanu skupštinu. </w:t>
      </w:r>
    </w:p>
    <w:p w:rsidRDefault="00573948" w:rsidP="00573948" w:rsidR="00573948" w:rsidRPr="00253ABD">
      <w:pPr>
        <w:pStyle w:val="Odlomakpopisa"/>
        <w:rPr>
          <w:sz w:val="22"/>
          <w:szCs w:val="22"/>
        </w:rPr>
      </w:pPr>
    </w:p>
    <w:p w:rsidRDefault="002625F2" w:rsidP="00E153B9" w:rsidR="003A646E" w:rsidRPr="00253ABD">
      <w:pPr>
        <w:ind w:left="705"/>
        <w:jc w:val="center"/>
        <w:rPr>
          <w:sz w:val="22"/>
          <w:szCs w:val="22"/>
        </w:rPr>
      </w:pPr>
      <w:r w:rsidRPr="00253ABD">
        <w:rPr>
          <w:sz w:val="22"/>
          <w:szCs w:val="22"/>
        </w:rPr>
        <w:t>U Zadru</w:t>
      </w:r>
      <w:r w:rsidR="0093159F" w:rsidRPr="00253ABD">
        <w:rPr>
          <w:sz w:val="22"/>
          <w:szCs w:val="22"/>
        </w:rPr>
        <w:t xml:space="preserve"> </w:t>
      </w:r>
      <w:r w:rsidR="00BA27F9">
        <w:rPr>
          <w:sz w:val="22"/>
          <w:szCs w:val="22"/>
        </w:rPr>
        <w:t xml:space="preserve">30. ožujka 2018. </w:t>
      </w:r>
      <w:r w:rsidR="0098739B" w:rsidRPr="00253ABD">
        <w:rPr>
          <w:sz w:val="22"/>
          <w:szCs w:val="22"/>
        </w:rPr>
        <w:t xml:space="preserve"> </w:t>
      </w:r>
      <w:r w:rsidR="00A4305E" w:rsidRPr="00253ABD">
        <w:rPr>
          <w:sz w:val="22"/>
          <w:szCs w:val="22"/>
        </w:rPr>
        <w:t xml:space="preserve"> </w:t>
      </w:r>
    </w:p>
    <w:p w:rsidRDefault="002625F2" w:rsidP="002625F2" w:rsidR="002625F2" w:rsidRPr="00253ABD">
      <w:pPr>
        <w:ind w:left="705"/>
        <w:jc w:val="both"/>
        <w:rPr>
          <w:sz w:val="22"/>
          <w:szCs w:val="22"/>
        </w:rPr>
      </w:pPr>
    </w:p>
    <w:p w:rsidRDefault="00223B77" w:rsidP="00AD17CE" w:rsidR="003C3475" w:rsidRPr="00253ABD">
      <w:pPr>
        <w:jc w:val="right"/>
        <w:rPr>
          <w:sz w:val="22"/>
          <w:szCs w:val="22"/>
        </w:rPr>
      </w:pPr>
      <w:r w:rsidRPr="00253ABD">
        <w:rPr>
          <w:sz w:val="22"/>
          <w:szCs w:val="22"/>
        </w:rPr>
        <w:tab/>
      </w:r>
      <w:r w:rsidRPr="00253ABD">
        <w:rPr>
          <w:sz w:val="22"/>
          <w:szCs w:val="22"/>
        </w:rPr>
        <w:tab/>
      </w:r>
      <w:r w:rsidRPr="00253ABD">
        <w:rPr>
          <w:sz w:val="22"/>
          <w:szCs w:val="22"/>
        </w:rPr>
        <w:tab/>
      </w:r>
      <w:r w:rsidRPr="00253ABD">
        <w:rPr>
          <w:sz w:val="22"/>
          <w:szCs w:val="22"/>
        </w:rPr>
        <w:tab/>
      </w:r>
      <w:r w:rsidRPr="00253ABD">
        <w:rPr>
          <w:sz w:val="22"/>
          <w:szCs w:val="22"/>
        </w:rPr>
        <w:tab/>
        <w:t xml:space="preserve">                   </w:t>
      </w:r>
      <w:r w:rsidR="003C3475" w:rsidRPr="00253ABD">
        <w:rPr>
          <w:sz w:val="22"/>
          <w:szCs w:val="22"/>
        </w:rPr>
        <w:t>S</w:t>
      </w:r>
      <w:r w:rsidR="00A4305E" w:rsidRPr="00253ABD">
        <w:rPr>
          <w:sz w:val="22"/>
          <w:szCs w:val="22"/>
        </w:rPr>
        <w:t>utkinja</w:t>
      </w:r>
      <w:r w:rsidR="002625F2" w:rsidRPr="00253ABD">
        <w:rPr>
          <w:sz w:val="22"/>
          <w:szCs w:val="22"/>
        </w:rPr>
        <w:t xml:space="preserve"> </w:t>
      </w:r>
    </w:p>
    <w:p w:rsidRDefault="005A2BBF" w:rsidP="00253ABD" w:rsidR="00223B77" w:rsidRPr="00253ABD">
      <w:pPr>
        <w:jc w:val="right"/>
        <w:rPr>
          <w:b/>
          <w:sz w:val="22"/>
          <w:szCs w:val="22"/>
        </w:rPr>
      </w:pPr>
      <w:r w:rsidRPr="00253ABD">
        <w:rPr>
          <w:sz w:val="22"/>
          <w:szCs w:val="22"/>
        </w:rPr>
        <w:tab/>
      </w:r>
      <w:r w:rsidRPr="00253ABD">
        <w:rPr>
          <w:sz w:val="22"/>
          <w:szCs w:val="22"/>
        </w:rPr>
        <w:tab/>
      </w:r>
      <w:r w:rsidRPr="00253ABD">
        <w:rPr>
          <w:sz w:val="22"/>
          <w:szCs w:val="22"/>
        </w:rPr>
        <w:tab/>
      </w:r>
      <w:r w:rsidRPr="00253ABD">
        <w:rPr>
          <w:sz w:val="22"/>
          <w:szCs w:val="22"/>
        </w:rPr>
        <w:tab/>
      </w:r>
      <w:r w:rsidRPr="00253ABD">
        <w:rPr>
          <w:sz w:val="22"/>
          <w:szCs w:val="22"/>
        </w:rPr>
        <w:tab/>
      </w:r>
      <w:r w:rsidRPr="00253ABD">
        <w:rPr>
          <w:sz w:val="22"/>
          <w:szCs w:val="22"/>
        </w:rPr>
        <w:tab/>
      </w:r>
      <w:r w:rsidRPr="00253ABD">
        <w:rPr>
          <w:sz w:val="22"/>
          <w:szCs w:val="22"/>
        </w:rPr>
        <w:tab/>
        <w:t xml:space="preserve">         </w:t>
      </w:r>
      <w:r w:rsidR="00223B77" w:rsidRPr="00253ABD">
        <w:rPr>
          <w:sz w:val="22"/>
          <w:szCs w:val="22"/>
        </w:rPr>
        <w:t xml:space="preserve">                    </w:t>
      </w:r>
      <w:r w:rsidR="000F42AA" w:rsidRPr="00253ABD">
        <w:rPr>
          <w:sz w:val="22"/>
          <w:szCs w:val="22"/>
        </w:rPr>
        <w:t>Ana Markač</w:t>
      </w:r>
    </w:p>
    <w:p w:rsidRDefault="006B1509" w:rsidP="006B1509" w:rsidR="006B1509" w:rsidRPr="00253ABD">
      <w:pPr>
        <w:rPr>
          <w:sz w:val="22"/>
          <w:szCs w:val="22"/>
        </w:rPr>
      </w:pPr>
      <w:r w:rsidRPr="00253ABD">
        <w:rPr>
          <w:sz w:val="22"/>
          <w:szCs w:val="22"/>
        </w:rPr>
        <w:t>POUKA O PRAVNOM LIJEKU</w:t>
      </w:r>
    </w:p>
    <w:p w:rsidRDefault="006B1509" w:rsidP="006B1509" w:rsidR="006B1509" w:rsidRPr="00253ABD">
      <w:pPr>
        <w:rPr>
          <w:sz w:val="22"/>
          <w:szCs w:val="22"/>
        </w:rPr>
      </w:pPr>
      <w:r w:rsidRPr="00253ABD">
        <w:rPr>
          <w:sz w:val="22"/>
          <w:szCs w:val="22"/>
        </w:rPr>
        <w:t xml:space="preserve">Protiv ovog </w:t>
      </w:r>
      <w:r w:rsidR="0098739B" w:rsidRPr="00253ABD">
        <w:rPr>
          <w:sz w:val="22"/>
          <w:szCs w:val="22"/>
        </w:rPr>
        <w:t>zaključka žalba nije dopuštena</w:t>
      </w:r>
      <w:r w:rsidR="0093159F" w:rsidRPr="00253ABD">
        <w:rPr>
          <w:sz w:val="22"/>
          <w:szCs w:val="22"/>
        </w:rPr>
        <w:t>.</w:t>
      </w:r>
    </w:p>
    <w:p w:rsidRDefault="005A2BBF" w:rsidP="00257357" w:rsidR="005A2BBF" w:rsidRPr="00253ABD">
      <w:pPr>
        <w:rPr>
          <w:sz w:val="22"/>
          <w:szCs w:val="22"/>
        </w:rPr>
      </w:pPr>
    </w:p>
    <w:p w:rsidRDefault="00257357" w:rsidP="00257357" w:rsidR="00257357" w:rsidRPr="00253ABD">
      <w:pPr>
        <w:rPr>
          <w:sz w:val="22"/>
          <w:szCs w:val="22"/>
        </w:rPr>
      </w:pPr>
      <w:r w:rsidRPr="00253ABD">
        <w:rPr>
          <w:sz w:val="22"/>
          <w:szCs w:val="22"/>
        </w:rPr>
        <w:t xml:space="preserve">Dostaviti : </w:t>
      </w:r>
    </w:p>
    <w:p w:rsidRDefault="00257357" w:rsidP="00257357" w:rsidR="00257357" w:rsidRPr="00253ABD">
      <w:pPr>
        <w:numPr>
          <w:ilvl w:val="0"/>
          <w:numId w:val="30"/>
        </w:numPr>
        <w:rPr>
          <w:sz w:val="22"/>
          <w:szCs w:val="22"/>
        </w:rPr>
      </w:pPr>
      <w:r w:rsidRPr="00253ABD">
        <w:rPr>
          <w:sz w:val="22"/>
          <w:szCs w:val="22"/>
        </w:rPr>
        <w:t>stečajno</w:t>
      </w:r>
      <w:r w:rsidR="00223B77" w:rsidRPr="00253ABD">
        <w:rPr>
          <w:sz w:val="22"/>
          <w:szCs w:val="22"/>
        </w:rPr>
        <w:t xml:space="preserve">m  upravitelju Ivici Matasu </w:t>
      </w:r>
      <w:r w:rsidR="00253ABD">
        <w:rPr>
          <w:sz w:val="22"/>
          <w:szCs w:val="22"/>
        </w:rPr>
        <w:t xml:space="preserve">iz Šibenika </w:t>
      </w:r>
      <w:r w:rsidR="00223B77" w:rsidRPr="00253ABD">
        <w:rPr>
          <w:sz w:val="22"/>
          <w:szCs w:val="22"/>
        </w:rPr>
        <w:t>putem e-mail</w:t>
      </w:r>
      <w:r w:rsidR="0098739B" w:rsidRPr="00253ABD">
        <w:rPr>
          <w:sz w:val="22"/>
          <w:szCs w:val="22"/>
        </w:rPr>
        <w:t xml:space="preserve"> </w:t>
      </w:r>
    </w:p>
    <w:p w:rsidRDefault="000F42AA" w:rsidP="00257357" w:rsidR="00257357" w:rsidRPr="00253ABD">
      <w:pPr>
        <w:numPr>
          <w:ilvl w:val="0"/>
          <w:numId w:val="30"/>
        </w:numPr>
        <w:rPr>
          <w:sz w:val="22"/>
          <w:szCs w:val="22"/>
        </w:rPr>
      </w:pPr>
      <w:r w:rsidRPr="00253ABD">
        <w:rPr>
          <w:sz w:val="22"/>
          <w:szCs w:val="22"/>
        </w:rPr>
        <w:t>e-</w:t>
      </w:r>
      <w:r w:rsidR="00253ABD" w:rsidRPr="00253ABD">
        <w:rPr>
          <w:sz w:val="22"/>
          <w:szCs w:val="22"/>
        </w:rPr>
        <w:t>O</w:t>
      </w:r>
      <w:r w:rsidR="00257357" w:rsidRPr="00253ABD">
        <w:rPr>
          <w:sz w:val="22"/>
          <w:szCs w:val="22"/>
        </w:rPr>
        <w:t>glasna ploča</w:t>
      </w:r>
      <w:r w:rsidR="001512EC" w:rsidRPr="00253ABD">
        <w:rPr>
          <w:sz w:val="22"/>
          <w:szCs w:val="22"/>
        </w:rPr>
        <w:t xml:space="preserve"> sud</w:t>
      </w:r>
      <w:r w:rsidR="0098739B" w:rsidRPr="00253ABD">
        <w:rPr>
          <w:sz w:val="22"/>
          <w:szCs w:val="22"/>
        </w:rPr>
        <w:t xml:space="preserve">ova </w:t>
      </w:r>
      <w:r w:rsidR="001512EC" w:rsidRPr="00253ABD">
        <w:rPr>
          <w:sz w:val="22"/>
          <w:szCs w:val="22"/>
        </w:rPr>
        <w:t xml:space="preserve"> </w:t>
      </w:r>
    </w:p>
    <w:p w:rsidRDefault="00B209D2" w:rsidP="003C3475" w:rsidR="00442402" w:rsidRPr="00253ABD">
      <w:pPr>
        <w:numPr>
          <w:ilvl w:val="0"/>
          <w:numId w:val="30"/>
        </w:numPr>
        <w:rPr>
          <w:sz w:val="22"/>
          <w:szCs w:val="22"/>
        </w:rPr>
      </w:pPr>
      <w:r w:rsidRPr="00253ABD">
        <w:rPr>
          <w:sz w:val="22"/>
          <w:szCs w:val="22"/>
        </w:rPr>
        <w:t>u</w:t>
      </w:r>
      <w:r w:rsidR="00257357" w:rsidRPr="00253ABD">
        <w:rPr>
          <w:sz w:val="22"/>
          <w:szCs w:val="22"/>
        </w:rPr>
        <w:t xml:space="preserve"> spis</w:t>
      </w:r>
    </w:p>
    <w:sectPr w:rsidSect="00253ABD" w:rsidR="00442402" w:rsidRPr="00253ABD">
      <w:headerReference w:type="even" r:id="rId11"/>
      <w:headerReference w:type="default" r:id="rId12"/>
      <w:footerReference w:type="even" r:id="rId13"/>
      <w:footerReference w:type="default" r:id="rId14"/>
      <w:headerReference w:type="first" r:id="rId15"/>
      <w:pgSz w:h="16838" w:w="11906"/>
      <w:pgMar w:gutter="0" w:footer="708" w:header="708" w:left="1417" w:bottom="567" w:right="1417" w:top="1417"/>
      <w:pgNumType w:start="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55B3E" w:rsidR="00B55B3E">
      <w:r>
        <w:separator/>
      </w:r>
    </w:p>
  </w:endnote>
  <w:endnote w:id="0" w:type="continuationSeparator">
    <w:p w:rsidRDefault="00B55B3E" w:rsidR="00B55B3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5E19" w:rsidP="00E9363E" w:rsidR="00395E19">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95E19" w:rsidP="00E9363E" w:rsidR="00395E19">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5E19" w:rsidP="00E9363E" w:rsidR="00395E19" w:rsidRPr="0042580E">
    <w:pPr>
      <w:pStyle w:val="Podnoje"/>
      <w:ind w:right="360"/>
      <w:rPr>
        <w:rFonts w:cs="Arial" w:hAnsi="Arial" w:ascii="Arial"/>
        <w:sz w:val="16"/>
        <w:szCs w:val="16"/>
      </w:rPr>
    </w:pPr>
    <w:r w:rsidRPr="0042580E">
      <w:rPr>
        <w:rFonts w:cs="Arial" w:hAnsi="Arial" w:ascii="Arial"/>
        <w:sz w:val="16"/>
        <w:szCs w:val="16"/>
      </w:rPr>
      <w:tab/>
    </w:r>
    <w:r w:rsidRPr="0042580E">
      <w:rPr>
        <w:rFonts w:cs="Arial" w:hAnsi="Arial" w:ascii="Arial"/>
        <w:sz w:val="16"/>
        <w:szCs w:val="16"/>
      </w:rPr>
      <w:tab/>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55B3E" w:rsidR="00B55B3E">
      <w:r>
        <w:separator/>
      </w:r>
    </w:p>
  </w:footnote>
  <w:footnote w:id="0" w:type="continuationSeparator">
    <w:p w:rsidRDefault="00B55B3E" w:rsidR="00B55B3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5E19" w:rsidP="006C72A2" w:rsidR="00395E1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95E19" w:rsidR="00395E1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5E19" w:rsidP="006C72A2" w:rsidR="00395E1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53ABD">
      <w:rPr>
        <w:rStyle w:val="Brojstranice"/>
        <w:noProof/>
      </w:rPr>
      <w:t>2</w:t>
    </w:r>
    <w:r>
      <w:rPr>
        <w:rStyle w:val="Brojstranice"/>
      </w:rPr>
      <w:fldChar w:fldCharType="end"/>
    </w:r>
  </w:p>
  <w:p w:rsidRDefault="00395E19" w:rsidP="0072564D" w:rsidR="0072564D" w:rsidRPr="008109EB">
    <w:pPr>
      <w:jc w:val="right"/>
      <w:rPr>
        <w:sz w:val="22"/>
        <w:szCs w:val="22"/>
      </w:rPr>
    </w:pPr>
    <w:r w:rsidRPr="00BD0C69">
      <w:rPr>
        <w:rFonts w:hAnsi="Arial" w:ascii="Arial"/>
      </w:rPr>
      <w:t xml:space="preserve">                                                                                  </w:t>
    </w:r>
    <w:r w:rsidR="00CA39B7">
      <w:rPr>
        <w:rFonts w:hAnsi="Arial" w:ascii="Arial"/>
      </w:rPr>
      <w:t xml:space="preserve">         </w:t>
    </w:r>
    <w:r w:rsidR="00B35DCF" w:rsidRPr="008109EB">
      <w:rPr>
        <w:sz w:val="22"/>
        <w:szCs w:val="22"/>
      </w:rPr>
      <w:t>Poslovni broj: 2 St-</w:t>
    </w:r>
    <w:r w:rsidR="00AD17CE">
      <w:rPr>
        <w:sz w:val="22"/>
        <w:szCs w:val="22"/>
      </w:rPr>
      <w:t>1081/16-</w:t>
    </w:r>
    <w:r w:rsidR="00253ABD">
      <w:rPr>
        <w:sz w:val="22"/>
        <w:szCs w:val="22"/>
      </w:rPr>
      <w:t>171</w:t>
    </w:r>
  </w:p>
  <w:p w:rsidRDefault="00395E19" w:rsidR="00395E19" w:rsidRPr="008109EB">
    <w:pPr>
      <w:pStyle w:val="Zaglavlje"/>
      <w:rPr>
        <w:rFonts w:hAnsi="Arial" w:ascii="Arial"/>
        <w:sz w:val="22"/>
        <w:szCs w:val="22"/>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3159F" w:rsidP="0093159F" w:rsidR="0093159F" w:rsidRPr="008109EB">
    <w:pPr>
      <w:jc w:val="right"/>
      <w:rPr>
        <w:sz w:val="22"/>
        <w:szCs w:val="22"/>
      </w:rPr>
    </w:pPr>
    <w:r w:rsidRPr="008109EB">
      <w:rPr>
        <w:sz w:val="22"/>
        <w:szCs w:val="22"/>
      </w:rPr>
      <w:t>Poslovni broj: 2</w:t>
    </w:r>
    <w:r w:rsidR="00BA27F9">
      <w:rPr>
        <w:sz w:val="22"/>
        <w:szCs w:val="22"/>
      </w:rPr>
      <w:t xml:space="preserve"> St-1081/2016-233</w:t>
    </w:r>
  </w:p>
  <w:p w:rsidRDefault="0093159F" w:rsidP="0093159F" w:rsidR="0093159F">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241879"/>
    <w:multiLevelType w:val="hybridMultilevel"/>
    <w:tmpl w:val="FA3C59F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02AA6408"/>
    <w:multiLevelType w:val="hybridMultilevel"/>
    <w:tmpl w:val="C8701C9A"/>
    <w:lvl w:tplc="041A000F" w:ilvl="0">
      <w:start w:val="4"/>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04E31EE2"/>
    <w:multiLevelType w:val="hybridMultilevel"/>
    <w:tmpl w:val="2D882250"/>
    <w:lvl w:tplc="76D0AE7A" w:ilvl="0">
      <w:start w:val="1"/>
      <w:numFmt w:val="decimal"/>
      <w:lvlText w:val="%1)"/>
      <w:lvlJc w:val="left"/>
      <w:pPr>
        <w:ind w:hanging="360" w:left="1260"/>
      </w:pPr>
      <w:rPr>
        <w:rFonts w:hint="default"/>
        <w:b w:val="false"/>
      </w:rPr>
    </w:lvl>
    <w:lvl w:tplc="041A0019" w:ilvl="1">
      <w:start w:val="1"/>
      <w:numFmt w:val="lowerLetter"/>
      <w:lvlText w:val="%2."/>
      <w:lvlJc w:val="left"/>
      <w:pPr>
        <w:ind w:hanging="360" w:left="1980"/>
      </w:pPr>
    </w:lvl>
    <w:lvl w:tentative="true" w:tplc="041A001B" w:ilvl="2">
      <w:start w:val="1"/>
      <w:numFmt w:val="lowerRoman"/>
      <w:lvlText w:val="%3."/>
      <w:lvlJc w:val="right"/>
      <w:pPr>
        <w:ind w:hanging="180" w:left="2700"/>
      </w:pPr>
    </w:lvl>
    <w:lvl w:tentative="true" w:tplc="041A000F" w:ilvl="3">
      <w:start w:val="1"/>
      <w:numFmt w:val="decimal"/>
      <w:lvlText w:val="%4."/>
      <w:lvlJc w:val="left"/>
      <w:pPr>
        <w:ind w:hanging="360" w:left="3420"/>
      </w:pPr>
    </w:lvl>
    <w:lvl w:tentative="true" w:tplc="041A0019" w:ilvl="4">
      <w:start w:val="1"/>
      <w:numFmt w:val="lowerLetter"/>
      <w:lvlText w:val="%5."/>
      <w:lvlJc w:val="left"/>
      <w:pPr>
        <w:ind w:hanging="360" w:left="4140"/>
      </w:pPr>
    </w:lvl>
    <w:lvl w:tentative="true" w:tplc="041A001B" w:ilvl="5">
      <w:start w:val="1"/>
      <w:numFmt w:val="lowerRoman"/>
      <w:lvlText w:val="%6."/>
      <w:lvlJc w:val="right"/>
      <w:pPr>
        <w:ind w:hanging="180" w:left="4860"/>
      </w:pPr>
    </w:lvl>
    <w:lvl w:tentative="true" w:tplc="041A000F" w:ilvl="6">
      <w:start w:val="1"/>
      <w:numFmt w:val="decimal"/>
      <w:lvlText w:val="%7."/>
      <w:lvlJc w:val="left"/>
      <w:pPr>
        <w:ind w:hanging="360" w:left="5580"/>
      </w:pPr>
    </w:lvl>
    <w:lvl w:tentative="true" w:tplc="041A0019" w:ilvl="7">
      <w:start w:val="1"/>
      <w:numFmt w:val="lowerLetter"/>
      <w:lvlText w:val="%8."/>
      <w:lvlJc w:val="left"/>
      <w:pPr>
        <w:ind w:hanging="360" w:left="6300"/>
      </w:pPr>
    </w:lvl>
    <w:lvl w:tentative="true" w:tplc="041A001B" w:ilvl="8">
      <w:start w:val="1"/>
      <w:numFmt w:val="lowerRoman"/>
      <w:lvlText w:val="%9."/>
      <w:lvlJc w:val="right"/>
      <w:pPr>
        <w:ind w:hanging="180" w:left="7020"/>
      </w:pPr>
    </w:lvl>
  </w:abstractNum>
  <w:abstractNum w:abstractNumId="3">
    <w:nsid w:val="053F030E"/>
    <w:multiLevelType w:val="hybridMultilevel"/>
    <w:tmpl w:val="24AAF0C8"/>
    <w:lvl w:tplc="041A000F" w:ilvl="0">
      <w:start w:val="3"/>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4">
    <w:nsid w:val="07840481"/>
    <w:multiLevelType w:val="hybridMultilevel"/>
    <w:tmpl w:val="D4EE60BE"/>
    <w:lvl w:tplc="EE22303C" w:ilvl="0">
      <w:start w:val="4"/>
      <w:numFmt w:val="upperRoman"/>
      <w:lvlText w:val="%1."/>
      <w:lvlJc w:val="left"/>
      <w:pPr>
        <w:tabs>
          <w:tab w:pos="1425" w:val="num"/>
        </w:tabs>
        <w:ind w:hanging="720" w:left="1425"/>
      </w:pPr>
      <w:rPr>
        <w:rFonts w:hint="default"/>
        <w:b/>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5">
    <w:nsid w:val="0AC430C2"/>
    <w:multiLevelType w:val="hybridMultilevel"/>
    <w:tmpl w:val="BED2F80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0B881AE1"/>
    <w:multiLevelType w:val="hybridMultilevel"/>
    <w:tmpl w:val="ED986F22"/>
    <w:lvl w:tplc="EC9EF56C" w:ilvl="0">
      <w:start w:val="1"/>
      <w:numFmt w:val="decimal"/>
      <w:lvlText w:val="%1."/>
      <w:lvlJc w:val="left"/>
      <w:pPr>
        <w:ind w:hanging="360" w:left="1068"/>
      </w:pPr>
      <w:rPr>
        <w:rFonts w:cs="Arial" w:eastAsia="Times New Roman" w:hAnsi="Arial" w:ascii="Arial"/>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7">
    <w:nsid w:val="0C984B9A"/>
    <w:multiLevelType w:val="hybridMultilevel"/>
    <w:tmpl w:val="EA44D714"/>
    <w:lvl w:tplc="041A000F" w:ilvl="0">
      <w:start w:val="3"/>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11180622"/>
    <w:multiLevelType w:val="hybridMultilevel"/>
    <w:tmpl w:val="E7041268"/>
    <w:lvl w:tplc="041A000F" w:ilvl="0">
      <w:start w:val="1"/>
      <w:numFmt w:val="decimal"/>
      <w:lvlText w:val="%1."/>
      <w:lvlJc w:val="left"/>
      <w:pPr>
        <w:tabs>
          <w:tab w:pos="540" w:val="num"/>
        </w:tabs>
        <w:ind w:hanging="360" w:left="540"/>
      </w:pPr>
      <w:rPr>
        <w:rFonts w:hint="default"/>
      </w:rPr>
    </w:lvl>
    <w:lvl w:tentative="true" w:tplc="041A0019" w:ilvl="1">
      <w:start w:val="1"/>
      <w:numFmt w:val="lowerLetter"/>
      <w:lvlText w:val="%2."/>
      <w:lvlJc w:val="left"/>
      <w:pPr>
        <w:tabs>
          <w:tab w:pos="1260" w:val="num"/>
        </w:tabs>
        <w:ind w:hanging="360" w:left="1260"/>
      </w:pPr>
    </w:lvl>
    <w:lvl w:tentative="true" w:tplc="041A001B" w:ilvl="2">
      <w:start w:val="1"/>
      <w:numFmt w:val="lowerRoman"/>
      <w:lvlText w:val="%3."/>
      <w:lvlJc w:val="right"/>
      <w:pPr>
        <w:tabs>
          <w:tab w:pos="1980" w:val="num"/>
        </w:tabs>
        <w:ind w:hanging="180" w:left="1980"/>
      </w:pPr>
    </w:lvl>
    <w:lvl w:tentative="true" w:tplc="041A000F" w:ilvl="3">
      <w:start w:val="1"/>
      <w:numFmt w:val="decimal"/>
      <w:lvlText w:val="%4."/>
      <w:lvlJc w:val="left"/>
      <w:pPr>
        <w:tabs>
          <w:tab w:pos="2700" w:val="num"/>
        </w:tabs>
        <w:ind w:hanging="360" w:left="2700"/>
      </w:pPr>
    </w:lvl>
    <w:lvl w:tentative="true" w:tplc="041A0019" w:ilvl="4">
      <w:start w:val="1"/>
      <w:numFmt w:val="lowerLetter"/>
      <w:lvlText w:val="%5."/>
      <w:lvlJc w:val="left"/>
      <w:pPr>
        <w:tabs>
          <w:tab w:pos="3420" w:val="num"/>
        </w:tabs>
        <w:ind w:hanging="360" w:left="3420"/>
      </w:pPr>
    </w:lvl>
    <w:lvl w:tentative="true" w:tplc="041A001B" w:ilvl="5">
      <w:start w:val="1"/>
      <w:numFmt w:val="lowerRoman"/>
      <w:lvlText w:val="%6."/>
      <w:lvlJc w:val="right"/>
      <w:pPr>
        <w:tabs>
          <w:tab w:pos="4140" w:val="num"/>
        </w:tabs>
        <w:ind w:hanging="180" w:left="4140"/>
      </w:pPr>
    </w:lvl>
    <w:lvl w:tentative="true" w:tplc="041A000F" w:ilvl="6">
      <w:start w:val="1"/>
      <w:numFmt w:val="decimal"/>
      <w:lvlText w:val="%7."/>
      <w:lvlJc w:val="left"/>
      <w:pPr>
        <w:tabs>
          <w:tab w:pos="4860" w:val="num"/>
        </w:tabs>
        <w:ind w:hanging="360" w:left="4860"/>
      </w:pPr>
    </w:lvl>
    <w:lvl w:tentative="true" w:tplc="041A0019" w:ilvl="7">
      <w:start w:val="1"/>
      <w:numFmt w:val="lowerLetter"/>
      <w:lvlText w:val="%8."/>
      <w:lvlJc w:val="left"/>
      <w:pPr>
        <w:tabs>
          <w:tab w:pos="5580" w:val="num"/>
        </w:tabs>
        <w:ind w:hanging="360" w:left="5580"/>
      </w:pPr>
    </w:lvl>
    <w:lvl w:tentative="true" w:tplc="041A001B" w:ilvl="8">
      <w:start w:val="1"/>
      <w:numFmt w:val="lowerRoman"/>
      <w:lvlText w:val="%9."/>
      <w:lvlJc w:val="right"/>
      <w:pPr>
        <w:tabs>
          <w:tab w:pos="6300" w:val="num"/>
        </w:tabs>
        <w:ind w:hanging="180" w:left="6300"/>
      </w:pPr>
    </w:lvl>
  </w:abstractNum>
  <w:abstractNum w:abstractNumId="9">
    <w:nsid w:val="1A600062"/>
    <w:multiLevelType w:val="hybridMultilevel"/>
    <w:tmpl w:val="6476957E"/>
    <w:lvl w:tplc="19228D26" w:ilvl="0">
      <w:start w:val="1"/>
      <w:numFmt w:val="bullet"/>
      <w:lvlText w:val="-"/>
      <w:lvlJc w:val="left"/>
      <w:pPr>
        <w:tabs>
          <w:tab w:pos="1068" w:val="num"/>
        </w:tabs>
        <w:ind w:hanging="360" w:left="1068"/>
      </w:pPr>
      <w:rPr>
        <w:rFonts w:cs="Arial" w:eastAsia="Times New Roman" w:hAnsi="Arial" w:ascii="Arial"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10">
    <w:nsid w:val="1ADB70DD"/>
    <w:multiLevelType w:val="hybridMultilevel"/>
    <w:tmpl w:val="439ACA5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1BDB464C"/>
    <w:multiLevelType w:val="hybridMultilevel"/>
    <w:tmpl w:val="36863D8A"/>
    <w:lvl w:tplc="B4804728" w:ilvl="0">
      <w:start w:val="1"/>
      <w:numFmt w:val="decimal"/>
      <w:lvlText w:val="%1."/>
      <w:lvlJc w:val="left"/>
      <w:pPr>
        <w:ind w:hanging="360" w:left="1215"/>
      </w:pPr>
      <w:rPr>
        <w:rFonts w:hint="default"/>
      </w:rPr>
    </w:lvl>
    <w:lvl w:tentative="true" w:tplc="041A0019" w:ilvl="1">
      <w:start w:val="1"/>
      <w:numFmt w:val="lowerLetter"/>
      <w:lvlText w:val="%2."/>
      <w:lvlJc w:val="left"/>
      <w:pPr>
        <w:ind w:hanging="360" w:left="1935"/>
      </w:pPr>
    </w:lvl>
    <w:lvl w:tentative="true" w:tplc="041A001B" w:ilvl="2">
      <w:start w:val="1"/>
      <w:numFmt w:val="lowerRoman"/>
      <w:lvlText w:val="%3."/>
      <w:lvlJc w:val="right"/>
      <w:pPr>
        <w:ind w:hanging="180" w:left="2655"/>
      </w:pPr>
    </w:lvl>
    <w:lvl w:tentative="true" w:tplc="041A000F" w:ilvl="3">
      <w:start w:val="1"/>
      <w:numFmt w:val="decimal"/>
      <w:lvlText w:val="%4."/>
      <w:lvlJc w:val="left"/>
      <w:pPr>
        <w:ind w:hanging="360" w:left="3375"/>
      </w:pPr>
    </w:lvl>
    <w:lvl w:tentative="true" w:tplc="041A0019" w:ilvl="4">
      <w:start w:val="1"/>
      <w:numFmt w:val="lowerLetter"/>
      <w:lvlText w:val="%5."/>
      <w:lvlJc w:val="left"/>
      <w:pPr>
        <w:ind w:hanging="360" w:left="4095"/>
      </w:pPr>
    </w:lvl>
    <w:lvl w:tentative="true" w:tplc="041A001B" w:ilvl="5">
      <w:start w:val="1"/>
      <w:numFmt w:val="lowerRoman"/>
      <w:lvlText w:val="%6."/>
      <w:lvlJc w:val="right"/>
      <w:pPr>
        <w:ind w:hanging="180" w:left="4815"/>
      </w:pPr>
    </w:lvl>
    <w:lvl w:tentative="true" w:tplc="041A000F" w:ilvl="6">
      <w:start w:val="1"/>
      <w:numFmt w:val="decimal"/>
      <w:lvlText w:val="%7."/>
      <w:lvlJc w:val="left"/>
      <w:pPr>
        <w:ind w:hanging="360" w:left="5535"/>
      </w:pPr>
    </w:lvl>
    <w:lvl w:tentative="true" w:tplc="041A0019" w:ilvl="7">
      <w:start w:val="1"/>
      <w:numFmt w:val="lowerLetter"/>
      <w:lvlText w:val="%8."/>
      <w:lvlJc w:val="left"/>
      <w:pPr>
        <w:ind w:hanging="360" w:left="6255"/>
      </w:pPr>
    </w:lvl>
    <w:lvl w:tentative="true" w:tplc="041A001B" w:ilvl="8">
      <w:start w:val="1"/>
      <w:numFmt w:val="lowerRoman"/>
      <w:lvlText w:val="%9."/>
      <w:lvlJc w:val="right"/>
      <w:pPr>
        <w:ind w:hanging="180" w:left="6975"/>
      </w:pPr>
    </w:lvl>
  </w:abstractNum>
  <w:abstractNum w:abstractNumId="12">
    <w:nsid w:val="23245B54"/>
    <w:multiLevelType w:val="hybridMultilevel"/>
    <w:tmpl w:val="ABA6958A"/>
    <w:lvl w:tplc="F8208D2E" w:ilvl="0">
      <w:start w:val="1"/>
      <w:numFmt w:val="lowerLetter"/>
      <w:lvlText w:val="%1)"/>
      <w:lvlJc w:val="left"/>
      <w:pPr>
        <w:ind w:hanging="705" w:left="1065"/>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256E303D"/>
    <w:multiLevelType w:val="hybridMultilevel"/>
    <w:tmpl w:val="E982AA56"/>
    <w:lvl w:tplc="84BCC598" w:ilvl="0">
      <w:start w:val="1"/>
      <w:numFmt w:val="decimal"/>
      <w:lvlText w:val="%1."/>
      <w:lvlJc w:val="left"/>
      <w:pPr>
        <w:ind w:hanging="360" w:left="900"/>
      </w:pPr>
      <w:rPr>
        <w:rFonts w:hint="default"/>
      </w:rPr>
    </w:lvl>
    <w:lvl w:tentative="true" w:tplc="041A0019" w:ilvl="1">
      <w:start w:val="1"/>
      <w:numFmt w:val="lowerLetter"/>
      <w:lvlText w:val="%2."/>
      <w:lvlJc w:val="left"/>
      <w:pPr>
        <w:ind w:hanging="360" w:left="1620"/>
      </w:pPr>
    </w:lvl>
    <w:lvl w:tentative="true" w:tplc="041A001B" w:ilvl="2">
      <w:start w:val="1"/>
      <w:numFmt w:val="lowerRoman"/>
      <w:lvlText w:val="%3."/>
      <w:lvlJc w:val="right"/>
      <w:pPr>
        <w:ind w:hanging="180" w:left="2340"/>
      </w:pPr>
    </w:lvl>
    <w:lvl w:tentative="true" w:tplc="041A000F" w:ilvl="3">
      <w:start w:val="1"/>
      <w:numFmt w:val="decimal"/>
      <w:lvlText w:val="%4."/>
      <w:lvlJc w:val="left"/>
      <w:pPr>
        <w:ind w:hanging="360" w:left="3060"/>
      </w:pPr>
    </w:lvl>
    <w:lvl w:tentative="true" w:tplc="041A0019" w:ilvl="4">
      <w:start w:val="1"/>
      <w:numFmt w:val="lowerLetter"/>
      <w:lvlText w:val="%5."/>
      <w:lvlJc w:val="left"/>
      <w:pPr>
        <w:ind w:hanging="360" w:left="3780"/>
      </w:pPr>
    </w:lvl>
    <w:lvl w:tentative="true" w:tplc="041A001B" w:ilvl="5">
      <w:start w:val="1"/>
      <w:numFmt w:val="lowerRoman"/>
      <w:lvlText w:val="%6."/>
      <w:lvlJc w:val="right"/>
      <w:pPr>
        <w:ind w:hanging="180" w:left="4500"/>
      </w:pPr>
    </w:lvl>
    <w:lvl w:tentative="true" w:tplc="041A000F" w:ilvl="6">
      <w:start w:val="1"/>
      <w:numFmt w:val="decimal"/>
      <w:lvlText w:val="%7."/>
      <w:lvlJc w:val="left"/>
      <w:pPr>
        <w:ind w:hanging="360" w:left="5220"/>
      </w:pPr>
    </w:lvl>
    <w:lvl w:tentative="true" w:tplc="041A0019" w:ilvl="7">
      <w:start w:val="1"/>
      <w:numFmt w:val="lowerLetter"/>
      <w:lvlText w:val="%8."/>
      <w:lvlJc w:val="left"/>
      <w:pPr>
        <w:ind w:hanging="360" w:left="5940"/>
      </w:pPr>
    </w:lvl>
    <w:lvl w:tentative="true" w:tplc="041A001B" w:ilvl="8">
      <w:start w:val="1"/>
      <w:numFmt w:val="lowerRoman"/>
      <w:lvlText w:val="%9."/>
      <w:lvlJc w:val="right"/>
      <w:pPr>
        <w:ind w:hanging="180" w:left="6660"/>
      </w:pPr>
    </w:lvl>
  </w:abstractNum>
  <w:abstractNum w:abstractNumId="14">
    <w:nsid w:val="26FE10A8"/>
    <w:multiLevelType w:val="hybridMultilevel"/>
    <w:tmpl w:val="DE10B7A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5">
    <w:nsid w:val="2A65101F"/>
    <w:multiLevelType w:val="hybridMultilevel"/>
    <w:tmpl w:val="2BB064B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6">
    <w:nsid w:val="2B214E87"/>
    <w:multiLevelType w:val="hybridMultilevel"/>
    <w:tmpl w:val="7A7EC2C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7">
    <w:nsid w:val="2DA71349"/>
    <w:multiLevelType w:val="hybridMultilevel"/>
    <w:tmpl w:val="E14A8AA8"/>
    <w:lvl w:tplc="BC0A4A9E" w:ilvl="0">
      <w:start w:val="1"/>
      <w:numFmt w:val="decimal"/>
      <w:lvlText w:val="%1."/>
      <w:lvlJc w:val="left"/>
      <w:pPr>
        <w:tabs>
          <w:tab w:pos="540" w:val="num"/>
        </w:tabs>
        <w:ind w:hanging="360" w:left="540"/>
      </w:pPr>
      <w:rPr>
        <w:rFonts w:hint="default"/>
      </w:rPr>
    </w:lvl>
    <w:lvl w:tentative="true" w:tplc="04090019" w:ilvl="1">
      <w:start w:val="1"/>
      <w:numFmt w:val="lowerLetter"/>
      <w:lvlText w:val="%2."/>
      <w:lvlJc w:val="left"/>
      <w:pPr>
        <w:tabs>
          <w:tab w:pos="1260" w:val="num"/>
        </w:tabs>
        <w:ind w:hanging="360" w:left="1260"/>
      </w:pPr>
    </w:lvl>
    <w:lvl w:tentative="true" w:tplc="0409001B" w:ilvl="2">
      <w:start w:val="1"/>
      <w:numFmt w:val="lowerRoman"/>
      <w:lvlText w:val="%3."/>
      <w:lvlJc w:val="right"/>
      <w:pPr>
        <w:tabs>
          <w:tab w:pos="1980" w:val="num"/>
        </w:tabs>
        <w:ind w:hanging="180" w:left="1980"/>
      </w:pPr>
    </w:lvl>
    <w:lvl w:tentative="true" w:tplc="0409000F" w:ilvl="3">
      <w:start w:val="1"/>
      <w:numFmt w:val="decimal"/>
      <w:lvlText w:val="%4."/>
      <w:lvlJc w:val="left"/>
      <w:pPr>
        <w:tabs>
          <w:tab w:pos="2700" w:val="num"/>
        </w:tabs>
        <w:ind w:hanging="360" w:left="2700"/>
      </w:pPr>
    </w:lvl>
    <w:lvl w:tentative="true" w:tplc="04090019" w:ilvl="4">
      <w:start w:val="1"/>
      <w:numFmt w:val="lowerLetter"/>
      <w:lvlText w:val="%5."/>
      <w:lvlJc w:val="left"/>
      <w:pPr>
        <w:tabs>
          <w:tab w:pos="3420" w:val="num"/>
        </w:tabs>
        <w:ind w:hanging="360" w:left="3420"/>
      </w:pPr>
    </w:lvl>
    <w:lvl w:tentative="true" w:tplc="0409001B" w:ilvl="5">
      <w:start w:val="1"/>
      <w:numFmt w:val="lowerRoman"/>
      <w:lvlText w:val="%6."/>
      <w:lvlJc w:val="right"/>
      <w:pPr>
        <w:tabs>
          <w:tab w:pos="4140" w:val="num"/>
        </w:tabs>
        <w:ind w:hanging="180" w:left="4140"/>
      </w:pPr>
    </w:lvl>
    <w:lvl w:tentative="true" w:tplc="0409000F" w:ilvl="6">
      <w:start w:val="1"/>
      <w:numFmt w:val="decimal"/>
      <w:lvlText w:val="%7."/>
      <w:lvlJc w:val="left"/>
      <w:pPr>
        <w:tabs>
          <w:tab w:pos="4860" w:val="num"/>
        </w:tabs>
        <w:ind w:hanging="360" w:left="4860"/>
      </w:pPr>
    </w:lvl>
    <w:lvl w:tentative="true" w:tplc="04090019" w:ilvl="7">
      <w:start w:val="1"/>
      <w:numFmt w:val="lowerLetter"/>
      <w:lvlText w:val="%8."/>
      <w:lvlJc w:val="left"/>
      <w:pPr>
        <w:tabs>
          <w:tab w:pos="5580" w:val="num"/>
        </w:tabs>
        <w:ind w:hanging="360" w:left="5580"/>
      </w:pPr>
    </w:lvl>
    <w:lvl w:tentative="true" w:tplc="0409001B" w:ilvl="8">
      <w:start w:val="1"/>
      <w:numFmt w:val="lowerRoman"/>
      <w:lvlText w:val="%9."/>
      <w:lvlJc w:val="right"/>
      <w:pPr>
        <w:tabs>
          <w:tab w:pos="6300" w:val="num"/>
        </w:tabs>
        <w:ind w:hanging="180" w:left="6300"/>
      </w:pPr>
    </w:lvl>
  </w:abstractNum>
  <w:abstractNum w:abstractNumId="18">
    <w:nsid w:val="2E3D2075"/>
    <w:multiLevelType w:val="hybridMultilevel"/>
    <w:tmpl w:val="4ADC29A2"/>
    <w:lvl w:tplc="FF2CEDB2" w:ilvl="0">
      <w:start w:val="3"/>
      <w:numFmt w:val="bullet"/>
      <w:lvlText w:val="-"/>
      <w:lvlJc w:val="left"/>
      <w:pPr>
        <w:ind w:hanging="360" w:left="720"/>
      </w:pPr>
      <w:rPr>
        <w:rFonts w:cs="Arial" w:eastAsia="Times New Roman"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9">
    <w:nsid w:val="2FD11F5E"/>
    <w:multiLevelType w:val="hybridMultilevel"/>
    <w:tmpl w:val="C0D42A06"/>
    <w:lvl w:tplc="2426260A" w:ilvl="0">
      <w:start w:val="2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0">
    <w:nsid w:val="30381FBF"/>
    <w:multiLevelType w:val="hybridMultilevel"/>
    <w:tmpl w:val="7D6C3DAA"/>
    <w:lvl w:tplc="1186A7B0" w:ilvl="0">
      <w:start w:val="27"/>
      <w:numFmt w:val="decimal"/>
      <w:lvlText w:val="%1."/>
      <w:lvlJc w:val="left"/>
      <w:pPr>
        <w:tabs>
          <w:tab w:pos="780" w:val="num"/>
        </w:tabs>
        <w:ind w:hanging="465" w:left="780"/>
      </w:pPr>
      <w:rPr>
        <w:rFonts w:hint="default"/>
      </w:rPr>
    </w:lvl>
    <w:lvl w:tentative="true" w:tplc="041A0019" w:ilvl="1">
      <w:start w:val="1"/>
      <w:numFmt w:val="lowerLetter"/>
      <w:lvlText w:val="%2."/>
      <w:lvlJc w:val="left"/>
      <w:pPr>
        <w:tabs>
          <w:tab w:pos="1395" w:val="num"/>
        </w:tabs>
        <w:ind w:hanging="360" w:left="1395"/>
      </w:pPr>
    </w:lvl>
    <w:lvl w:tentative="true" w:tplc="041A001B" w:ilvl="2">
      <w:start w:val="1"/>
      <w:numFmt w:val="lowerRoman"/>
      <w:lvlText w:val="%3."/>
      <w:lvlJc w:val="right"/>
      <w:pPr>
        <w:tabs>
          <w:tab w:pos="2115" w:val="num"/>
        </w:tabs>
        <w:ind w:hanging="180" w:left="2115"/>
      </w:pPr>
    </w:lvl>
    <w:lvl w:tentative="true" w:tplc="041A000F" w:ilvl="3">
      <w:start w:val="1"/>
      <w:numFmt w:val="decimal"/>
      <w:lvlText w:val="%4."/>
      <w:lvlJc w:val="left"/>
      <w:pPr>
        <w:tabs>
          <w:tab w:pos="2835" w:val="num"/>
        </w:tabs>
        <w:ind w:hanging="360" w:left="2835"/>
      </w:pPr>
    </w:lvl>
    <w:lvl w:tentative="true" w:tplc="041A0019" w:ilvl="4">
      <w:start w:val="1"/>
      <w:numFmt w:val="lowerLetter"/>
      <w:lvlText w:val="%5."/>
      <w:lvlJc w:val="left"/>
      <w:pPr>
        <w:tabs>
          <w:tab w:pos="3555" w:val="num"/>
        </w:tabs>
        <w:ind w:hanging="360" w:left="3555"/>
      </w:pPr>
    </w:lvl>
    <w:lvl w:tentative="true" w:tplc="041A001B" w:ilvl="5">
      <w:start w:val="1"/>
      <w:numFmt w:val="lowerRoman"/>
      <w:lvlText w:val="%6."/>
      <w:lvlJc w:val="right"/>
      <w:pPr>
        <w:tabs>
          <w:tab w:pos="4275" w:val="num"/>
        </w:tabs>
        <w:ind w:hanging="180" w:left="4275"/>
      </w:pPr>
    </w:lvl>
    <w:lvl w:tentative="true" w:tplc="041A000F" w:ilvl="6">
      <w:start w:val="1"/>
      <w:numFmt w:val="decimal"/>
      <w:lvlText w:val="%7."/>
      <w:lvlJc w:val="left"/>
      <w:pPr>
        <w:tabs>
          <w:tab w:pos="4995" w:val="num"/>
        </w:tabs>
        <w:ind w:hanging="360" w:left="4995"/>
      </w:pPr>
    </w:lvl>
    <w:lvl w:tentative="true" w:tplc="041A0019" w:ilvl="7">
      <w:start w:val="1"/>
      <w:numFmt w:val="lowerLetter"/>
      <w:lvlText w:val="%8."/>
      <w:lvlJc w:val="left"/>
      <w:pPr>
        <w:tabs>
          <w:tab w:pos="5715" w:val="num"/>
        </w:tabs>
        <w:ind w:hanging="360" w:left="5715"/>
      </w:pPr>
    </w:lvl>
    <w:lvl w:tentative="true" w:tplc="041A001B" w:ilvl="8">
      <w:start w:val="1"/>
      <w:numFmt w:val="lowerRoman"/>
      <w:lvlText w:val="%9."/>
      <w:lvlJc w:val="right"/>
      <w:pPr>
        <w:tabs>
          <w:tab w:pos="6435" w:val="num"/>
        </w:tabs>
        <w:ind w:hanging="180" w:left="6435"/>
      </w:pPr>
    </w:lvl>
  </w:abstractNum>
  <w:abstractNum w:abstractNumId="21">
    <w:nsid w:val="38F37ECC"/>
    <w:multiLevelType w:val="hybridMultilevel"/>
    <w:tmpl w:val="44CA7432"/>
    <w:lvl w:tplc="8DC8A764" w:ilvl="0">
      <w:start w:val="2"/>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2">
    <w:nsid w:val="3A372216"/>
    <w:multiLevelType w:val="hybridMultilevel"/>
    <w:tmpl w:val="74D8176E"/>
    <w:lvl w:tplc="33A6F20C" w:ilvl="0">
      <w:start w:val="1"/>
      <w:numFmt w:val="lowerLetter"/>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3">
    <w:nsid w:val="3C1778A6"/>
    <w:multiLevelType w:val="hybridMultilevel"/>
    <w:tmpl w:val="B4B071E0"/>
    <w:lvl w:tplc="041A000F" w:ilvl="0">
      <w:start w:val="1"/>
      <w:numFmt w:val="decimal"/>
      <w:lvlText w:val="%1."/>
      <w:lvlJc w:val="left"/>
      <w:pPr>
        <w:tabs>
          <w:tab w:pos="540" w:val="num"/>
        </w:tabs>
        <w:ind w:hanging="360" w:left="54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4">
    <w:nsid w:val="3D37185D"/>
    <w:multiLevelType w:val="hybridMultilevel"/>
    <w:tmpl w:val="EDEAE3C0"/>
    <w:lvl w:tplc="A492E97C" w:ilvl="0">
      <w:start w:val="2"/>
      <w:numFmt w:val="decimal"/>
      <w:lvlText w:val="%1"/>
      <w:lvlJc w:val="left"/>
      <w:pPr>
        <w:ind w:hanging="360" w:left="540"/>
      </w:pPr>
      <w:rPr>
        <w:rFonts w:hint="default"/>
      </w:rPr>
    </w:lvl>
    <w:lvl w:tentative="true" w:tplc="041A0019" w:ilvl="1">
      <w:start w:val="1"/>
      <w:numFmt w:val="lowerLetter"/>
      <w:lvlText w:val="%2."/>
      <w:lvlJc w:val="left"/>
      <w:pPr>
        <w:ind w:hanging="360" w:left="1260"/>
      </w:pPr>
    </w:lvl>
    <w:lvl w:tentative="true" w:tplc="041A001B" w:ilvl="2">
      <w:start w:val="1"/>
      <w:numFmt w:val="lowerRoman"/>
      <w:lvlText w:val="%3."/>
      <w:lvlJc w:val="right"/>
      <w:pPr>
        <w:ind w:hanging="180" w:left="1980"/>
      </w:pPr>
    </w:lvl>
    <w:lvl w:tentative="true" w:tplc="041A000F" w:ilvl="3">
      <w:start w:val="1"/>
      <w:numFmt w:val="decimal"/>
      <w:lvlText w:val="%4."/>
      <w:lvlJc w:val="left"/>
      <w:pPr>
        <w:ind w:hanging="360" w:left="2700"/>
      </w:pPr>
    </w:lvl>
    <w:lvl w:tentative="true" w:tplc="041A0019" w:ilvl="4">
      <w:start w:val="1"/>
      <w:numFmt w:val="lowerLetter"/>
      <w:lvlText w:val="%5."/>
      <w:lvlJc w:val="left"/>
      <w:pPr>
        <w:ind w:hanging="360" w:left="3420"/>
      </w:pPr>
    </w:lvl>
    <w:lvl w:tentative="true" w:tplc="041A001B" w:ilvl="5">
      <w:start w:val="1"/>
      <w:numFmt w:val="lowerRoman"/>
      <w:lvlText w:val="%6."/>
      <w:lvlJc w:val="right"/>
      <w:pPr>
        <w:ind w:hanging="180" w:left="4140"/>
      </w:pPr>
    </w:lvl>
    <w:lvl w:tentative="true" w:tplc="041A000F" w:ilvl="6">
      <w:start w:val="1"/>
      <w:numFmt w:val="decimal"/>
      <w:lvlText w:val="%7."/>
      <w:lvlJc w:val="left"/>
      <w:pPr>
        <w:ind w:hanging="360" w:left="4860"/>
      </w:pPr>
    </w:lvl>
    <w:lvl w:tentative="true" w:tplc="041A0019" w:ilvl="7">
      <w:start w:val="1"/>
      <w:numFmt w:val="lowerLetter"/>
      <w:lvlText w:val="%8."/>
      <w:lvlJc w:val="left"/>
      <w:pPr>
        <w:ind w:hanging="360" w:left="5580"/>
      </w:pPr>
    </w:lvl>
    <w:lvl w:tentative="true" w:tplc="041A001B" w:ilvl="8">
      <w:start w:val="1"/>
      <w:numFmt w:val="lowerRoman"/>
      <w:lvlText w:val="%9."/>
      <w:lvlJc w:val="right"/>
      <w:pPr>
        <w:ind w:hanging="180" w:left="6300"/>
      </w:pPr>
    </w:lvl>
  </w:abstractNum>
  <w:abstractNum w:abstractNumId="25">
    <w:nsid w:val="40287A16"/>
    <w:multiLevelType w:val="hybridMultilevel"/>
    <w:tmpl w:val="1DF0C586"/>
    <w:lvl w:tplc="058E8984" w:ilvl="0">
      <w:numFmt w:val="bullet"/>
      <w:lvlText w:val="-"/>
      <w:lvlJc w:val="left"/>
      <w:pPr>
        <w:tabs>
          <w:tab w:pos="1800" w:val="num"/>
        </w:tabs>
        <w:ind w:hanging="360" w:left="180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6">
    <w:nsid w:val="47E90007"/>
    <w:multiLevelType w:val="hybridMultilevel"/>
    <w:tmpl w:val="1A360378"/>
    <w:lvl w:tplc="FDC62C40" w:ilvl="0">
      <w:start w:val="3"/>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7">
    <w:nsid w:val="4CA47BDB"/>
    <w:multiLevelType w:val="hybridMultilevel"/>
    <w:tmpl w:val="E0E2CC32"/>
    <w:lvl w:tplc="EBE8D564"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28">
    <w:nsid w:val="4CFD43BF"/>
    <w:multiLevelType w:val="hybridMultilevel"/>
    <w:tmpl w:val="16422A10"/>
    <w:lvl w:tplc="B900A868"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9">
    <w:nsid w:val="531E5E59"/>
    <w:multiLevelType w:val="hybridMultilevel"/>
    <w:tmpl w:val="268AD06C"/>
    <w:lvl w:tplc="B33EF5D2"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0">
    <w:nsid w:val="59E56675"/>
    <w:multiLevelType w:val="hybridMultilevel"/>
    <w:tmpl w:val="60506562"/>
    <w:lvl w:tplc="A3CE7D96"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1">
    <w:nsid w:val="5A665591"/>
    <w:multiLevelType w:val="hybridMultilevel"/>
    <w:tmpl w:val="E9A89320"/>
    <w:lvl w:tplc="3D86BF50" w:ilvl="0">
      <w:start w:val="8"/>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2">
    <w:nsid w:val="5BB332F3"/>
    <w:multiLevelType w:val="hybridMultilevel"/>
    <w:tmpl w:val="927660BC"/>
    <w:lvl w:tplc="9AF087A0" w:ilvl="0">
      <w:start w:val="1"/>
      <w:numFmt w:val="decimal"/>
      <w:lvlText w:val="%1."/>
      <w:lvlJc w:val="left"/>
      <w:pPr>
        <w:ind w:hanging="705" w:left="1065"/>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3">
    <w:nsid w:val="60921721"/>
    <w:multiLevelType w:val="hybridMultilevel"/>
    <w:tmpl w:val="1342379E"/>
    <w:lvl w:tplc="041A000F" w:ilvl="0">
      <w:start w:val="7"/>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4">
    <w:nsid w:val="688A4BE8"/>
    <w:multiLevelType w:val="hybridMultilevel"/>
    <w:tmpl w:val="777AF0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5">
    <w:nsid w:val="719B284B"/>
    <w:multiLevelType w:val="hybridMultilevel"/>
    <w:tmpl w:val="E6FA8F74"/>
    <w:lvl w:tplc="041A000F" w:ilvl="0">
      <w:start w:val="1"/>
      <w:numFmt w:val="decimal"/>
      <w:lvlText w:val="%1."/>
      <w:lvlJc w:val="left"/>
      <w:pPr>
        <w:tabs>
          <w:tab w:pos="540" w:val="num"/>
        </w:tabs>
        <w:ind w:hanging="360" w:left="54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6">
    <w:nsid w:val="743F7214"/>
    <w:multiLevelType w:val="hybridMultilevel"/>
    <w:tmpl w:val="E38AE35E"/>
    <w:lvl w:tplc="D21C0B1E" w:ilvl="0">
      <w:start w:val="3"/>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37">
    <w:nsid w:val="784B2EAA"/>
    <w:multiLevelType w:val="hybridMultilevel"/>
    <w:tmpl w:val="0ADE589E"/>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8">
    <w:nsid w:val="7ABB1ACF"/>
    <w:multiLevelType w:val="hybridMultilevel"/>
    <w:tmpl w:val="191EE34A"/>
    <w:lvl w:tplc="42A41770" w:ilvl="0">
      <w:start w:val="1"/>
      <w:numFmt w:val="decimal"/>
      <w:lvlText w:val="%1."/>
      <w:lvlJc w:val="left"/>
      <w:pPr>
        <w:tabs>
          <w:tab w:pos="360" w:val="num"/>
        </w:tabs>
        <w:ind w:hanging="360" w:left="360"/>
      </w:pPr>
      <w:rPr>
        <w:rFonts w:cs="Times New Roman" w:eastAsia="Times New Roman" w:hAnsi="Times New Roman" w:ascii="Times New Roman"/>
      </w:rPr>
    </w:lvl>
    <w:lvl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9">
    <w:nsid w:val="7D103110"/>
    <w:multiLevelType w:val="hybridMultilevel"/>
    <w:tmpl w:val="C2FA763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38"/>
  </w:num>
  <w:num w:numId="2">
    <w:abstractNumId w:val="14"/>
  </w:num>
  <w:num w:numId="3">
    <w:abstractNumId w:val="1"/>
  </w:num>
  <w:num w:numId="4">
    <w:abstractNumId w:val="33"/>
  </w:num>
  <w:num w:numId="5">
    <w:abstractNumId w:val="0"/>
  </w:num>
  <w:num w:numId="6">
    <w:abstractNumId w:val="23"/>
  </w:num>
  <w:num w:numId="7">
    <w:abstractNumId w:val="25"/>
  </w:num>
  <w:num w:numId="8">
    <w:abstractNumId w:val="9"/>
  </w:num>
  <w:num w:numId="9">
    <w:abstractNumId w:val="4"/>
  </w:num>
  <w:num w:numId="10">
    <w:abstractNumId w:val="8"/>
  </w:num>
  <w:num w:numId="11">
    <w:abstractNumId w:val="30"/>
  </w:num>
  <w:num w:numId="12">
    <w:abstractNumId w:val="37"/>
  </w:num>
  <w:num w:numId="13">
    <w:abstractNumId w:val="5"/>
  </w:num>
  <w:num w:numId="14">
    <w:abstractNumId w:val="39"/>
  </w:num>
  <w:num w:numId="15">
    <w:abstractNumId w:val="16"/>
  </w:num>
  <w:num w:numId="16">
    <w:abstractNumId w:val="15"/>
  </w:num>
  <w:num w:numId="17">
    <w:abstractNumId w:val="17"/>
  </w:num>
  <w:num w:numId="18">
    <w:abstractNumId w:val="29"/>
  </w:num>
  <w:num w:numId="19">
    <w:abstractNumId w:val="34"/>
  </w:num>
  <w:num w:numId="20">
    <w:abstractNumId w:val="31"/>
  </w:num>
  <w:num w:numId="21">
    <w:abstractNumId w:val="20"/>
  </w:num>
  <w:num w:numId="22">
    <w:abstractNumId w:val="10"/>
  </w:num>
  <w:num w:numId="23">
    <w:abstractNumId w:val="18"/>
  </w:num>
  <w:num w:numId="24">
    <w:abstractNumId w:val="35"/>
  </w:num>
  <w:num w:numId="25">
    <w:abstractNumId w:val="13"/>
  </w:num>
  <w:num w:numId="26">
    <w:abstractNumId w:val="24"/>
  </w:num>
  <w:num w:numId="27">
    <w:abstractNumId w:val="7"/>
  </w:num>
  <w:num w:numId="28">
    <w:abstractNumId w:val="36"/>
  </w:num>
  <w:num w:numId="29">
    <w:abstractNumId w:val="3"/>
  </w:num>
  <w:num w:numId="30">
    <w:abstractNumId w:val="19"/>
  </w:num>
  <w:num w:numId="31">
    <w:abstractNumId w:val="11"/>
  </w:num>
  <w:num w:numId="32">
    <w:abstractNumId w:val="26"/>
  </w:num>
  <w:num w:numId="33">
    <w:abstractNumId w:val="6"/>
  </w:num>
  <w:num w:numId="34">
    <w:abstractNumId w:val="22"/>
  </w:num>
  <w:num w:numId="35">
    <w:abstractNumId w:val="21"/>
  </w:num>
  <w:num w:numId="36">
    <w:abstractNumId w:val="28"/>
  </w:num>
  <w:num w:numId="37">
    <w:abstractNumId w:val="12"/>
  </w:num>
  <w:num w:numId="38">
    <w:abstractNumId w:val="27"/>
  </w:num>
  <w:num w:numId="39">
    <w:abstractNumId w:val="2"/>
  </w:num>
  <w:num w:numId="40">
    <w:abstractNumId w:val="3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stylePaneFormatFilter w:val="3F01"/>
  <w:defaultTabStop w:val="708"/>
  <w:hyphenationZone w:val="425"/>
  <w:characterSpacingControl w:val="doNotCompress"/>
  <w:hdrShapeDefaults>
    <o:shapedefaults v:ext="edit" spidmax="3993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625F2"/>
    <w:rsid w:val="000323C7"/>
    <w:rsid w:val="00046B84"/>
    <w:rsid w:val="000549BE"/>
    <w:rsid w:val="000F42AA"/>
    <w:rsid w:val="000F625C"/>
    <w:rsid w:val="00107CE9"/>
    <w:rsid w:val="001352BB"/>
    <w:rsid w:val="001512EC"/>
    <w:rsid w:val="001541BE"/>
    <w:rsid w:val="00156C17"/>
    <w:rsid w:val="001854DB"/>
    <w:rsid w:val="001C2992"/>
    <w:rsid w:val="0021030F"/>
    <w:rsid w:val="00211676"/>
    <w:rsid w:val="0021209F"/>
    <w:rsid w:val="00223B77"/>
    <w:rsid w:val="00225348"/>
    <w:rsid w:val="0025355C"/>
    <w:rsid w:val="00253ABD"/>
    <w:rsid w:val="00257357"/>
    <w:rsid w:val="002625F2"/>
    <w:rsid w:val="00280E25"/>
    <w:rsid w:val="00281008"/>
    <w:rsid w:val="002916C1"/>
    <w:rsid w:val="00292D61"/>
    <w:rsid w:val="002C0440"/>
    <w:rsid w:val="002C6608"/>
    <w:rsid w:val="002E7EA7"/>
    <w:rsid w:val="002F5BB5"/>
    <w:rsid w:val="003002D5"/>
    <w:rsid w:val="0034022F"/>
    <w:rsid w:val="00340E41"/>
    <w:rsid w:val="0034410D"/>
    <w:rsid w:val="0034497B"/>
    <w:rsid w:val="00351AA7"/>
    <w:rsid w:val="003769F4"/>
    <w:rsid w:val="00395E19"/>
    <w:rsid w:val="003A646E"/>
    <w:rsid w:val="003C3475"/>
    <w:rsid w:val="003C3609"/>
    <w:rsid w:val="003E616D"/>
    <w:rsid w:val="003F5557"/>
    <w:rsid w:val="00442402"/>
    <w:rsid w:val="004571AB"/>
    <w:rsid w:val="00474038"/>
    <w:rsid w:val="004D491B"/>
    <w:rsid w:val="005001B5"/>
    <w:rsid w:val="005017EF"/>
    <w:rsid w:val="00506BA3"/>
    <w:rsid w:val="00512E5F"/>
    <w:rsid w:val="00565579"/>
    <w:rsid w:val="00573948"/>
    <w:rsid w:val="00577EAC"/>
    <w:rsid w:val="00581A2C"/>
    <w:rsid w:val="005A2BBF"/>
    <w:rsid w:val="005B2080"/>
    <w:rsid w:val="005D2712"/>
    <w:rsid w:val="006044EF"/>
    <w:rsid w:val="006066A9"/>
    <w:rsid w:val="006165A1"/>
    <w:rsid w:val="00627032"/>
    <w:rsid w:val="006407F3"/>
    <w:rsid w:val="006426D2"/>
    <w:rsid w:val="0069457F"/>
    <w:rsid w:val="006A17E0"/>
    <w:rsid w:val="006A19A9"/>
    <w:rsid w:val="006B1509"/>
    <w:rsid w:val="006C224A"/>
    <w:rsid w:val="006C72A2"/>
    <w:rsid w:val="006E3442"/>
    <w:rsid w:val="00711160"/>
    <w:rsid w:val="0072564D"/>
    <w:rsid w:val="00736DA4"/>
    <w:rsid w:val="007457D8"/>
    <w:rsid w:val="007576DC"/>
    <w:rsid w:val="00762455"/>
    <w:rsid w:val="00770BE8"/>
    <w:rsid w:val="00771D93"/>
    <w:rsid w:val="00777C26"/>
    <w:rsid w:val="007C055A"/>
    <w:rsid w:val="007D1F87"/>
    <w:rsid w:val="008109EB"/>
    <w:rsid w:val="00846E91"/>
    <w:rsid w:val="00863BF2"/>
    <w:rsid w:val="00886C69"/>
    <w:rsid w:val="008A7ED4"/>
    <w:rsid w:val="008E54C7"/>
    <w:rsid w:val="008E5CA6"/>
    <w:rsid w:val="008E7E50"/>
    <w:rsid w:val="009164E9"/>
    <w:rsid w:val="009226B5"/>
    <w:rsid w:val="0093159F"/>
    <w:rsid w:val="00965C2E"/>
    <w:rsid w:val="00982665"/>
    <w:rsid w:val="0098739B"/>
    <w:rsid w:val="009B15C6"/>
    <w:rsid w:val="00A21947"/>
    <w:rsid w:val="00A323C3"/>
    <w:rsid w:val="00A4305E"/>
    <w:rsid w:val="00A61AB7"/>
    <w:rsid w:val="00A84E61"/>
    <w:rsid w:val="00A94599"/>
    <w:rsid w:val="00AB4FF4"/>
    <w:rsid w:val="00AB6A0A"/>
    <w:rsid w:val="00AD17CE"/>
    <w:rsid w:val="00AF3B46"/>
    <w:rsid w:val="00B209D2"/>
    <w:rsid w:val="00B329B6"/>
    <w:rsid w:val="00B35DCF"/>
    <w:rsid w:val="00B55B3E"/>
    <w:rsid w:val="00B62201"/>
    <w:rsid w:val="00B75313"/>
    <w:rsid w:val="00BA27F9"/>
    <w:rsid w:val="00BD0C69"/>
    <w:rsid w:val="00BF1EF8"/>
    <w:rsid w:val="00C1021F"/>
    <w:rsid w:val="00C14C01"/>
    <w:rsid w:val="00C302FA"/>
    <w:rsid w:val="00C871E8"/>
    <w:rsid w:val="00CA39B7"/>
    <w:rsid w:val="00CA700A"/>
    <w:rsid w:val="00CC0ED4"/>
    <w:rsid w:val="00CC49ED"/>
    <w:rsid w:val="00CD36F9"/>
    <w:rsid w:val="00D268AC"/>
    <w:rsid w:val="00D66983"/>
    <w:rsid w:val="00D70C06"/>
    <w:rsid w:val="00D81720"/>
    <w:rsid w:val="00DA49DB"/>
    <w:rsid w:val="00DA67F5"/>
    <w:rsid w:val="00DD4A87"/>
    <w:rsid w:val="00DF57D2"/>
    <w:rsid w:val="00E02015"/>
    <w:rsid w:val="00E153B9"/>
    <w:rsid w:val="00E22BE2"/>
    <w:rsid w:val="00E22C30"/>
    <w:rsid w:val="00E267C3"/>
    <w:rsid w:val="00E51D4C"/>
    <w:rsid w:val="00E533D5"/>
    <w:rsid w:val="00E80389"/>
    <w:rsid w:val="00E9363E"/>
    <w:rsid w:val="00EC24A2"/>
    <w:rsid w:val="00ED3BA5"/>
    <w:rsid w:val="00F3325B"/>
    <w:rsid w:val="00F80D07"/>
    <w:rsid w:val="00F8426D"/>
    <w:rsid w:val="00F84864"/>
    <w:rsid w:val="00F97087"/>
    <w:rsid w:val="00FC650C"/>
    <w:rsid w:val="00FC657E"/>
    <w:rsid w:val="00FD44C7"/>
    <w:rsid w:val="00FE27BB"/>
  </w:rsids>
  <m:mathPr>
    <m:mathFont m:val="Cambria Math"/>
    <m:brkBin m:val="before"/>
    <m:brkBinSub m:val="--"/>
    <m:smallFrac m:val="0"/>
    <m:dispDef/>
    <m:lMargin m:val="0"/>
    <m:rMargin m:val="0"/>
    <m:defJc m:val="centerGroup"/>
    <m:wrapIndent m:val="1440"/>
    <m:intLim m:val="subSup"/>
    <m:naryLim m:val="undOvr"/>
  </m:mathPr>
  <w:themeFontLang w:bidi="ar-SA"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399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625F2"/>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2625F2"/>
    <w:pPr>
      <w:tabs>
        <w:tab w:pos="4536" w:val="center"/>
        <w:tab w:pos="9072" w:val="right"/>
      </w:tabs>
    </w:pPr>
  </w:style>
  <w:style w:styleId="Brojstranice" w:type="character">
    <w:name w:val="page number"/>
    <w:basedOn w:val="Zadanifontodlomka"/>
    <w:rsid w:val="002625F2"/>
  </w:style>
  <w:style w:styleId="Uvuenotijeloteksta" w:type="paragraph">
    <w:name w:val="Body Text Indent"/>
    <w:basedOn w:val="Normal"/>
    <w:rsid w:val="002625F2"/>
    <w:pPr>
      <w:ind w:firstLine="708"/>
      <w:jc w:val="both"/>
    </w:pPr>
    <w:rPr>
      <w:rFonts w:cs="Arial" w:hAnsi="Arial" w:ascii="Arial"/>
    </w:rPr>
  </w:style>
  <w:style w:styleId="Tekstbalonia" w:type="paragraph">
    <w:name w:val="Balloon Text"/>
    <w:basedOn w:val="Normal"/>
    <w:semiHidden/>
    <w:rsid w:val="00CD36F9"/>
    <w:rPr>
      <w:rFonts w:cs="Tahoma" w:hAnsi="Tahoma" w:ascii="Tahoma"/>
      <w:sz w:val="16"/>
      <w:szCs w:val="16"/>
    </w:rPr>
  </w:style>
  <w:style w:styleId="Zaglavlje" w:type="paragraph">
    <w:name w:val="header"/>
    <w:basedOn w:val="Normal"/>
    <w:rsid w:val="000323C7"/>
    <w:pPr>
      <w:tabs>
        <w:tab w:pos="4536" w:val="center"/>
        <w:tab w:pos="9072" w:val="right"/>
      </w:tabs>
    </w:pPr>
  </w:style>
  <w:style w:styleId="Odlomakpopisa" w:type="paragraph">
    <w:name w:val="List Paragraph"/>
    <w:basedOn w:val="Normal"/>
    <w:uiPriority w:val="34"/>
    <w:qFormat/>
    <w:rsid w:val="009B15C6"/>
    <w:pPr>
      <w:ind w:left="708"/>
    </w:pPr>
  </w:style>
  <w:style w:styleId="Reetkatablice" w:type="table">
    <w:name w:val="Table Grid"/>
    <w:basedOn w:val="Obinatablica"/>
    <w:uiPriority w:val="59"/>
    <w:rsid w:val="00BA27F9"/>
    <w:rPr>
      <w:rFonts w:cstheme="minorBidi" w:eastAsiaTheme="minorHAnsi" w:hAnsiTheme="minorHAnsi" w:asciiTheme="minorHAnsi"/>
      <w:sz w:val="22"/>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25355C"/>
    <w:rPr>
      <w:color w:val="808080"/>
      <w:bdr w:space="0" w:sz="0" w:color="auto" w:val="none"/>
      <w:shd w:fill="auto" w:color="auto" w:val="clear"/>
    </w:rPr>
  </w:style>
  <w:style w:customStyle="true" w:styleId="eSPISCCParagraphDefaultFont" w:type="character">
    <w:name w:val="eSPIS_CC_Paragraph Default Font"/>
    <w:basedOn w:val="Zadanifontodlomka"/>
    <w:rsid w:val="0025355C"/>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25355C"/>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25355C"/>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25355C"/>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2625F2"/>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2625F2"/>
    <w:pPr>
      <w:tabs>
        <w:tab w:pos="4536" w:val="center"/>
        <w:tab w:pos="9072" w:val="right"/>
      </w:tabs>
    </w:pPr>
  </w:style>
  <w:style w:styleId="Brojstranice" w:type="character">
    <w:name w:val="page number"/>
    <w:basedOn w:val="Zadanifontodlomka"/>
    <w:rsid w:val="002625F2"/>
  </w:style>
  <w:style w:styleId="Uvuenotijeloteksta" w:type="paragraph">
    <w:name w:val="Body Text Indent"/>
    <w:basedOn w:val="Normal"/>
    <w:rsid w:val="002625F2"/>
    <w:pPr>
      <w:ind w:firstLine="708"/>
      <w:jc w:val="both"/>
    </w:pPr>
    <w:rPr>
      <w:rFonts w:ascii="Arial" w:cs="Arial" w:hAnsi="Arial"/>
    </w:rPr>
  </w:style>
  <w:style w:styleId="Tekstbalonia" w:type="paragraph">
    <w:name w:val="Balloon Text"/>
    <w:basedOn w:val="Normal"/>
    <w:semiHidden/>
    <w:rsid w:val="00CD36F9"/>
    <w:rPr>
      <w:rFonts w:ascii="Tahoma" w:cs="Tahoma" w:hAnsi="Tahoma"/>
      <w:sz w:val="16"/>
      <w:szCs w:val="16"/>
    </w:rPr>
  </w:style>
  <w:style w:styleId="Zaglavlje" w:type="paragraph">
    <w:name w:val="header"/>
    <w:basedOn w:val="Normal"/>
    <w:rsid w:val="000323C7"/>
    <w:pPr>
      <w:tabs>
        <w:tab w:pos="4536" w:val="center"/>
        <w:tab w:pos="9072" w:val="right"/>
      </w:tabs>
    </w:pPr>
  </w:style>
  <w:style w:styleId="Odlomakpopisa" w:type="paragraph">
    <w:name w:val="List Paragraph"/>
    <w:basedOn w:val="Normal"/>
    <w:uiPriority w:val="34"/>
    <w:qFormat/>
    <w:rsid w:val="009B15C6"/>
    <w:pPr>
      <w:ind w:left="708"/>
    </w:pPr>
  </w:style>
  <w:style w:styleId="Reetkatablice" w:type="table">
    <w:name w:val="Table Grid"/>
    <w:basedOn w:val="Obinatablica"/>
    <w:uiPriority w:val="59"/>
    <w:rsid w:val="00BA27F9"/>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25355C"/>
    <w:rPr>
      <w:color w:val="808080"/>
      <w:bdr w:color="auto" w:space="0" w:sz="0" w:val="none"/>
      <w:shd w:color="auto" w:fill="auto" w:val="clear"/>
    </w:rPr>
  </w:style>
  <w:style w:customStyle="1" w:styleId="eSPISCCParagraphDefaultFont" w:type="character">
    <w:name w:val="eSPIS_CC_Paragraph Default Font"/>
    <w:basedOn w:val="Zadanifontodlomka"/>
    <w:rsid w:val="0025355C"/>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25355C"/>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25355C"/>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25355C"/>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ožujka 2018.</izvorni_sadrzaj>
    <derivirana_varijabla naziv="DomainObject.DatumDonosenjaOdluke_1">30.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1081</izvorni_sadrzaj>
    <derivirana_varijabla naziv="DomainObject.Predmet.Broj_1">1081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listopada 2016.</izvorni_sadrzaj>
    <derivirana_varijabla naziv="DomainObject.Predmet.DatumOsnivanja_1">12.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St-1081/2016</izvorni_sadrzaj>
    <derivirana_varijabla naziv="DomainObject.Predmet.OznakaBroj_1">St-1081/2016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PISARNICA 15.1.2018.
prijave tražbina čuvaju se u ormaru, soba br. 42</izvorni_sadrzaj>
    <derivirana_varijabla naziv="DomainObject.Predmet.PrimjedbaSuca_1">PISARNICA 15.1.2018.
prijave tražbina čuvaju se u ormaru, soba br. 42</derivirana_varijabla>
  </DomainObject.Predmet.PrimjedbaSuca>
  <DomainObject.Predmet.ProtustrankaFormated>
    <izvorni_sadrzaj>  RIVIJERA hoteli i kampovi d.d.</izvorni_sadrzaj>
    <derivirana_varijabla naziv="DomainObject.Predmet.ProtustrankaFormated_1">  RIVIJERA hoteli i kampovi d.d.</derivirana_varijabla>
  </DomainObject.Predmet.ProtustrankaFormated>
  <DomainObject.Predmet.ProtustrankaFormatedOIB>
    <izvorni_sadrzaj>  RIVIJERA hoteli i kampovi d.d., OIB 04184053283</izvorni_sadrzaj>
    <derivirana_varijabla naziv="DomainObject.Predmet.ProtustrankaFormatedOIB_1">  RIVIJERA hoteli i kampovi d.d., OIB 04184053283</derivirana_varijabla>
  </DomainObject.Predmet.ProtustrankaFormatedOIB>
  <DomainObject.Predmet.ProtustrankaFormatedWithAdress>
    <izvorni_sadrzaj> RIVIJERA hoteli i kampovi d.d., Vladimira Nazora 53, 22000 Šibenik</izvorni_sadrzaj>
    <derivirana_varijabla naziv="DomainObject.Predmet.ProtustrankaFormatedWithAdress_1"> RIVIJERA hoteli i kampovi d.d., Vladimira Nazora 53, 22000 Šibenik</derivirana_varijabla>
  </DomainObject.Predmet.ProtustrankaFormatedWithAdress>
  <DomainObject.Predmet.ProtustrankaFormatedWithAdressOIB>
    <izvorni_sadrzaj> RIVIJERA hoteli i kampovi d.d., OIB 04184053283, Vladimira Nazora 53, 22000 Šibenik</izvorni_sadrzaj>
    <derivirana_varijabla naziv="DomainObject.Predmet.ProtustrankaFormatedWithAdressOIB_1"> RIVIJERA hoteli i kampovi d.d., OIB 04184053283, Vladimira Nazora 53, 22000 Šibenik</derivirana_varijabla>
  </DomainObject.Predmet.ProtustrankaFormatedWithAdressOIB>
  <DomainObject.Predmet.ProtustrankaWithAdress>
    <izvorni_sadrzaj>RIVIJERA hoteli i kampovi d.d. Vladimira Nazora 53, 22000 Šibenik</izvorni_sadrzaj>
    <derivirana_varijabla naziv="DomainObject.Predmet.ProtustrankaWithAdress_1">RIVIJERA hoteli i kampovi d.d. Vladimira Nazora 53, 22000 Šibenik</derivirana_varijabla>
  </DomainObject.Predmet.ProtustrankaWithAdress>
  <DomainObject.Predmet.ProtustrankaWithAdressOIB>
    <izvorni_sadrzaj>RIVIJERA hoteli i kampovi d.d., OIB 04184053283, Vladimira Nazora 53, 22000 Šibenik</izvorni_sadrzaj>
    <derivirana_varijabla naziv="DomainObject.Predmet.ProtustrankaWithAdressOIB_1">RIVIJERA hoteli i kampovi d.d., OIB 04184053283, Vladimira Nazora 53, 22000 Šibenik</derivirana_varijabla>
  </DomainObject.Predmet.ProtustrankaWithAdressOIB>
  <DomainObject.Predmet.ProtustrankaNazivFormated>
    <izvorni_sadrzaj>RIVIJERA hoteli i kampovi d.d.</izvorni_sadrzaj>
    <derivirana_varijabla naziv="DomainObject.Predmet.ProtustrankaNazivFormated_1">RIVIJERA hoteli i kampovi d.d.</derivirana_varijabla>
  </DomainObject.Predmet.ProtustrankaNazivFormated>
  <DomainObject.Predmet.ProtustrankaNazivFormatedOIB>
    <izvorni_sadrzaj>RIVIJERA hoteli i kampovi d.d., OIB 04184053283</izvorni_sadrzaj>
    <derivirana_varijabla naziv="DomainObject.Predmet.ProtustrankaNazivFormatedOIB_1">RIVIJERA hoteli i kampovi d.d., OIB 04184053283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 Nataša Ban; AUTO BASTIĆ, društvo s ograničenom odgovornošću za trgovinu i servisiranje automobila; Hrvatski Telekom d.d.; HOTEL JADRAN ŠIBENIK dioničko društvo za turizam i ugostiteljstvo; HOTEL MIRAN PIROVAC dioničko društvo za turizam i ugostiteljstvo; HOTEL IMPERIAL VODICE dioničko društvo za turizam i ugostiteljstvo; REGINA društvo s ograničenom odgovornošću za turizam, ugostiteljstvo i poslove turističke agencije; RIVA SUNCA društvo s ograničenom odgovornošću za usluge; Ivo Dean; Radomir Vujović; Josip Grgić; Marko Dean; Nikolina Čoga; Josip Huljev; Luiđa Dean; Demetrio Bauzon; Joso Vučenović; TURISTIČKA ZAJEDNICA GRADA VODICA</izvorni_sadrzaj>
    <derivirana_varijabla naziv="DomainObject.Predmet.StrankaFormated_1">  FINA - Podružnica Šibenik; Nataša Ban; AUTO BASTIĆ, društvo s ograničenom odgovornošću za trgovinu i servisiranje automobila; Hrvatski Telekom d.d.; HOTEL JADRAN ŠIBENIK dioničko društvo za turizam i ugostiteljstvo; HOTEL MIRAN PIROVAC dioničko društvo za turizam i ugostiteljstvo; HOTEL IMPERIAL VODICE dioničko društvo za turizam i ugostiteljstvo; REGINA društvo s ograničenom odgovornošću za turizam, ugostiteljstvo i poslove turističke agencije; RIVA SUNCA društvo s ograničenom odgovornošću za usluge; Ivo Dean; Radomir Vujović; Josip Grgić; Marko Dean; Nikolina Čoga; Josip Huljev; Luiđa Dean; Demetrio Bauzon; Joso Vučenović; TURISTIČKA ZAJEDNICA GRADA VODICA</derivirana_varijabla>
  </DomainObject.Predmet.StrankaFormated>
  <DomainObject.Predmet.StrankaFormatedOIB>
    <izvorni_sadrzaj>  FINA - Podružnica Šibenik, OIB 85821130368; Nataša Ban, OIB 99881876163; AUTO BASTIĆ, društvo s ograničenom odgovornošću za trgovinu i servisiranje automobila, OIB 66461421746; Hrvatski Telekom d.d., OIB 81793146560; HOTEL JADRAN ŠIBENIK dioničko društvo za turizam i ugostiteljstvo, OIB 47183175939; HOTEL MIRAN PIROVAC dioničko društvo za turizam i ugostiteljstvo, OIB 67751413631; HOTEL IMPERIAL VODICE dioničko društvo za turizam i ugostiteljstvo, OIB 06819473304; REGINA društvo s ograničenom odgovornošću za turizam, ugostiteljstvo i poslove turističke agencije, OIB 00844886215; RIVA SUNCA društvo s ograničenom odgovornošću za usluge, OIB 94337362035; Ivo Dean, OIB 21424615502; Radomir Vujović, OIB 51700520481; Josip Grgić, OIB 70032876480; Marko Dean, OIB 67160882994; Nikolina Čoga, OIB 26852486449; Josip Huljev, OIB 79134386952; Luiđa Dean, OIB 74773214285; Demetrio Bauzon, OIB 34485604313; Joso Vučenović, OIB 39678983963; TURISTIČKA ZAJEDNICA GRADA VODICA, OIB 75072235859</izvorni_sadrzaj>
    <derivirana_varijabla naziv="DomainObject.Predmet.StrankaFormatedOIB_1">  FINA - Podružnica Šibenik, OIB 85821130368; Nataša Ban, OIB 99881876163; AUTO BASTIĆ, društvo s ograničenom odgovornošću za trgovinu i servisiranje automobila, OIB 66461421746; Hrvatski Telekom d.d., OIB 81793146560; HOTEL JADRAN ŠIBENIK dioničko društvo za turizam i ugostiteljstvo, OIB 47183175939; HOTEL MIRAN PIROVAC dioničko društvo za turizam i ugostiteljstvo, OIB 67751413631; HOTEL IMPERIAL VODICE dioničko društvo za turizam i ugostiteljstvo, OIB 06819473304; REGINA društvo s ograničenom odgovornošću za turizam, ugostiteljstvo i poslove turističke agencije, OIB 00844886215; RIVA SUNCA društvo s ograničenom odgovornošću za usluge, OIB 94337362035; Ivo Dean, OIB 21424615502; Radomir Vujović, OIB 51700520481; Josip Grgić, OIB 70032876480; Marko Dean, OIB 67160882994; Nikolina Čoga, OIB 26852486449; Josip Huljev, OIB 79134386952; Luiđa Dean, OIB 74773214285; Demetrio Bauzon, OIB 34485604313; Joso Vučenović, OIB 39678983963; TURISTIČKA ZAJEDNICA GRADA VODICA, OIB 75072235859</derivirana_varijabla>
  </DomainObject.Predmet.StrankaFormatedOIB>
  <DomainObject.Predmet.StrankaFormatedWithAdress>
    <izvorni_sadrzaj> FINA - Podružnica Šibenik, Perivoj L. Marune 1, 22000 Šibenik; Nataša Ban, Ive Družića 4, 22000 Šibenik; AUTO BASTIĆ, društvo s ograničenom odgovornošću za trgovinu i servisiranje automobila, Magistrala 1 A., 22211 Vodice; Hrvatski Telekom d.d., Roberta Frangeša Mihanovića 9, 10000 Zagreb; HOTEL JADRAN ŠIBENIK dioničko društvo za turizam i ugostiteljstvo, Vladimira Nazora 53, 22000 Šibenik; HOTEL MIRAN PIROVAC dioničko društvo za turizam i ugostiteljstvo, Vladimira Nazora 53, 22000 Šibenik; HOTEL IMPERIAL VODICE dioničko društvo za turizam i ugostiteljstvo, Vladimira Nazora 53, 22000 Šibenik; REGINA društvo s ograničenom odgovornošću za turizam, ugostiteljstvo i poslove turističke agencije, Vatroslava Lisinskog 2, 22211 Vodice; RIVA SUNCA društvo s ograničenom odgovornošću za usluge, Radićeva 27, 10000 Zagreb; Ivo Dean, Ante Lasan Kabalera 27a, 22211 Vodice; Radomir Vujović, Stjepana Radića 38, 22000 Šibenik; Josip Grgić, Vrankovečka 4c, 10000 Zagreb; Marko Dean, Ante Lasan Kabalera 29, 22211 Vodice; Nikolina Čoga, Zatonskih Žrtava 76a, 22215 Zaton; Josip Huljev, Bože Peričića 34, 22000 Šibenik; Luiđa Dean, Ante Lasan Kabalera 27a, 22211 Vodice; Demetrio Bauzon, Piazza Della Vittoria 44, Gorizia; Joso Vučenović, Put Jurasa Iii 6, 22000 Šibenik; TURISTIČKA ZAJEDNICA GRADA VODICA, Obala Juričev-cota 10, 22211 Vodice</izvorni_sadrzaj>
    <derivirana_varijabla naziv="DomainObject.Predmet.StrankaFormatedWithAdress_1"> FINA - Podružnica Šibenik, Perivoj L. Marune 1, 22000 Šibenik; Nataša Ban, Ive Družića 4, 22000 Šibenik; AUTO BASTIĆ, društvo s ograničenom odgovornošću za trgovinu i servisiranje automobila, Magistrala 1 A., 22211 Vodice; Hrvatski Telekom d.d., Roberta Frangeša Mihanovića 9, 10000 Zagreb; HOTEL JADRAN ŠIBENIK dioničko društvo za turizam i ugostiteljstvo, Vladimira Nazora 53, 22000 Šibenik; HOTEL MIRAN PIROVAC dioničko društvo za turizam i ugostiteljstvo, Vladimira Nazora 53, 22000 Šibenik; HOTEL IMPERIAL VODICE dioničko društvo za turizam i ugostiteljstvo, Vladimira Nazora 53, 22000 Šibenik; REGINA društvo s ograničenom odgovornošću za turizam, ugostiteljstvo i poslove turističke agencije, Vatroslava Lisinskog 2, 22211 Vodice; RIVA SUNCA društvo s ograničenom odgovornošću za usluge, Radićeva 27, 10000 Zagreb; Ivo Dean, Ante Lasan Kabalera 27a, 22211 Vodice; Radomir Vujović, Stjepana Radića 38, 22000 Šibenik; Josip Grgić, Vrankovečka 4c, 10000 Zagreb; Marko Dean, Ante Lasan Kabalera 29, 22211 Vodice; Nikolina Čoga, Zatonskih Žrtava 76a, 22215 Zaton; Josip Huljev, Bože Peričića 34, 22000 Šibenik; Luiđa Dean, Ante Lasan Kabalera 27a, 22211 Vodice; Demetrio Bauzon, Piazza Della Vittoria 44, Gorizia; Joso Vučenović, Put Jurasa Iii 6, 22000 Šibenik; TURISTIČKA ZAJEDNICA GRADA VODICA, Obala Juričev-cota 10, 22211 Vodice</derivirana_varijabla>
  </DomainObject.Predmet.StrankaFormatedWithAdress>
  <DomainObject.Predmet.StrankaFormatedWithAdressOIB>
    <izvorni_sadrzaj> FINA - Podružnica Šibenik, OIB 85821130368, Perivoj L. Marune 1, 22000 Šibenik; Nataša Ban, OIB 99881876163, Ive Družića 4, 22000 Šibenik; AUTO BASTIĆ, društvo s ograničenom odgovornošću za trgovinu i servisiranje automobila, OIB 66461421746, Magistrala 1 A., 22211 Vodice; Hrvatski Telekom d.d., OIB 81793146560, Roberta Frangeša Mihanovića 9, 10000 Zagreb; HOTEL JADRAN ŠIBENIK dioničko društvo za turizam i ugostiteljstvo, OIB 47183175939, Vladimira Nazora 53, 22000 Šibenik; HOTEL MIRAN PIROVAC dioničko društvo za turizam i ugostiteljstvo, OIB 67751413631, Vladimira Nazora 53, 22000 Šibenik; HOTEL IMPERIAL VODICE dioničko društvo za turizam i ugostiteljstvo, OIB 06819473304, Vladimira Nazora 53, 22000 Šibenik; REGINA društvo s ograničenom odgovornošću za turizam, ugostiteljstvo i poslove turističke agencije, OIB 00844886215, Vatroslava Lisinskog 2, 22211 Vodice; RIVA SUNCA društvo s ograničenom odgovornošću za usluge, OIB 94337362035, Radićeva 27, 10000 Zagreb; Ivo Dean, OIB 21424615502, Ante Lasan Kabalera 27a, 22211 Vodice; Radomir Vujović, OIB 51700520481, Stjepana Radića 38, 22000 Šibenik; Josip Grgić, OIB 70032876480, Vrankovečka 4c, 10000 Zagreb; Marko Dean, OIB 67160882994, Ante Lasan Kabalera 29, 22211 Vodice; Nikolina Čoga, OIB 26852486449, Zatonskih Žrtava 76a, 22215 Zaton; Josip Huljev, OIB 79134386952, Bože Peričića 34, 22000 Šibenik; Luiđa Dean, OIB 74773214285, Ante Lasan Kabalera 27a, 22211 Vodice; Demetrio Bauzon, OIB 34485604313, Piazza Della Vittoria 44, Gorizia; Joso Vučenović, OIB 39678983963, Put Jurasa Iii 6, 22000 Šibenik; TURISTIČKA ZAJEDNICA GRADA VODICA, OIB 75072235859, Obala Juričev-cota 10, 22211 Vodice</izvorni_sadrzaj>
    <derivirana_varijabla naziv="DomainObject.Predmet.StrankaFormatedWithAdressOIB_1"> FINA - Podružnica Šibenik, OIB 85821130368, Perivoj L. Marune 1, 22000 Šibenik; Nataša Ban, OIB 99881876163, Ive Družića 4, 22000 Šibenik; AUTO BASTIĆ, društvo s ograničenom odgovornošću za trgovinu i servisiranje automobila, OIB 66461421746, Magistrala 1 A., 22211 Vodice; Hrvatski Telekom d.d., OIB 81793146560, Roberta Frangeša Mihanovića 9, 10000 Zagreb; HOTEL JADRAN ŠIBENIK dioničko društvo za turizam i ugostiteljstvo, OIB 47183175939, Vladimira Nazora 53, 22000 Šibenik; HOTEL MIRAN PIROVAC dioničko društvo za turizam i ugostiteljstvo, OIB 67751413631, Vladimira Nazora 53, 22000 Šibenik; HOTEL IMPERIAL VODICE dioničko društvo za turizam i ugostiteljstvo, OIB 06819473304, Vladimira Nazora 53, 22000 Šibenik; REGINA društvo s ograničenom odgovornošću za turizam, ugostiteljstvo i poslove turističke agencije, OIB 00844886215, Vatroslava Lisinskog 2, 22211 Vodice; RIVA SUNCA društvo s ograničenom odgovornošću za usluge, OIB 94337362035, Radićeva 27, 10000 Zagreb; Ivo Dean, OIB 21424615502, Ante Lasan Kabalera 27a, 22211 Vodice; Radomir Vujović, OIB 51700520481, Stjepana Radića 38, 22000 Šibenik; Josip Grgić, OIB 70032876480, Vrankovečka 4c, 10000 Zagreb; Marko Dean, OIB 67160882994, Ante Lasan Kabalera 29, 22211 Vodice; Nikolina Čoga, OIB 26852486449, Zatonskih Žrtava 76a, 22215 Zaton; Josip Huljev, OIB 79134386952, Bože Peričića 34, 22000 Šibenik; Luiđa Dean, OIB 74773214285, Ante Lasan Kabalera 27a, 22211 Vodice; Demetrio Bauzon, OIB 34485604313, Piazza Della Vittoria 44, Gorizia; Joso Vučenović, OIB 39678983963, Put Jurasa Iii 6, 22000 Šibenik; TURISTIČKA ZAJEDNICA GRADA VODICA, OIB 75072235859, Obala Juričev-cota 10, 22211 Vodice</derivirana_varijabla>
  </DomainObject.Predmet.StrankaFormatedWithAdressOIB>
  <DomainObject.Predmet.StrankaWithAdress>
    <izvorni_sadrzaj>FINA - Podružnica Šibenik Perivoj L. Marune 1,22000 Šibenik,Nataša Ban Ive Družića 4,22000 Šibenik,AUTO BASTIĆ, društvo s ograničenom odgovornošću za trgovinu i servisiranje automobila Magistrala 1 A.,22211 Vodice,Hrvatski Telekom d.d. Roberta Frangeša Mihanovića 9,10000 Zagreb,HOTEL JADRAN ŠIBENIK dioničko društvo za turizam i ugostiteljstvo Vladimira Nazora 53,22000 Šibenik,HOTEL MIRAN PIROVAC dioničko društvo za turizam i ugostiteljstvo Vladimira Nazora 53,22000 Šibenik,HOTEL IMPERIAL VODICE dioničko društvo za turizam i ugostiteljstvo Vladimira Nazora 53,22000 Šibenik,REGINA društvo s ograničenom odgovornošću za turizam, ugostiteljstvo i poslove turističke agencije Vatroslava Lisinskog 2,22211 Vodice,RIVA SUNCA društvo s ograničenom odgovornošću za usluge Radićeva 27,10000 Zagreb,Ivo Dean Ante Lasan Kabalera 27a,22211 Vodice,Radomir Vujović Stjepana Radića 38,22000 Šibenik,Josip Grgić Vrankovečka 4c,10000 Zagreb,Marko Dean Ante Lasan Kabalera 29,22211 Vodice,Nikolina Čoga Zatonskih Žrtava 76a,22215 Zaton,Josip Huljev Bože Peričića 34,22000 Šibenik,Luiđa Dean Ante Lasan Kabalera 27a,22211 Vodice,Demetrio Bauzon Piazza Della Vittoria 44,Gorizia,Joso Vučenović Put Jurasa Iii 6,22000 Šibenik,TURISTIČKA ZAJEDNICA GRADA VODICA Obala Juričev-cota 10,22211 Vodice</izvorni_sadrzaj>
    <derivirana_varijabla naziv="DomainObject.Predmet.StrankaWithAdress_1">FINA - Podružnica Šibenik Perivoj L. Marune 1,22000 Šibenik,Nataša Ban Ive Družića 4,22000 Šibenik,AUTO BASTIĆ, društvo s ograničenom odgovornošću za trgovinu i servisiranje automobila Magistrala 1 A.,22211 Vodice,Hrvatski Telekom d.d. Roberta Frangeša Mihanovića 9,10000 Zagreb,HOTEL JADRAN ŠIBENIK dioničko društvo za turizam i ugostiteljstvo Vladimira Nazora 53,22000 Šibenik,HOTEL MIRAN PIROVAC dioničko društvo za turizam i ugostiteljstvo Vladimira Nazora 53,22000 Šibenik,HOTEL IMPERIAL VODICE dioničko društvo za turizam i ugostiteljstvo Vladimira Nazora 53,22000 Šibenik,REGINA društvo s ograničenom odgovornošću za turizam, ugostiteljstvo i poslove turističke agencije Vatroslava Lisinskog 2,22211 Vodice,RIVA SUNCA društvo s ograničenom odgovornošću za usluge Radićeva 27,10000 Zagreb,Ivo Dean Ante Lasan Kabalera 27a,22211 Vodice,Radomir Vujović Stjepana Radića 38,22000 Šibenik,Josip Grgić Vrankovečka 4c,10000 Zagreb,Marko Dean Ante Lasan Kabalera 29,22211 Vodice,Nikolina Čoga Zatonskih Žrtava 76a,22215 Zaton,Josip Huljev Bože Peričića 34,22000 Šibenik,Luiđa Dean Ante Lasan Kabalera 27a,22211 Vodice,Demetrio Bauzon Piazza Della Vittoria 44,Gorizia,Joso Vučenović Put Jurasa Iii 6,22000 Šibenik,TURISTIČKA ZAJEDNICA GRADA VODICA Obala Juričev-cota 10,22211 Vodice</derivirana_varijabla>
  </DomainObject.Predmet.StrankaWithAdress>
  <DomainObject.Predmet.StrankaWithAdressOIB>
    <izvorni_sadrzaj>FINA - Podružnica Šibenik, OIB 85821130368, Perivoj L. Marune 1,22000 Šibenik,Nataša Ban, OIB 99881876163, Ive Družića 4,22000 Šibenik,AUTO BASTIĆ, društvo s ograničenom odgovornošću za trgovinu i servisiranje automobila, OIB 66461421746, Magistrala 1 A.,22211 Vodice,Hrvatski Telekom d.d., OIB 81793146560, Roberta Frangeša Mihanovića 9,10000 Zagreb,HOTEL JADRAN ŠIBENIK dioničko društvo za turizam i ugostiteljstvo, OIB 47183175939, Vladimira Nazora 53,22000 Šibenik,HOTEL MIRAN PIROVAC dioničko društvo za turizam i ugostiteljstvo, OIB 67751413631, Vladimira Nazora 53,22000 Šibenik,HOTEL IMPERIAL VODICE dioničko društvo za turizam i ugostiteljstvo, OIB 06819473304, Vladimira Nazora 53,22000 Šibenik,REGINA društvo s ograničenom odgovornošću za turizam, ugostiteljstvo i poslove turističke agencije, OIB 00844886215, Vatroslava Lisinskog 2,22211 Vodice,RIVA SUNCA društvo s ograničenom odgovornošću za usluge, OIB 94337362035, Radićeva 27,10000 Zagreb,Ivo Dean, OIB 21424615502, Ante Lasan Kabalera 27a,22211 Vodice,Radomir Vujović, OIB 51700520481, Stjepana Radića 38,22000 Šibenik,Josip Grgić, OIB 70032876480, Vrankovečka 4c,10000 Zagreb,Marko Dean, OIB 67160882994, Ante Lasan Kabalera 29,22211 Vodice,Nikolina Čoga, OIB 26852486449, Zatonskih Žrtava 76a,22215 Zaton,Josip Huljev, OIB 79134386952, Bože Peričića 34,22000 Šibenik,Luiđa Dean, OIB 74773214285, Ante Lasan Kabalera 27a,22211 Vodice,Demetrio Bauzon, OIB 34485604313, Piazza Della Vittoria 44,Gorizia,Joso Vučenović, OIB 39678983963, Put Jurasa Iii 6,22000 Šibenik,TURISTIČKA ZAJEDNICA GRADA VODICA, OIB 75072235859, Obala Juričev-cota 10,22211 Vodice</izvorni_sadrzaj>
    <derivirana_varijabla naziv="DomainObject.Predmet.StrankaWithAdressOIB_1">FINA - Podružnica Šibenik, OIB 85821130368, Perivoj L. Marune 1,22000 Šibenik,Nataša Ban, OIB 99881876163, Ive Družića 4,22000 Šibenik,AUTO BASTIĆ, društvo s ograničenom odgovornošću za trgovinu i servisiranje automobila, OIB 66461421746, Magistrala 1 A.,22211 Vodice,Hrvatski Telekom d.d., OIB 81793146560, Roberta Frangeša Mihanovića 9,10000 Zagreb,HOTEL JADRAN ŠIBENIK dioničko društvo za turizam i ugostiteljstvo, OIB 47183175939, Vladimira Nazora 53,22000 Šibenik,HOTEL MIRAN PIROVAC dioničko društvo za turizam i ugostiteljstvo, OIB 67751413631, Vladimira Nazora 53,22000 Šibenik,HOTEL IMPERIAL VODICE dioničko društvo za turizam i ugostiteljstvo, OIB 06819473304, Vladimira Nazora 53,22000 Šibenik,REGINA društvo s ograničenom odgovornošću za turizam, ugostiteljstvo i poslove turističke agencije, OIB 00844886215, Vatroslava Lisinskog 2,22211 Vodice,RIVA SUNCA društvo s ograničenom odgovornošću za usluge, OIB 94337362035, Radićeva 27,10000 Zagreb,Ivo Dean, OIB 21424615502, Ante Lasan Kabalera 27a,22211 Vodice,Radomir Vujović, OIB 51700520481, Stjepana Radića 38,22000 Šibenik,Josip Grgić, OIB 70032876480, Vrankovečka 4c,10000 Zagreb,Marko Dean, OIB 67160882994, Ante Lasan Kabalera 29,22211 Vodice,Nikolina Čoga, OIB 26852486449, Zatonskih Žrtava 76a,22215 Zaton,Josip Huljev, OIB 79134386952, Bože Peričića 34,22000 Šibenik,Luiđa Dean, OIB 74773214285, Ante Lasan Kabalera 27a,22211 Vodice,Demetrio Bauzon, OIB 34485604313, Piazza Della Vittoria 44,Gorizia,Joso Vučenović, OIB 39678983963, Put Jurasa Iii 6,22000 Šibenik,TURISTIČKA ZAJEDNICA GRADA VODICA, OIB 75072235859, Obala Juričev-cota 10,22211 Vodice</derivirana_varijabla>
  </DomainObject.Predmet.StrankaWithAdressOIB>
  <DomainObject.Predmet.StrankaNazivFormated>
    <izvorni_sadrzaj>FINA - Podružnica Šibenik,Nataša Ban,AUTO BASTIĆ, društvo s ograničenom odgovornošću za trgovinu i servisiranje automobila,Hrvatski Telekom d.d.,HOTEL JADRAN ŠIBENIK dioničko društvo za turizam i ugostiteljstvo,HOTEL MIRAN PIROVAC dioničko društvo za turizam i ugostiteljstvo,HOTEL IMPERIAL VODICE dioničko društvo za turizam i ugostiteljstvo,REGINA društvo s ograničenom odgovornošću za turizam, ugostiteljstvo i poslove turističke agencije,RIVA SUNCA društvo s ograničenom odgovornošću za usluge,Ivo Dean,Radomir Vujović,Josip Grgić,Marko Dean,Nikolina Čoga,Josip Huljev,Luiđa Dean,Demetrio Bauzon,Joso Vučenović,TURISTIČKA ZAJEDNICA GRADA VODICA</izvorni_sadrzaj>
    <derivirana_varijabla naziv="DomainObject.Predmet.StrankaNazivFormated_1">FINA - Podružnica Šibenik,Nataša Ban,AUTO BASTIĆ, društvo s ograničenom odgovornošću za trgovinu i servisiranje automobila,Hrvatski Telekom d.d.,HOTEL JADRAN ŠIBENIK dioničko društvo za turizam i ugostiteljstvo,HOTEL MIRAN PIROVAC dioničko društvo za turizam i ugostiteljstvo,HOTEL IMPERIAL VODICE dioničko društvo za turizam i ugostiteljstvo,REGINA društvo s ograničenom odgovornošću za turizam, ugostiteljstvo i poslove turističke agencije,RIVA SUNCA društvo s ograničenom odgovornošću za usluge,Ivo Dean,Radomir Vujović,Josip Grgić,Marko Dean,Nikolina Čoga,Josip Huljev,Luiđa Dean,Demetrio Bauzon,Joso Vučenović,TURISTIČKA ZAJEDNICA GRADA VODICA</derivirana_varijabla>
  </DomainObject.Predmet.StrankaNazivFormated>
  <DomainObject.Predmet.StrankaNazivFormatedOIB>
    <izvorni_sadrzaj>FINA - Podružnica Šibenik, OIB 85821130368,Nataša Ban, OIB 99881876163,AUTO BASTIĆ, društvo s ograničenom odgovornošću za trgovinu i servisiranje automobila, OIB 66461421746,Hrvatski Telekom d.d., OIB 81793146560,HOTEL JADRAN ŠIBENIK dioničko društvo za turizam i ugostiteljstvo, OIB 47183175939,HOTEL MIRAN PIROVAC dioničko društvo za turizam i ugostiteljstvo, OIB 67751413631,HOTEL IMPERIAL VODICE dioničko društvo za turizam i ugostiteljstvo, OIB 06819473304,REGINA društvo s ograničenom odgovornošću za turizam, ugostiteljstvo i poslove turističke agencije, OIB 00844886215,RIVA SUNCA društvo s ograničenom odgovornošću za usluge, OIB 94337362035,Ivo Dean, OIB 21424615502,Radomir Vujović, OIB 51700520481,Josip Grgić, OIB 70032876480,Marko Dean, OIB 67160882994,Nikolina Čoga, OIB 26852486449,Josip Huljev, OIB 79134386952,Luiđa Dean, OIB 74773214285,Demetrio Bauzon, OIB 34485604313,Joso Vučenović, OIB 39678983963,TURISTIČKA ZAJEDNICA GRADA VODICA, OIB 75072235859</izvorni_sadrzaj>
    <derivirana_varijabla naziv="DomainObject.Predmet.StrankaNazivFormatedOIB_1">FINA - Podružnica Šibenik, OIB 85821130368,Nataša Ban, OIB 99881876163,AUTO BASTIĆ, društvo s ograničenom odgovornošću za trgovinu i servisiranje automobila, OIB 66461421746,Hrvatski Telekom d.d., OIB 81793146560,HOTEL JADRAN ŠIBENIK dioničko društvo za turizam i ugostiteljstvo, OIB 47183175939,HOTEL MIRAN PIROVAC dioničko društvo za turizam i ugostiteljstvo, OIB 67751413631,HOTEL IMPERIAL VODICE dioničko društvo za turizam i ugostiteljstvo, OIB 06819473304,REGINA društvo s ograničenom odgovornošću za turizam, ugostiteljstvo i poslove turističke agencije, OIB 00844886215,RIVA SUNCA društvo s ograničenom odgovornošću za usluge, OIB 94337362035,Ivo Dean, OIB 21424615502,Radomir Vujović, OIB 51700520481,Josip Grgić, OIB 70032876480,Marko Dean, OIB 67160882994,Nikolina Čoga, OIB 26852486449,Josip Huljev, OIB 79134386952,Luiđa Dean, OIB 74773214285,Demetrio Bauzon, OIB 34485604313,Joso Vučenović, OIB 39678983963,TURISTIČKA ZAJEDNICA GRADA VODICA, OIB 75072235859</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Vedrana Raspović</izvorni_sadrzaj>
    <derivirana_varijabla naziv="DomainObject.Predmet.Zapisnicar_1">Vedrana Raspović</derivirana_varijabla>
  </DomainObject.Predmet.Zapisnicar>
  <DomainObject.Predmet.StrankaListFormated>
    <izvorni_sadrzaj>
      <item>FINA - Podružnica Šibenik</item>
      <item>Nataša Ban</item>
      <item>AUTO BASTIĆ, društvo s ograničenom odgovornošću za trgovinu i servisiranje automobila</item>
      <item>Hrvatski Telekom d.d.</item>
      <item>HOTEL JADRAN ŠIBENIK dioničko društvo za turizam i ugostiteljstvo</item>
      <item>HOTEL MIRAN PIROVAC dioničko društvo za turizam i ugostiteljstvo</item>
      <item>HOTEL IMPERIAL VODICE dioničko društvo za turizam i ugostiteljstvo</item>
      <item>REGINA društvo s ograničenom odgovornošću za turizam, ugostiteljstvo i poslove turističke agencije</item>
      <item>RIVA SUNCA društvo s ograničenom odgovornošću za usluge</item>
      <item>Ivo Dean</item>
      <item>Radomir Vujović</item>
      <item>Josip Grgić</item>
      <item>Marko Dean</item>
      <item>Nikolina Čoga</item>
      <item>Josip Huljev</item>
      <item>Luiđa Dean</item>
      <item>Demetrio Bauzon</item>
      <item>Joso Vučenović</item>
      <item>TURISTIČKA ZAJEDNICA GRADA VODICA</item>
    </izvorni_sadrzaj>
    <derivirana_varijabla naziv="DomainObject.Predmet.StrankaListFormated_1">
      <item>FINA - Podružnica Šibenik</item>
      <item>Nataša Ban</item>
      <item>AUTO BASTIĆ, društvo s ograničenom odgovornošću za trgovinu i servisiranje automobila</item>
      <item>Hrvatski Telekom d.d.</item>
      <item>HOTEL JADRAN ŠIBENIK dioničko društvo za turizam i ugostiteljstvo</item>
      <item>HOTEL MIRAN PIROVAC dioničko društvo za turizam i ugostiteljstvo</item>
      <item>HOTEL IMPERIAL VODICE dioničko društvo za turizam i ugostiteljstvo</item>
      <item>REGINA društvo s ograničenom odgovornošću za turizam, ugostiteljstvo i poslove turističke agencije</item>
      <item>RIVA SUNCA društvo s ograničenom odgovornošću za usluge</item>
      <item>Ivo Dean</item>
      <item>Radomir Vujović</item>
      <item>Josip Grgić</item>
      <item>Marko Dean</item>
      <item>Nikolina Čoga</item>
      <item>Josip Huljev</item>
      <item>Luiđa Dean</item>
      <item>Demetrio Bauzon</item>
      <item>Joso Vučenović</item>
      <item>TURISTIČKA ZAJEDNICA GRADA VODICA</item>
    </derivirana_varijabla>
  </DomainObject.Predmet.StrankaListFormated>
  <DomainObject.Predmet.StrankaListFormatedOIB>
    <izvorni_sadrzaj>
      <item>FINA - Podružnica Šibenik, OIB 85821130368</item>
      <item>Nataša Ban, OIB 99881876163</item>
      <item>AUTO BASTIĆ, društvo s ograničenom odgovornošću za trgovinu i servisiranje automobila, OIB 66461421746</item>
      <item>Hrvatski Telekom d.d., OIB 81793146560</item>
      <item>HOTEL JADRAN ŠIBENIK dioničko društvo za turizam i ugostiteljstvo, OIB 47183175939</item>
      <item>HOTEL MIRAN PIROVAC dioničko društvo za turizam i ugostiteljstvo, OIB 67751413631</item>
      <item>HOTEL IMPERIAL VODICE dioničko društvo za turizam i ugostiteljstvo, OIB 06819473304</item>
      <item>REGINA društvo s ograničenom odgovornošću za turizam, ugostiteljstvo i poslove turističke agencije, OIB 00844886215</item>
      <item>RIVA SUNCA društvo s ograničenom odgovornošću za usluge, OIB 94337362035</item>
      <item>Ivo Dean, OIB 21424615502</item>
      <item>Radomir Vujović, OIB 51700520481</item>
      <item>Josip Grgić, OIB 70032876480</item>
      <item>Marko Dean, OIB 67160882994</item>
      <item>Nikolina Čoga, OIB 26852486449</item>
      <item>Josip Huljev, OIB 79134386952</item>
      <item>Luiđa Dean, OIB 74773214285</item>
      <item>Demetrio Bauzon, OIB 34485604313</item>
      <item>Joso Vučenović, OIB 39678983963</item>
      <item>TURISTIČKA ZAJEDNICA GRADA VODICA, OIB 75072235859</item>
    </izvorni_sadrzaj>
    <derivirana_varijabla naziv="DomainObject.Predmet.StrankaListFormatedOIB_1">
      <item>FINA - Podružnica Šibenik, OIB 85821130368</item>
      <item>Nataša Ban, OIB 99881876163</item>
      <item>AUTO BASTIĆ, društvo s ograničenom odgovornošću za trgovinu i servisiranje automobila, OIB 66461421746</item>
      <item>Hrvatski Telekom d.d., OIB 81793146560</item>
      <item>HOTEL JADRAN ŠIBENIK dioničko društvo za turizam i ugostiteljstvo, OIB 47183175939</item>
      <item>HOTEL MIRAN PIROVAC dioničko društvo za turizam i ugostiteljstvo, OIB 67751413631</item>
      <item>HOTEL IMPERIAL VODICE dioničko društvo za turizam i ugostiteljstvo, OIB 06819473304</item>
      <item>REGINA društvo s ograničenom odgovornošću za turizam, ugostiteljstvo i poslove turističke agencije, OIB 00844886215</item>
      <item>RIVA SUNCA društvo s ograničenom odgovornošću za usluge, OIB 94337362035</item>
      <item>Ivo Dean, OIB 21424615502</item>
      <item>Radomir Vujović, OIB 51700520481</item>
      <item>Josip Grgić, OIB 70032876480</item>
      <item>Marko Dean, OIB 67160882994</item>
      <item>Nikolina Čoga, OIB 26852486449</item>
      <item>Josip Huljev, OIB 79134386952</item>
      <item>Luiđa Dean, OIB 74773214285</item>
      <item>Demetrio Bauzon, OIB 34485604313</item>
      <item>Joso Vučenović, OIB 39678983963</item>
      <item>TURISTIČKA ZAJEDNICA GRADA VODICA, OIB 75072235859</item>
    </derivirana_varijabla>
  </DomainObject.Predmet.StrankaListFormatedOIB>
  <DomainObject.Predmet.StrankaListFormatedWithAdress>
    <izvorni_sadrzaj>
      <item>FINA - Podružnica Šibenik, Perivoj L. Marune 1, 22000 Šibenik</item>
      <item>Nataša Ban, Ive Družića 4, 22000 Šibenik</item>
      <item>AUTO BASTIĆ, društvo s ograničenom odgovornošću za trgovinu i servisiranje automobila, Magistrala 1 A., 22211 Vodice</item>
      <item>Hrvatski Telekom d.d., Roberta Frangeša Mihanovića 9, 10000 Zagreb</item>
      <item>HOTEL JADRAN ŠIBENIK dioničko društvo za turizam i ugostiteljstvo, Vladimira Nazora 53, 22000 Šibenik</item>
      <item>HOTEL MIRAN PIROVAC dioničko društvo za turizam i ugostiteljstvo, Vladimira Nazora 53, 22000 Šibenik</item>
      <item>HOTEL IMPERIAL VODICE dioničko društvo za turizam i ugostiteljstvo, Vladimira Nazora 53, 22000 Šibenik</item>
      <item>REGINA društvo s ograničenom odgovornošću za turizam, ugostiteljstvo i poslove turističke agencije, Vatroslava Lisinskog 2, 22211 Vodice</item>
      <item>RIVA SUNCA društvo s ograničenom odgovornošću za usluge, Radićeva 27, 10000 Zagreb</item>
      <item>Ivo Dean, Ante Lasan Kabalera 27a, 22211 Vodice</item>
      <item>Radomir Vujović, Stjepana Radića 38, 22000 Šibenik</item>
      <item>Josip Grgić, Vrankovečka 4c, 10000 Zagreb</item>
      <item>Marko Dean, Ante Lasan Kabalera 29, 22211 Vodice</item>
      <item>Nikolina Čoga, Zatonskih Žrtava 76a, 22215 Zaton</item>
      <item>Josip Huljev, Bože Peričića 34, 22000 Šibenik</item>
      <item>Luiđa Dean, Ante Lasan Kabalera 27a, 22211 Vodice</item>
      <item>Demetrio Bauzon, Piazza Della Vittoria 44, Gorizia</item>
      <item>Joso Vučenović, Put Jurasa Iii 6, 22000 Šibenik</item>
      <item>TURISTIČKA ZAJEDNICA GRADA VODICA, Obala Juričev-cota 10, 22211 Vodice</item>
    </izvorni_sadrzaj>
    <derivirana_varijabla naziv="DomainObject.Predmet.StrankaListFormatedWithAdress_1">
      <item>FINA - Podružnica Šibenik, Perivoj L. Marune 1, 22000 Šibenik</item>
      <item>Nataša Ban, Ive Družića 4, 22000 Šibenik</item>
      <item>AUTO BASTIĆ, društvo s ograničenom odgovornošću za trgovinu i servisiranje automobila, Magistrala 1 A., 22211 Vodice</item>
      <item>Hrvatski Telekom d.d., Roberta Frangeša Mihanovića 9, 10000 Zagreb</item>
      <item>HOTEL JADRAN ŠIBENIK dioničko društvo za turizam i ugostiteljstvo, Vladimira Nazora 53, 22000 Šibenik</item>
      <item>HOTEL MIRAN PIROVAC dioničko društvo za turizam i ugostiteljstvo, Vladimira Nazora 53, 22000 Šibenik</item>
      <item>HOTEL IMPERIAL VODICE dioničko društvo za turizam i ugostiteljstvo, Vladimira Nazora 53, 22000 Šibenik</item>
      <item>REGINA društvo s ograničenom odgovornošću za turizam, ugostiteljstvo i poslove turističke agencije, Vatroslava Lisinskog 2, 22211 Vodice</item>
      <item>RIVA SUNCA društvo s ograničenom odgovornošću za usluge, Radićeva 27, 10000 Zagreb</item>
      <item>Ivo Dean, Ante Lasan Kabalera 27a, 22211 Vodice</item>
      <item>Radomir Vujović, Stjepana Radića 38, 22000 Šibenik</item>
      <item>Josip Grgić, Vrankovečka 4c, 10000 Zagreb</item>
      <item>Marko Dean, Ante Lasan Kabalera 29, 22211 Vodice</item>
      <item>Nikolina Čoga, Zatonskih Žrtava 76a, 22215 Zaton</item>
      <item>Josip Huljev, Bože Peričića 34, 22000 Šibenik</item>
      <item>Luiđa Dean, Ante Lasan Kabalera 27a, 22211 Vodice</item>
      <item>Demetrio Bauzon, Piazza Della Vittoria 44, Gorizia</item>
      <item>Joso Vučenović, Put Jurasa Iii 6, 22000 Šibenik</item>
      <item>TURISTIČKA ZAJEDNICA GRADA VODICA, Obala Juričev-cota 10, 22211 Vodice</item>
    </derivirana_varijabla>
  </DomainObject.Predmet.StrankaListFormatedWithAdress>
  <DomainObject.Predmet.StrankaListFormatedWithAdressOIB>
    <izvorni_sadrzaj>
      <item>FINA - Podružnica Šibenik, OIB 85821130368, Perivoj L. Marune 1, 22000 Šibenik</item>
      <item>Nataša Ban, OIB 99881876163, Ive Družića 4, 22000 Šibenik</item>
      <item>AUTO BASTIĆ, društvo s ograničenom odgovornošću za trgovinu i servisiranje automobila, OIB 66461421746, Magistrala 1 A., 22211 Vodice</item>
      <item>Hrvatski Telekom d.d., OIB 81793146560, Roberta Frangeša Mihanovića 9, 10000 Zagreb</item>
      <item>HOTEL JADRAN ŠIBENIK dioničko društvo za turizam i ugostiteljstvo, OIB 47183175939, Vladimira Nazora 53, 22000 Šibenik</item>
      <item>HOTEL MIRAN PIROVAC dioničko društvo za turizam i ugostiteljstvo, OIB 67751413631, Vladimira Nazora 53, 22000 Šibenik</item>
      <item>HOTEL IMPERIAL VODICE dioničko društvo za turizam i ugostiteljstvo, OIB 06819473304, Vladimira Nazora 53, 22000 Šibenik</item>
      <item>REGINA društvo s ograničenom odgovornošću za turizam, ugostiteljstvo i poslove turističke agencije, OIB 00844886215, Vatroslava Lisinskog 2, 22211 Vodice</item>
      <item>RIVA SUNCA društvo s ograničenom odgovornošću za usluge, OIB 94337362035, Radićeva 27, 10000 Zagreb</item>
      <item>Ivo Dean, OIB 21424615502, Ante Lasan Kabalera 27a, 22211 Vodice</item>
      <item>Radomir Vujović, OIB 51700520481, Stjepana Radića 38, 22000 Šibenik</item>
      <item>Josip Grgić, OIB 70032876480, Vrankovečka 4c, 10000 Zagreb</item>
      <item>Marko Dean, OIB 67160882994, Ante Lasan Kabalera 29, 22211 Vodice</item>
      <item>Nikolina Čoga, OIB 26852486449, Zatonskih Žrtava 76a, 22215 Zaton</item>
      <item>Josip Huljev, OIB 79134386952, Bože Peričića 34, 22000 Šibenik</item>
      <item>Luiđa Dean, OIB 74773214285, Ante Lasan Kabalera 27a, 22211 Vodice</item>
      <item>Demetrio Bauzon, OIB 34485604313, Piazza Della Vittoria 44, Gorizia</item>
      <item>Joso Vučenović, OIB 39678983963, Put Jurasa Iii 6, 22000 Šibenik</item>
      <item>TURISTIČKA ZAJEDNICA GRADA VODICA, OIB 75072235859, Obala Juričev-cota 10, 22211 Vodice</item>
    </izvorni_sadrzaj>
    <derivirana_varijabla naziv="DomainObject.Predmet.StrankaListFormatedWithAdressOIB_1">
      <item>FINA - Podružnica Šibenik, OIB 85821130368, Perivoj L. Marune 1, 22000 Šibenik</item>
      <item>Nataša Ban, OIB 99881876163, Ive Družića 4, 22000 Šibenik</item>
      <item>AUTO BASTIĆ, društvo s ograničenom odgovornošću za trgovinu i servisiranje automobila, OIB 66461421746, Magistrala 1 A., 22211 Vodice</item>
      <item>Hrvatski Telekom d.d., OIB 81793146560, Roberta Frangeša Mihanovića 9, 10000 Zagreb</item>
      <item>HOTEL JADRAN ŠIBENIK dioničko društvo za turizam i ugostiteljstvo, OIB 47183175939, Vladimira Nazora 53, 22000 Šibenik</item>
      <item>HOTEL MIRAN PIROVAC dioničko društvo za turizam i ugostiteljstvo, OIB 67751413631, Vladimira Nazora 53, 22000 Šibenik</item>
      <item>HOTEL IMPERIAL VODICE dioničko društvo za turizam i ugostiteljstvo, OIB 06819473304, Vladimira Nazora 53, 22000 Šibenik</item>
      <item>REGINA društvo s ograničenom odgovornošću za turizam, ugostiteljstvo i poslove turističke agencije, OIB 00844886215, Vatroslava Lisinskog 2, 22211 Vodice</item>
      <item>RIVA SUNCA društvo s ograničenom odgovornošću za usluge, OIB 94337362035, Radićeva 27, 10000 Zagreb</item>
      <item>Ivo Dean, OIB 21424615502, Ante Lasan Kabalera 27a, 22211 Vodice</item>
      <item>Radomir Vujović, OIB 51700520481, Stjepana Radića 38, 22000 Šibenik</item>
      <item>Josip Grgić, OIB 70032876480, Vrankovečka 4c, 10000 Zagreb</item>
      <item>Marko Dean, OIB 67160882994, Ante Lasan Kabalera 29, 22211 Vodice</item>
      <item>Nikolina Čoga, OIB 26852486449, Zatonskih Žrtava 76a, 22215 Zaton</item>
      <item>Josip Huljev, OIB 79134386952, Bože Peričića 34, 22000 Šibenik</item>
      <item>Luiđa Dean, OIB 74773214285, Ante Lasan Kabalera 27a, 22211 Vodice</item>
      <item>Demetrio Bauzon, OIB 34485604313, Piazza Della Vittoria 44, Gorizia</item>
      <item>Joso Vučenović, OIB 39678983963, Put Jurasa Iii 6, 22000 Šibenik</item>
      <item>TURISTIČKA ZAJEDNICA GRADA VODICA, OIB 75072235859, Obala Juričev-cota 10, 22211 Vodice</item>
    </derivirana_varijabla>
  </DomainObject.Predmet.StrankaListFormatedWithAdressOIB>
  <DomainObject.Predmet.StrankaListNazivFormated>
    <izvorni_sadrzaj>
      <item>FINA - Podružnica Šibenik</item>
      <item>Nataša Ban</item>
      <item>AUTO BASTIĆ, društvo s ograničenom odgovornošću za trgovinu i servisiranje automobila</item>
      <item>Hrvatski Telekom d.d.</item>
      <item>HOTEL JADRAN ŠIBENIK dioničko društvo za turizam i ugostiteljstvo</item>
      <item>HOTEL MIRAN PIROVAC dioničko društvo za turizam i ugostiteljstvo</item>
      <item>HOTEL IMPERIAL VODICE dioničko društvo za turizam i ugostiteljstvo</item>
      <item>REGINA društvo s ograničenom odgovornošću za turizam, ugostiteljstvo i poslove turističke agencije</item>
      <item>RIVA SUNCA društvo s ograničenom odgovornošću za usluge</item>
      <item>Ivo Dean</item>
      <item>Radomir Vujović</item>
      <item>Josip Grgić</item>
      <item>Marko Dean</item>
      <item>Nikolina Čoga</item>
      <item>Josip Huljev</item>
      <item>Luiđa Dean</item>
      <item>Demetrio Bauzon</item>
      <item>Joso Vučenović</item>
      <item>TURISTIČKA ZAJEDNICA GRADA VODICA</item>
    </izvorni_sadrzaj>
    <derivirana_varijabla naziv="DomainObject.Predmet.StrankaListNazivFormated_1">
      <item>FINA - Podružnica Šibenik</item>
      <item>Nataša Ban</item>
      <item>AUTO BASTIĆ, društvo s ograničenom odgovornošću za trgovinu i servisiranje automobila</item>
      <item>Hrvatski Telekom d.d.</item>
      <item>HOTEL JADRAN ŠIBENIK dioničko društvo za turizam i ugostiteljstvo</item>
      <item>HOTEL MIRAN PIROVAC dioničko društvo za turizam i ugostiteljstvo</item>
      <item>HOTEL IMPERIAL VODICE dioničko društvo za turizam i ugostiteljstvo</item>
      <item>REGINA društvo s ograničenom odgovornošću za turizam, ugostiteljstvo i poslove turističke agencije</item>
      <item>RIVA SUNCA društvo s ograničenom odgovornošću za usluge</item>
      <item>Ivo Dean</item>
      <item>Radomir Vujović</item>
      <item>Josip Grgić</item>
      <item>Marko Dean</item>
      <item>Nikolina Čoga</item>
      <item>Josip Huljev</item>
      <item>Luiđa Dean</item>
      <item>Demetrio Bauzon</item>
      <item>Joso Vučenović</item>
      <item>TURISTIČKA ZAJEDNICA GRADA VODICA</item>
    </derivirana_varijabla>
  </DomainObject.Predmet.StrankaListNazivFormated>
  <DomainObject.Predmet.StrankaListNazivFormatedOIB>
    <izvorni_sadrzaj>
      <item>FINA - Podružnica Šibenik, OIB 85821130368</item>
      <item>Nataša Ban, OIB 99881876163</item>
      <item>AUTO BASTIĆ, društvo s ograničenom odgovornošću za trgovinu i servisiranje automobila, OIB 66461421746</item>
      <item>Hrvatski Telekom d.d., OIB 81793146560</item>
      <item>HOTEL JADRAN ŠIBENIK dioničko društvo za turizam i ugostiteljstvo, OIB 47183175939</item>
      <item>HOTEL MIRAN PIROVAC dioničko društvo za turizam i ugostiteljstvo, OIB 67751413631</item>
      <item>HOTEL IMPERIAL VODICE dioničko društvo za turizam i ugostiteljstvo, OIB 06819473304</item>
      <item>REGINA društvo s ograničenom odgovornošću za turizam, ugostiteljstvo i poslove turističke agencije, OIB 00844886215</item>
      <item>RIVA SUNCA društvo s ograničenom odgovornošću za usluge, OIB 94337362035</item>
      <item>Ivo Dean, OIB 21424615502</item>
      <item>Radomir Vujović, OIB 51700520481</item>
      <item>Josip Grgić, OIB 70032876480</item>
      <item>Marko Dean, OIB 67160882994</item>
      <item>Nikolina Čoga, OIB 26852486449</item>
      <item>Josip Huljev, OIB 79134386952</item>
      <item>Luiđa Dean, OIB 74773214285</item>
      <item>Demetrio Bauzon, OIB 34485604313</item>
      <item>Joso Vučenović, OIB 39678983963</item>
      <item>TURISTIČKA ZAJEDNICA GRADA VODICA, OIB 75072235859</item>
    </izvorni_sadrzaj>
    <derivirana_varijabla naziv="DomainObject.Predmet.StrankaListNazivFormatedOIB_1">
      <item>FINA - Podružnica Šibenik, OIB 85821130368</item>
      <item>Nataša Ban, OIB 99881876163</item>
      <item>AUTO BASTIĆ, društvo s ograničenom odgovornošću za trgovinu i servisiranje automobila, OIB 66461421746</item>
      <item>Hrvatski Telekom d.d., OIB 81793146560</item>
      <item>HOTEL JADRAN ŠIBENIK dioničko društvo za turizam i ugostiteljstvo, OIB 47183175939</item>
      <item>HOTEL MIRAN PIROVAC dioničko društvo za turizam i ugostiteljstvo, OIB 67751413631</item>
      <item>HOTEL IMPERIAL VODICE dioničko društvo za turizam i ugostiteljstvo, OIB 06819473304</item>
      <item>REGINA društvo s ograničenom odgovornošću za turizam, ugostiteljstvo i poslove turističke agencije, OIB 00844886215</item>
      <item>RIVA SUNCA društvo s ograničenom odgovornošću za usluge, OIB 94337362035</item>
      <item>Ivo Dean, OIB 21424615502</item>
      <item>Radomir Vujović, OIB 51700520481</item>
      <item>Josip Grgić, OIB 70032876480</item>
      <item>Marko Dean, OIB 67160882994</item>
      <item>Nikolina Čoga, OIB 26852486449</item>
      <item>Josip Huljev, OIB 79134386952</item>
      <item>Luiđa Dean, OIB 74773214285</item>
      <item>Demetrio Bauzon, OIB 34485604313</item>
      <item>Joso Vučenović, OIB 39678983963</item>
      <item>TURISTIČKA ZAJEDNICA GRADA VODICA, OIB 75072235859</item>
    </derivirana_varijabla>
  </DomainObject.Predmet.StrankaListNazivFormatedOIB>
  <DomainObject.Predmet.ProtuStrankaListFormated>
    <izvorni_sadrzaj>
      <item>RIVIJERA hoteli i kampovi d.d.</item>
    </izvorni_sadrzaj>
    <derivirana_varijabla naziv="DomainObject.Predmet.ProtuStrankaListFormated_1">
      <item>RIVIJERA hoteli i kampovi d.d.</item>
    </derivirana_varijabla>
  </DomainObject.Predmet.ProtuStrankaListFormated>
  <DomainObject.Predmet.ProtuStrankaListFormatedOIB>
    <izvorni_sadrzaj>
      <item>RIVIJERA hoteli i kampovi d.d., OIB 04184053283</item>
    </izvorni_sadrzaj>
    <derivirana_varijabla naziv="DomainObject.Predmet.ProtuStrankaListFormatedOIB_1">
      <item>RIVIJERA hoteli i kampovi d.d., OIB 04184053283</item>
    </derivirana_varijabla>
  </DomainObject.Predmet.ProtuStrankaListFormatedOIB>
  <DomainObject.Predmet.ProtuStrankaListFormatedWithAdress>
    <izvorni_sadrzaj>
      <item>RIVIJERA hoteli i kampovi d.d., Vladimira Nazora 53, 22000 Šibenik</item>
    </izvorni_sadrzaj>
    <derivirana_varijabla naziv="DomainObject.Predmet.ProtuStrankaListFormatedWithAdress_1">
      <item>RIVIJERA hoteli i kampovi d.d., Vladimira Nazora 53, 22000 Šibenik</item>
    </derivirana_varijabla>
  </DomainObject.Predmet.ProtuStrankaListFormatedWithAdress>
  <DomainObject.Predmet.ProtuStrankaListFormatedWithAdressOIB>
    <izvorni_sadrzaj>
      <item>RIVIJERA hoteli i kampovi d.d., OIB 04184053283, Vladimira Nazora 53, 22000 Šibenik</item>
    </izvorni_sadrzaj>
    <derivirana_varijabla naziv="DomainObject.Predmet.ProtuStrankaListFormatedWithAdressOIB_1">
      <item>RIVIJERA hoteli i kampovi d.d., OIB 04184053283, Vladimira Nazora 53, 22000 Šibenik</item>
    </derivirana_varijabla>
  </DomainObject.Predmet.ProtuStrankaListFormatedWithAdressOIB>
  <DomainObject.Predmet.ProtuStrankaListNazivFormated>
    <izvorni_sadrzaj>
      <item>RIVIJERA hoteli i kampovi d.d.</item>
    </izvorni_sadrzaj>
    <derivirana_varijabla naziv="DomainObject.Predmet.ProtuStrankaListNazivFormated_1">
      <item>RIVIJERA hoteli i kampovi d.d.</item>
    </derivirana_varijabla>
  </DomainObject.Predmet.ProtuStrankaListNazivFormated>
  <DomainObject.Predmet.ProtuStrankaListNazivFormatedOIB>
    <izvorni_sadrzaj>
      <item>RIVIJERA hoteli i kampovi d.d., OIB 04184053283</item>
    </izvorni_sadrzaj>
    <derivirana_varijabla naziv="DomainObject.Predmet.ProtuStrankaListNazivFormatedOIB_1">
      <item>RIVIJERA hoteli i kampovi d.d., OIB 04184053283</item>
    </derivirana_varijabla>
  </DomainObject.Predmet.ProtuStrankaListNazivFormatedOIB>
  <DomainObject.Predmet.OstaliListFormated>
    <izvorni_sadrzaj>
      <item>Nataša Ban</item>
    </izvorni_sadrzaj>
    <derivirana_varijabla naziv="DomainObject.Predmet.OstaliListFormated_1">
      <item>Nataša Ban</item>
    </derivirana_varijabla>
  </DomainObject.Predmet.OstaliListFormated>
  <DomainObject.Predmet.OstaliListFormatedOIB>
    <izvorni_sadrzaj>
      <item>Nataša Ban, OIB 99881876163</item>
    </izvorni_sadrzaj>
    <derivirana_varijabla naziv="DomainObject.Predmet.OstaliListFormatedOIB_1">
      <item>Nataša Ban, OIB 99881876163</item>
    </derivirana_varijabla>
  </DomainObject.Predmet.OstaliListFormatedOIB>
  <DomainObject.Predmet.OstaliListFormatedWithAdress>
    <izvorni_sadrzaj>
      <item>Nataša Ban, Ive Družića 4, 22000 Šibenik</item>
    </izvorni_sadrzaj>
    <derivirana_varijabla naziv="DomainObject.Predmet.OstaliListFormatedWithAdress_1">
      <item>Nataša Ban, Ive Družića 4, 22000 Šibenik</item>
    </derivirana_varijabla>
  </DomainObject.Predmet.OstaliListFormatedWithAdress>
  <DomainObject.Predmet.OstaliListFormatedWithAdressOIB>
    <izvorni_sadrzaj>
      <item>Nataša Ban, OIB 99881876163, Ive Družića 4, 22000 Šibenik</item>
    </izvorni_sadrzaj>
    <derivirana_varijabla naziv="DomainObject.Predmet.OstaliListFormatedWithAdressOIB_1">
      <item>Nataša Ban, OIB 99881876163, Ive Družića 4, 22000 Šibenik</item>
    </derivirana_varijabla>
  </DomainObject.Predmet.OstaliListFormatedWithAdressOIB>
  <DomainObject.Predmet.OstaliListNazivFormated>
    <izvorni_sadrzaj>
      <item>Nataša Ban</item>
    </izvorni_sadrzaj>
    <derivirana_varijabla naziv="DomainObject.Predmet.OstaliListNazivFormated_1">
      <item>Nataša Ban</item>
    </derivirana_varijabla>
  </DomainObject.Predmet.OstaliListNazivFormated>
  <DomainObject.Predmet.OstaliListNazivFormatedOIB>
    <izvorni_sadrzaj>
      <item>Nataša Ban, OIB 99881876163</item>
    </izvorni_sadrzaj>
    <derivirana_varijabla naziv="DomainObject.Predmet.OstaliListNazivFormatedOIB_1">
      <item>Nataša Ban, OIB 99881876163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ožujka 2018.</izvorni_sadrzaj>
    <derivirana_varijabla naziv="DomainObject.Datum_1">30. ožujka 2018.</derivirana_varijabla>
  </DomainObject.Datum>
  <DomainObject.PoslovniBrojDokumenta>
    <izvorni_sadrzaj/>
    <derivirana_varijabla naziv="DomainObject.PoslovniBrojDokumenta_1"/>
  </DomainObject.PoslovniBrojDokumenta>
  <DomainObject.Predmet.StrankaIDrugi>
    <izvorni_sadrzaj>FINA - Podružnica Šibenik i dr.</izvorni_sadrzaj>
    <derivirana_varijabla naziv="DomainObject.Predmet.StrankaIDrugi_1">FINA - Podružnica Šibenik i dr.</derivirana_varijabla>
  </DomainObject.Predmet.StrankaIDrugi>
  <DomainObject.Predmet.ProtustrankaIDrugi>
    <izvorni_sadrzaj>RIVIJERA hoteli i kampovi d.d.</izvorni_sadrzaj>
    <derivirana_varijabla naziv="DomainObject.Predmet.ProtustrankaIDrugi_1">RIVIJERA hoteli i kampovi d.d.</derivirana_varijabla>
  </DomainObject.Predmet.ProtustrankaIDrugi>
  <DomainObject.Predmet.StrankaIDrugiAdressOIB>
    <izvorni_sadrzaj>FINA - Podružnica Šibenik, OIB 85821130368, Perivoj L. Marune 1, 22000 Šibenik i dr.</izvorni_sadrzaj>
    <derivirana_varijabla naziv="DomainObject.Predmet.StrankaIDrugiAdressOIB_1">FINA - Podružnica Šibenik, OIB 85821130368, Perivoj L. Marune 1, 22000 Šibenik i dr.</derivirana_varijabla>
  </DomainObject.Predmet.StrankaIDrugiAdressOIB>
  <DomainObject.Predmet.ProtustrankaIDrugiAdressOIB>
    <izvorni_sadrzaj>RIVIJERA hoteli i kampovi d.d., OIB 04184053283, Vladimira Nazora 53, 22000 Šibenik</izvorni_sadrzaj>
    <derivirana_varijabla naziv="DomainObject.Predmet.ProtustrankaIDrugiAdressOIB_1">RIVIJERA hoteli i kampovi d.d., OIB 04184053283, Vladimira Nazora 53,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RIVIJERA hoteli i kampovi d.d.</item>
      <item>FINA - Podružnica Šibenik</item>
      <item>Nataša Ban</item>
      <item>Nataša Ban</item>
      <item>AUTO BASTIĆ, društvo s ograničenom odgovornošću za trgovinu i servisiranje automobila</item>
      <item>Hrvatski Telekom d.d.</item>
      <item>HOTEL JADRAN ŠIBENIK dioničko društvo za turizam i ugostiteljstvo</item>
      <item>HOTEL MIRAN PIROVAC dioničko društvo za turizam i ugostiteljstvo</item>
      <item>HOTEL IMPERIAL VODICE dioničko društvo za turizam i ugostiteljstvo</item>
      <item>REGINA društvo s ograničenom odgovornošću za turizam, ugostiteljstvo i poslove turističke agencije</item>
      <item>RIVA SUNCA društvo s ograničenom odgovornošću za usluge</item>
      <item>Ivo Dean</item>
      <item>Radomir Vujović</item>
      <item>Josip Grgić</item>
      <item>Marko Dean</item>
      <item>Nikolina Čoga</item>
      <item>Josip Huljev</item>
      <item>Luiđa Dean</item>
      <item>Demetrio Bauzon</item>
      <item>Joso Vučenović</item>
      <item>TURISTIČKA ZAJEDNICA GRADA VODICA</item>
    </izvorni_sadrzaj>
    <derivirana_varijabla naziv="DomainObject.Predmet.SudioniciListNaziv_1">
      <item>RIVIJERA hoteli i kampovi d.d.</item>
      <item>FINA - Podružnica Šibenik</item>
      <item>Nataša Ban</item>
      <item>Nataša Ban</item>
      <item>AUTO BASTIĆ, društvo s ograničenom odgovornošću za trgovinu i servisiranje automobila</item>
      <item>Hrvatski Telekom d.d.</item>
      <item>HOTEL JADRAN ŠIBENIK dioničko društvo za turizam i ugostiteljstvo</item>
      <item>HOTEL MIRAN PIROVAC dioničko društvo za turizam i ugostiteljstvo</item>
      <item>HOTEL IMPERIAL VODICE dioničko društvo za turizam i ugostiteljstvo</item>
      <item>REGINA društvo s ograničenom odgovornošću za turizam, ugostiteljstvo i poslove turističke agencije</item>
      <item>RIVA SUNCA društvo s ograničenom odgovornošću za usluge</item>
      <item>Ivo Dean</item>
      <item>Radomir Vujović</item>
      <item>Josip Grgić</item>
      <item>Marko Dean</item>
      <item>Nikolina Čoga</item>
      <item>Josip Huljev</item>
      <item>Luiđa Dean</item>
      <item>Demetrio Bauzon</item>
      <item>Joso Vučenović</item>
      <item>TURISTIČKA ZAJEDNICA GRADA VODICA</item>
    </derivirana_varijabla>
  </DomainObject.Predmet.SudioniciListNaziv>
  <DomainObject.Predmet.SudioniciListAdressOIB>
    <izvorni_sadrzaj>
      <item>RIVIJERA hoteli i kampovi d.d., OIB 04184053283, Vladimira Nazora 53,22000 Šibenik</item>
      <item>FINA - Podružnica Šibenik, OIB 85821130368, Perivoj L. Marune 1,22000 Šibenik</item>
      <item>Nataša Ban, OIB 99881876163, Ive Družića 4,22000 Šibenik</item>
      <item>Nataša Ban, OIB 99881876163, Ive Družića 4,22000 Šibenik</item>
      <item>AUTO BASTIĆ, društvo s ograničenom odgovornošću za trgovinu i servisiranje automobila, OIB 66461421746, Magistrala 1 A.,22211 Vodice</item>
      <item>Hrvatski Telekom d.d., OIB 81793146560, Roberta Frangeša Mihanovića 9,10000 Zagreb</item>
      <item>HOTEL JADRAN ŠIBENIK dioničko društvo za turizam i ugostiteljstvo, OIB 47183175939, Vladimira Nazora 53,22000 Šibenik</item>
      <item>HOTEL MIRAN PIROVAC dioničko društvo za turizam i ugostiteljstvo, OIB 67751413631, Vladimira Nazora 53,22000 Šibenik</item>
      <item>HOTEL IMPERIAL VODICE dioničko društvo za turizam i ugostiteljstvo, OIB 06819473304, Vladimira Nazora 53,22000 Šibenik</item>
      <item>REGINA društvo s ograničenom odgovornošću za turizam, ugostiteljstvo i poslove turističke agencije, OIB 00844886215, Vatroslava Lisinskog 2,22211 Vodice</item>
      <item>RIVA SUNCA društvo s ograničenom odgovornošću za usluge, OIB 94337362035, Radićeva 27,10000 Zagreb</item>
      <item>Ivo Dean, OIB 21424615502, Ante Lasan Kabalera 27a,22211 Vodice</item>
      <item>Radomir Vujović, OIB 51700520481, Stjepana Radića 38,22000 Šibenik</item>
      <item>Josip Grgić, OIB 70032876480, Vrankovečka 4c,10000 Zagreb</item>
      <item>Marko Dean, OIB 67160882994, Ante Lasan Kabalera 29,22211 Vodice</item>
      <item>Nikolina Čoga, OIB 26852486449, Zatonskih Žrtava 76a,22215 Zaton</item>
      <item>Josip Huljev, OIB 79134386952, Bože Peričića 34,22000 Šibenik</item>
      <item>Luiđa Dean, OIB 74773214285, Ante Lasan Kabalera 27a,22211 Vodice</item>
      <item>Demetrio Bauzon, OIB 34485604313, Piazza Della Vittoria 44,Gorizia</item>
      <item>Joso Vučenović, OIB 39678983963, Put Jurasa Iii 6,22000 Šibenik</item>
      <item>TURISTIČKA ZAJEDNICA GRADA VODICA, OIB 75072235859, Obala Juričev-cota 10,22211 Vodice</item>
    </izvorni_sadrzaj>
    <derivirana_varijabla naziv="DomainObject.Predmet.SudioniciListAdressOIB_1">
      <item>RIVIJERA hoteli i kampovi d.d., OIB 04184053283, Vladimira Nazora 53,22000 Šibenik</item>
      <item>FINA - Podružnica Šibenik, OIB 85821130368, Perivoj L. Marune 1,22000 Šibenik</item>
      <item>Nataša Ban, OIB 99881876163, Ive Družića 4,22000 Šibenik</item>
      <item>Nataša Ban, OIB 99881876163, Ive Družića 4,22000 Šibenik</item>
      <item>AUTO BASTIĆ, društvo s ograničenom odgovornošću za trgovinu i servisiranje automobila, OIB 66461421746, Magistrala 1 A.,22211 Vodice</item>
      <item>Hrvatski Telekom d.d., OIB 81793146560, Roberta Frangeša Mihanovića 9,10000 Zagreb</item>
      <item>HOTEL JADRAN ŠIBENIK dioničko društvo za turizam i ugostiteljstvo, OIB 47183175939, Vladimira Nazora 53,22000 Šibenik</item>
      <item>HOTEL MIRAN PIROVAC dioničko društvo za turizam i ugostiteljstvo, OIB 67751413631, Vladimira Nazora 53,22000 Šibenik</item>
      <item>HOTEL IMPERIAL VODICE dioničko društvo za turizam i ugostiteljstvo, OIB 06819473304, Vladimira Nazora 53,22000 Šibenik</item>
      <item>REGINA društvo s ograničenom odgovornošću za turizam, ugostiteljstvo i poslove turističke agencije, OIB 00844886215, Vatroslava Lisinskog 2,22211 Vodice</item>
      <item>RIVA SUNCA društvo s ograničenom odgovornošću za usluge, OIB 94337362035, Radićeva 27,10000 Zagreb</item>
      <item>Ivo Dean, OIB 21424615502, Ante Lasan Kabalera 27a,22211 Vodice</item>
      <item>Radomir Vujović, OIB 51700520481, Stjepana Radića 38,22000 Šibenik</item>
      <item>Josip Grgić, OIB 70032876480, Vrankovečka 4c,10000 Zagreb</item>
      <item>Marko Dean, OIB 67160882994, Ante Lasan Kabalera 29,22211 Vodice</item>
      <item>Nikolina Čoga, OIB 26852486449, Zatonskih Žrtava 76a,22215 Zaton</item>
      <item>Josip Huljev, OIB 79134386952, Bože Peričića 34,22000 Šibenik</item>
      <item>Luiđa Dean, OIB 74773214285, Ante Lasan Kabalera 27a,22211 Vodice</item>
      <item>Demetrio Bauzon, OIB 34485604313, Piazza Della Vittoria 44,Gorizia</item>
      <item>Joso Vučenović, OIB 39678983963, Put Jurasa Iii 6,22000 Šibenik</item>
      <item>TURISTIČKA ZAJEDNICA GRADA VODICA, OIB 75072235859, Obala Juričev-cota 10,22211 Vodice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04184053283</item>
      <item>, OIB 85821130368</item>
      <item>, OIB 99881876163</item>
      <item>, OIB 99881876163</item>
      <item>, OIB 66461421746</item>
      <item>, OIB 81793146560</item>
      <item>, OIB 47183175939</item>
      <item>, OIB 67751413631</item>
      <item>, OIB 06819473304</item>
      <item>, OIB 00844886215</item>
      <item>, OIB 94337362035</item>
      <item>, OIB 21424615502</item>
      <item>, OIB 51700520481</item>
      <item>, OIB 70032876480</item>
      <item>, OIB 67160882994</item>
      <item>, OIB 26852486449</item>
      <item>, OIB 79134386952</item>
      <item>, OIB 74773214285</item>
      <item>, OIB 34485604313</item>
      <item>, OIB 39678983963</item>
      <item>, OIB 75072235859</item>
    </izvorni_sadrzaj>
    <derivirana_varijabla naziv="DomainObject.Predmet.SudioniciListNazivOIB_1">
      <item>, OIB 04184053283</item>
      <item>, OIB 85821130368</item>
      <item>, OIB 99881876163</item>
      <item>, OIB 99881876163</item>
      <item>, OIB 66461421746</item>
      <item>, OIB 81793146560</item>
      <item>, OIB 47183175939</item>
      <item>, OIB 67751413631</item>
      <item>, OIB 06819473304</item>
      <item>, OIB 00844886215</item>
      <item>, OIB 94337362035</item>
      <item>, OIB 21424615502</item>
      <item>, OIB 51700520481</item>
      <item>, OIB 70032876480</item>
      <item>, OIB 67160882994</item>
      <item>, OIB 26852486449</item>
      <item>, OIB 79134386952</item>
      <item>, OIB 74773214285</item>
      <item>, OIB 34485604313</item>
      <item>, OIB 39678983963</item>
      <item>, OIB 75072235859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Ivica Matas, OIB 98549799157, Put Gimnazije 55 Šibenik</item>
    </izvorni_sadrzaj>
    <derivirana_varijabla naziv="DomainObject.Predmet.StecajniUpraviteljiListAddressOIB_1">
      <item>Ivica Matas, OIB 98549799157, Put Gimnazije 55 Šibenik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64A81C7-8658-4192-A18F-CA322260E22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properties:Pages>
  <properties:Words>319</properties:Words>
  <properties:Characters>1707</properties:Characters>
  <properties:Lines>52</properties:Lines>
  <properties:Paragraphs>23</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2182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2018-03-30T09:19:00Z</dcterms:created>
  <dc:creator>Ardena Bajlo</dc:creator>
  <cp:lastModifiedBy>Vedrana Raspović</cp:lastModifiedBy>
  <cp:lastPrinted>2018-03-30T09:19:00Z</cp:lastPrinted>
  <dcterms:modified xmlns:xsi="http://www.w3.org/2001/XMLSchema-instance" xsi:type="dcterms:W3CDTF">2018-03-30T09:57:00Z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sazivanje skupštine vjerovnika (St-1081-16 zaključak zakazivanje skupštine vjerovnika za travanj 2018.docx)</vt:lpwstr>
  </prop:property>
  <prop:property name="CC_coloring" pid="4" fmtid="{D5CDD505-2E9C-101B-9397-08002B2CF9AE}">
    <vt:bool>false</vt:bool>
  </prop:property>
  <prop:property name="BrojStranica" pid="5" fmtid="{D5CDD505-2E9C-101B-9397-08002B2CF9AE}">
    <vt:i4>1</vt:i4>
  </prop:property>
</prop:Properties>
</file>