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f6d2" w14:paraId="541f6d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542F43" w:rsidRPr="0077472A">
        <w:t>Trgovački sud u Pazinu, po stečajnoj sutkinji Tijani Licul, po prijedlogu predlagatelja Financijske agencije, OIB: 85821130368, Regionalni centar Rijeka, Podružnica Pula, Giardini 5, radi otvaranja stečajnog postupka nad dužnikom</w:t>
      </w:r>
      <w:r w:rsidR="00542F43">
        <w:t xml:space="preserve"> </w:t>
      </w:r>
      <w:r w:rsidR="00741677" w:rsidRPr="00741677">
        <w:t>OPTIKA ORSAL d.o.o. BUJE</w:t>
      </w:r>
      <w:r w:rsidR="00542F43">
        <w:t xml:space="preserve">, </w:t>
      </w:r>
      <w:r w:rsidR="00741677">
        <w:t>Buje</w:t>
      </w:r>
      <w:r w:rsidR="00542F43">
        <w:t xml:space="preserve">, </w:t>
      </w:r>
      <w:r w:rsidR="00741677">
        <w:t>1. svibnja 6</w:t>
      </w:r>
      <w:r w:rsidR="00542F43">
        <w:t xml:space="preserve">, OIB: </w:t>
      </w:r>
      <w:r w:rsidR="00741677" w:rsidRPr="00741677">
        <w:t>81795559820</w:t>
      </w:r>
      <w:r w:rsidR="00561D90">
        <w:t>,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741677" w:rsidRPr="00741677">
        <w:t>OPTIKA ORSAL d.o.o. BUJE</w:t>
      </w:r>
      <w:r w:rsidR="00741677">
        <w:t xml:space="preserve">, Buje, 1. svibnja 6, OIB: </w:t>
      </w:r>
      <w:r w:rsidR="00741677" w:rsidRPr="00741677">
        <w:t>81795559820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BC0B8D">
        <w:rPr>
          <w:b/>
          <w:lang w:val="pl-PL"/>
        </w:rPr>
        <w:t>7</w:t>
      </w:r>
      <w:r w:rsidR="00B17BB5" w:rsidRPr="0077472A">
        <w:rPr>
          <w:b/>
          <w:lang w:val="pl-PL"/>
        </w:rPr>
        <w:t xml:space="preserve">. </w:t>
      </w:r>
      <w:r w:rsidR="00BC0B8D">
        <w:rPr>
          <w:b/>
          <w:lang w:val="pl-PL"/>
        </w:rPr>
        <w:t>studenog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BC0B8D">
        <w:rPr>
          <w:b/>
          <w:lang w:val="pl-PL"/>
        </w:rPr>
        <w:t>12</w:t>
      </w:r>
      <w:r w:rsidR="00E77510">
        <w:rPr>
          <w:b/>
          <w:lang w:val="pl-PL"/>
        </w:rPr>
        <w:t>:</w:t>
      </w:r>
      <w:r w:rsidR="00BC0B8D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C0795E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BC0B8D">
        <w:t>Financijska agencija</w:t>
      </w:r>
      <w:r w:rsidR="00BC0B8D" w:rsidRPr="0077472A">
        <w:t>, OIB: 85821130368, Regionalni centar Rijeka, Podružnica Pula, Giardini 5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BC0B8D" w:rsidRPr="00741677">
        <w:t>OPTIKA ORSAL d.o.o. BUJE</w:t>
      </w:r>
      <w:r w:rsidR="00BC0B8D">
        <w:t xml:space="preserve">, Buje, 1. svibnja 6, OIB: </w:t>
      </w:r>
      <w:r w:rsidR="00BC0B8D" w:rsidRPr="00741677">
        <w:t>81795559820</w:t>
      </w:r>
      <w:r w:rsidR="00115E9B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210804">
        <w:rPr>
          <w:lang w:val="sv-SE"/>
        </w:rPr>
        <w:t>Orsalinde Merdita, Buje, Giuseppe Mazzini 4</w:t>
      </w:r>
      <w:r w:rsidR="006D6EC8">
        <w:rPr>
          <w:lang w:val="sv-SE"/>
        </w:rPr>
        <w:t>.</w:t>
      </w:r>
    </w:p>
    <w:p w:rsidRDefault="003F2208" w:rsidP="005E3EB7" w:rsidR="003F2208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>
        <w:tab/>
      </w:r>
      <w:r w:rsidRPr="0077472A">
        <w:t>II. Poziva</w:t>
      </w:r>
      <w:r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210804">
        <w:rPr>
          <w:lang w:val="sv-SE"/>
        </w:rPr>
        <w:t>Orsalinde Merdita, Buje,</w:t>
      </w:r>
      <w:r>
        <w:rPr>
          <w:lang w:val="sv-SE"/>
        </w:rPr>
        <w:t xml:space="preserve"> </w:t>
      </w:r>
      <w:r w:rsidRPr="0077472A">
        <w:rPr>
          <w:lang w:val="sv-SE"/>
        </w:rPr>
        <w:t>da pristup</w:t>
      </w:r>
      <w:r>
        <w:rPr>
          <w:lang w:val="sv-SE"/>
        </w:rPr>
        <w:t xml:space="preserve">i </w:t>
      </w:r>
      <w:r w:rsidRPr="0077472A">
        <w:rPr>
          <w:lang w:val="sv-SE"/>
        </w:rPr>
        <w:t>u sud na zakazano ročište radi očitovanja o prijedlogu za otvaranje stečajnog postupka te postojanju razloga za otvaranje stečajnog postupka.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III. Nalaže se zakonsk</w:t>
      </w:r>
      <w:r>
        <w:rPr>
          <w:lang w:val="sv-SE"/>
        </w:rPr>
        <w:t>om</w:t>
      </w:r>
      <w:r w:rsidRPr="0077472A">
        <w:rPr>
          <w:lang w:val="sv-SE"/>
        </w:rPr>
        <w:t xml:space="preserve"> zastupni</w:t>
      </w:r>
      <w:r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A7F17">
        <w:rPr>
          <w:lang w:val="sv-SE"/>
        </w:rPr>
        <w:t>Orsalinde Merditi, Buje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dostav</w:t>
      </w:r>
      <w:r>
        <w:rPr>
          <w:lang w:val="sv-SE"/>
        </w:rPr>
        <w:t>i</w:t>
      </w:r>
      <w:r w:rsidRPr="0077472A">
        <w:rPr>
          <w:lang w:val="sv-SE"/>
        </w:rPr>
        <w:t xml:space="preserve"> sudu popis imovine i obveza dužnika, u kojem će osobito naznačiti: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1/ nekretnine i pokretnine,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5/ novčana sredstava na računima,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6/ drugu imovinu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8/ druge  novčane i nenovčane obveze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10/ izlučna prava, </w:t>
      </w:r>
    </w:p>
    <w:p w:rsidRDefault="003F2208" w:rsidP="003F2208" w:rsidR="003F2208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3F2208" w:rsidP="003F2208" w:rsidR="003F2208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F2208" w:rsidP="003F2208" w:rsidR="003F2208" w:rsidRPr="0077472A">
      <w:pPr>
        <w:ind w:right="-288"/>
        <w:jc w:val="both"/>
      </w:pPr>
      <w:r w:rsidRPr="0077472A">
        <w:tab/>
        <w:t>14/ da dostave izvješće o financijsko-gospodarskom stanju dužnika.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IV. Nalaže se zemljišnoknjižnom odjelu Općinskog suda u Puli</w:t>
      </w:r>
      <w:r>
        <w:rPr>
          <w:lang w:val="sv-SE"/>
        </w:rPr>
        <w:t xml:space="preserve">, SS </w:t>
      </w:r>
      <w:r w:rsidR="00222837">
        <w:rPr>
          <w:lang w:val="sv-SE"/>
        </w:rPr>
        <w:t>Buje</w:t>
      </w:r>
      <w:r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V. Nalaže se Ministarstvu unutarnjih poslova, Policijskoj upravi</w:t>
      </w:r>
      <w:r>
        <w:rPr>
          <w:lang w:val="sv-SE"/>
        </w:rPr>
        <w:t xml:space="preserve"> I</w:t>
      </w:r>
      <w:r w:rsidRPr="0077472A">
        <w:rPr>
          <w:lang w:val="sv-SE"/>
        </w:rPr>
        <w:t>starskoj, Sektoru upravnih i inspekcijskih poslova da u roku od 8 dana od dana primitka ovog rješenja izvijesti ovaj sud da li se dužnik vodi kao vlasnik vozila upisanih u upisnike u nadležnosti navedenog tijela.</w:t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F2208" w:rsidP="003F2208" w:rsidR="003F2208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VI. Osobe navedene u točkama III., IV., i V. ovog rješenja odgovaraju vjerovnicima osobno za naknadu štete koju su im prouzročili uskratom davanja ili davanjem netočnih ili nepotpunih podataka, obavijesti ili izvješća.</w:t>
      </w:r>
    </w:p>
    <w:p w:rsidRDefault="003F2208" w:rsidP="003F2208" w:rsidR="003F2208" w:rsidRPr="0077472A">
      <w:pPr>
        <w:jc w:val="both"/>
        <w:rPr>
          <w:lang w:val="sv-SE"/>
        </w:rPr>
      </w:pPr>
    </w:p>
    <w:p w:rsidRDefault="003F2208" w:rsidP="003F2208" w:rsidR="003F2208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VII. Osobe navedene u točkama III., IV., i V. ovog rješenja odgovaraju za davanje netočnih ili nepotpunih podataka, obavijesti ili izvješća kao za davanje lažnog iskaza u postupku pred sudom. </w:t>
      </w: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210804">
        <w:t>31</w:t>
      </w:r>
      <w:r w:rsidR="001E495F">
        <w:t xml:space="preserve">. </w:t>
      </w:r>
      <w:r w:rsidR="00210804">
        <w:t>kolovoz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411D8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EB0B22" w:rsidP="00EB0B22" w:rsidR="00EB0B22" w:rsidRPr="0077472A">
      <w:pPr>
        <w:jc w:val="both"/>
      </w:pPr>
      <w:r>
        <w:tab/>
      </w:r>
      <w:r>
        <w:tab/>
        <w:t xml:space="preserve">- </w:t>
      </w:r>
      <w:r w:rsidR="00BC0B8D">
        <w:t>predlagatelj FINANCIJSKA AGENCIJA</w:t>
      </w:r>
    </w:p>
    <w:p w:rsidRDefault="00EB0B22" w:rsidP="00EB0B22" w:rsidR="00EB0B22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BC0B8D" w:rsidRPr="00741677">
        <w:t>OPTIKA ORSAL d.o.o. BUJE</w:t>
      </w:r>
      <w:r w:rsidR="00BC0B8D">
        <w:t xml:space="preserve">, Buje, 1. svibnja 6, OIB: </w:t>
      </w:r>
      <w:r w:rsidR="00BC0B8D" w:rsidRPr="00741677">
        <w:t>81795559820</w:t>
      </w:r>
      <w:r w:rsidR="000D106E">
        <w:t xml:space="preserve">, </w:t>
      </w:r>
    </w:p>
    <w:p w:rsidRDefault="00EB0B22" w:rsidP="00EB0B22" w:rsidR="00EB0B22">
      <w:pPr>
        <w:ind w:firstLine="708"/>
        <w:jc w:val="both"/>
        <w:rPr>
          <w:lang w:val="sv-SE"/>
        </w:rPr>
      </w:pPr>
      <w:r>
        <w:rPr>
          <w:lang w:val="sv-SE"/>
        </w:rPr>
        <w:tab/>
      </w:r>
      <w:r w:rsidRPr="0077472A">
        <w:rPr>
          <w:lang w:val="sv-SE"/>
        </w:rPr>
        <w:t xml:space="preserve">- </w:t>
      </w:r>
      <w:r w:rsidR="00351D65">
        <w:rPr>
          <w:lang w:val="sv-SE"/>
        </w:rPr>
        <w:t>zz</w:t>
      </w:r>
      <w:r w:rsidR="00025C55">
        <w:rPr>
          <w:lang w:val="sv-SE"/>
        </w:rPr>
        <w:t xml:space="preserve"> dužnika </w:t>
      </w:r>
      <w:r w:rsidR="00222837">
        <w:rPr>
          <w:lang w:val="sv-SE"/>
        </w:rPr>
        <w:t>Orsalinde Merdita, Buje, Giuseppe Mazzini 4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zk odjel OS Pula, SS </w:t>
      </w:r>
      <w:r w:rsidR="00210804">
        <w:rPr>
          <w:lang w:val="sv-SE"/>
        </w:rPr>
        <w:t>Buje</w:t>
      </w:r>
    </w:p>
    <w:p w:rsidRDefault="003F2208" w:rsidP="00EB0B22" w:rsidR="003F2208">
      <w:pPr>
        <w:ind w:firstLine="708"/>
        <w:jc w:val="both"/>
        <w:rPr>
          <w:lang w:val="sv-SE"/>
        </w:rPr>
      </w:pPr>
      <w:r>
        <w:rPr>
          <w:lang w:val="sv-SE"/>
        </w:rPr>
        <w:tab/>
        <w:t xml:space="preserve">- MUP, PU Istarska 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B43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42F43">
          <w:t>Posl. broj: 4 St-969/2016-3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542F43">
      <w:t>969/2016-3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C55"/>
    <w:rsid w:val="00035235"/>
    <w:rsid w:val="00036ADB"/>
    <w:rsid w:val="00047C95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B3261"/>
    <w:rsid w:val="000D106E"/>
    <w:rsid w:val="000D5EFA"/>
    <w:rsid w:val="000D7DFC"/>
    <w:rsid w:val="000E36A7"/>
    <w:rsid w:val="000F5D1B"/>
    <w:rsid w:val="00105774"/>
    <w:rsid w:val="00107DA9"/>
    <w:rsid w:val="00115E9B"/>
    <w:rsid w:val="00134676"/>
    <w:rsid w:val="001563C6"/>
    <w:rsid w:val="00174F01"/>
    <w:rsid w:val="00180AD8"/>
    <w:rsid w:val="00191D06"/>
    <w:rsid w:val="001E495F"/>
    <w:rsid w:val="001E4FF6"/>
    <w:rsid w:val="001F3FE9"/>
    <w:rsid w:val="00204DEB"/>
    <w:rsid w:val="00210804"/>
    <w:rsid w:val="00222837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0E4B"/>
    <w:rsid w:val="00283BE9"/>
    <w:rsid w:val="002850F7"/>
    <w:rsid w:val="002A1208"/>
    <w:rsid w:val="002B36A8"/>
    <w:rsid w:val="002B627E"/>
    <w:rsid w:val="002C28EC"/>
    <w:rsid w:val="002D55AD"/>
    <w:rsid w:val="002D6E90"/>
    <w:rsid w:val="002E6113"/>
    <w:rsid w:val="003078BE"/>
    <w:rsid w:val="00312553"/>
    <w:rsid w:val="00315097"/>
    <w:rsid w:val="003157B1"/>
    <w:rsid w:val="00317FBA"/>
    <w:rsid w:val="003264FF"/>
    <w:rsid w:val="003266F0"/>
    <w:rsid w:val="00333A6A"/>
    <w:rsid w:val="00351D65"/>
    <w:rsid w:val="0037508F"/>
    <w:rsid w:val="00395F29"/>
    <w:rsid w:val="003971EF"/>
    <w:rsid w:val="003B74B1"/>
    <w:rsid w:val="003C0DA6"/>
    <w:rsid w:val="003D112F"/>
    <w:rsid w:val="003E00AF"/>
    <w:rsid w:val="003E108B"/>
    <w:rsid w:val="003F2208"/>
    <w:rsid w:val="003F265C"/>
    <w:rsid w:val="004019C5"/>
    <w:rsid w:val="00411D86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2F43"/>
    <w:rsid w:val="005441A1"/>
    <w:rsid w:val="005468E5"/>
    <w:rsid w:val="005521FC"/>
    <w:rsid w:val="00554328"/>
    <w:rsid w:val="00560E38"/>
    <w:rsid w:val="00560FBF"/>
    <w:rsid w:val="00561D90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5E43F5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6D6EC8"/>
    <w:rsid w:val="00704476"/>
    <w:rsid w:val="00733E50"/>
    <w:rsid w:val="00741677"/>
    <w:rsid w:val="007564BF"/>
    <w:rsid w:val="0077472A"/>
    <w:rsid w:val="00783BDA"/>
    <w:rsid w:val="0079454F"/>
    <w:rsid w:val="007A1B7A"/>
    <w:rsid w:val="007A4B43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84EC4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A0F19"/>
    <w:rsid w:val="00AA7F17"/>
    <w:rsid w:val="00AB182F"/>
    <w:rsid w:val="00AB3868"/>
    <w:rsid w:val="00AD0475"/>
    <w:rsid w:val="00AD28DF"/>
    <w:rsid w:val="00AD57E9"/>
    <w:rsid w:val="00AF4620"/>
    <w:rsid w:val="00B000DF"/>
    <w:rsid w:val="00B03B42"/>
    <w:rsid w:val="00B17BB5"/>
    <w:rsid w:val="00B17EED"/>
    <w:rsid w:val="00B22F6B"/>
    <w:rsid w:val="00B31C9F"/>
    <w:rsid w:val="00B42470"/>
    <w:rsid w:val="00B50C26"/>
    <w:rsid w:val="00B668D9"/>
    <w:rsid w:val="00B67FE1"/>
    <w:rsid w:val="00B726BF"/>
    <w:rsid w:val="00B853E6"/>
    <w:rsid w:val="00B953BA"/>
    <w:rsid w:val="00BA4384"/>
    <w:rsid w:val="00BC0B8D"/>
    <w:rsid w:val="00BD192E"/>
    <w:rsid w:val="00BE2CDA"/>
    <w:rsid w:val="00BE6E6A"/>
    <w:rsid w:val="00BF4FD2"/>
    <w:rsid w:val="00C0795E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97EDE"/>
    <w:rsid w:val="00CA0CBB"/>
    <w:rsid w:val="00CD3BA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3FCC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C5C41"/>
    <w:rsid w:val="00EE7E0E"/>
    <w:rsid w:val="00EF766E"/>
    <w:rsid w:val="00F0603A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St-969/2016-3</izvorni_sadrzaj>
    <derivirana_varijabla naziv="DomainObject.Oznaka_1">St-969/2016-3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ORSAL d.o.o. BUJE zastupanog po punomoćniku Orsalinde Merdita</izvorni_sadrzaj>
    <derivirana_varijabla naziv="DomainObject.Predmet.ProtustrankaFormated_1">  OPTIKA ORSAL d.o.o. BUJE zastupanog po punomoćniku Orsalinde Merdita</derivirana_varijabla>
  </DomainObject.Predmet.ProtustrankaFormated>
  <DomainObject.Predmet.ProtustrankaFormatedOIB>
    <izvorni_sadrzaj>  OPTIKA ORSAL d.o.o. BUJE, OIB 81795559820 zastupanog po punomoćniku Orsalinde Merdita</izvorni_sadrzaj>
    <derivirana_varijabla naziv="DomainObject.Predmet.ProtustrankaFormatedOIB_1">  OPTIKA ORSAL d.o.o. BUJE, OIB 81795559820 zastupanog po punomoćniku Orsalinde Merdita</derivirana_varijabla>
  </DomainObject.Predmet.ProtustrankaFormatedOIB>
  <DomainObject.Predmet.ProtustrankaFormatedWithAdress>
    <izvorni_sadrzaj> OPTIKA ORSAL d.o.o. BUJE, 1. svibnja 8, 52460 Buje zastupanog po punomoćniku Orsalinde Merdita</izvorni_sadrzaj>
    <derivirana_varijabla naziv="DomainObject.Predmet.ProtustrankaFormatedWithAdress_1"> OPTIKA ORSAL d.o.o. BUJE, 1. svibnja 8, 52460 Buje zastupanog po punomoćniku Orsalinde Merdita</derivirana_varijabla>
  </DomainObject.Predmet.ProtustrankaFormatedWithAdress>
  <DomainObject.Predmet.ProtustrankaFormatedWithAdressOIB>
    <izvorni_sadrzaj> OPTIKA ORSAL d.o.o. BUJE, OIB 81795559820, 1. svibnja 8, 52460 Buje zastupanog po punomoćniku Orsalinde Merdita</izvorni_sadrzaj>
    <derivirana_varijabla naziv="DomainObject.Predmet.ProtustrankaFormatedWithAdressOIB_1"> OPTIKA ORSAL d.o.o. BUJE, OIB 81795559820, 1. svibnja 8, 52460 Buje zastupanog po punomoćniku Orsalinde Merdita</derivirana_varijabla>
  </DomainObject.Predmet.ProtustrankaFormatedWithAdressOIB>
  <DomainObject.Predmet.ProtustrankaWithAdress>
    <izvorni_sadrzaj>OPTIKA ORSAL d.o.o. BUJE 1. svibnja 8, 52460 Buje</izvorni_sadrzaj>
    <derivirana_varijabla naziv="DomainObject.Predmet.ProtustrankaWithAdress_1">OPTIKA ORSAL d.o.o. BUJE 1. svibnja 8, 52460 Buje</derivirana_varijabla>
  </DomainObject.Predmet.ProtustrankaWithAdress>
  <DomainObject.Predmet.ProtustrankaWithAdressOIB>
    <izvorni_sadrzaj>OPTIKA ORSAL d.o.o. BUJE, OIB 81795559820, 1. svibnja 8, 52460 Buje</izvorni_sadrzaj>
    <derivirana_varijabla naziv="DomainObject.Predmet.ProtustrankaWithAdressOIB_1">OPTIKA ORSAL d.o.o. BUJE, OIB 81795559820, 1. svibnja 8, 52460 Buje</derivirana_varijabla>
  </DomainObject.Predmet.ProtustrankaWithAdressOIB>
  <DomainObject.Predmet.ProtustrankaNazivFormated>
    <izvorni_sadrzaj>OPTIKA ORSAL d.o.o. BUJE</izvorni_sadrzaj>
    <derivirana_varijabla naziv="DomainObject.Predmet.ProtustrankaNazivFormated_1">OPTIKA ORSAL d.o.o. BUJE</derivirana_varijabla>
  </DomainObject.Predmet.ProtustrankaNazivFormated>
  <DomainObject.Predmet.ProtustrankaNazivFormatedOIB>
    <izvorni_sadrzaj>OPTIKA ORSAL d.o.o. BUJE, OIB 81795559820</izvorni_sadrzaj>
    <derivirana_varijabla naziv="DomainObject.Predmet.ProtustrankaNazivFormatedOIB_1">OPTIKA ORSAL d.o.o. BUJE, OIB 81795559820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21343.46</izvorni_sadrzaj>
    <derivirana_varijabla naziv="DomainObject.Predmet.TrenutnaVrijednost_1">21343.46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OPTIKA ORSAL d.o.o. BUJE zastupanog po punomoćniku Orsalinde Merdita</item>
    </izvorni_sadrzaj>
    <derivirana_varijabla naziv="DomainObject.Predmet.ProtuStrankaListFormated_1">
      <item>OPTIKA ORSAL d.o.o. BUJE zastupanog po punomoćniku Orsalinde Merdita</item>
    </derivirana_varijabla>
  </DomainObject.Predmet.ProtuStrankaListFormated>
  <DomainObject.Predmet.ProtuStrankaListFormatedOIB>
    <izvorni_sadrzaj>
      <item>OPTIKA ORSAL d.o.o. BUJE, OIB 81795559820 zastupanog po punomoćniku Orsalinde Merdita</item>
    </izvorni_sadrzaj>
    <derivirana_varijabla naziv="DomainObject.Predmet.ProtuStrankaListFormatedOIB_1">
      <item>OPTIKA ORSAL d.o.o. BUJE, OIB 81795559820 zastupanog po punomoćniku Orsalinde Merdita</item>
    </derivirana_varijabla>
  </DomainObject.Predmet.ProtuStrankaListFormatedOIB>
  <DomainObject.Predmet.ProtuStrankaListFormatedWithAdress>
    <izvorni_sadrzaj>
      <item>OPTIKA ORSAL d.o.o. BUJE, 1. svibnja 8, 52460 Buje zastupanog po punomoćniku Orsalinde Merdita</item>
    </izvorni_sadrzaj>
    <derivirana_varijabla naziv="DomainObject.Predmet.ProtuStrankaListFormatedWithAdress_1">
      <item>OPTIKA ORSAL d.o.o. BUJE, 1. svibnja 8, 52460 Buje zastupanog po punomoćniku Orsalinde Merdita</item>
    </derivirana_varijabla>
  </DomainObject.Predmet.ProtuStrankaListFormatedWithAdress>
  <DomainObject.Predmet.ProtuStrankaListFormatedWithAdressOIB>
    <izvorni_sadrzaj>
      <item>OPTIKA ORSAL d.o.o. BUJE, OIB 81795559820, 1. svibnja 8, 52460 Buje zastupanog po punomoćniku Orsalinde Merdita</item>
    </izvorni_sadrzaj>
    <derivirana_varijabla naziv="DomainObject.Predmet.ProtuStrankaListFormatedWithAdressOIB_1">
      <item>OPTIKA ORSAL d.o.o. BUJE, OIB 81795559820, 1. svibnja 8, 52460 Buje zastupanog po punomoćniku Orsalinde Merdita</item>
    </derivirana_varijabla>
  </DomainObject.Predmet.ProtuStrankaListFormatedWithAdressOIB>
  <DomainObject.Predmet.ProtuStrankaListNazivFormated>
    <izvorni_sadrzaj>
      <item>OPTIKA ORSAL d.o.o. BUJE</item>
    </izvorni_sadrzaj>
    <derivirana_varijabla naziv="DomainObject.Predmet.ProtuStrankaListNazivFormated_1">
      <item>OPTIKA ORSAL d.o.o. BUJE</item>
    </derivirana_varijabla>
  </DomainObject.Predmet.ProtuStrankaListNazivFormated>
  <DomainObject.Predmet.ProtuStrankaListNazivFormatedOIB>
    <izvorni_sadrzaj>
      <item>OPTIKA ORSAL d.o.o. BUJE, OIB 81795559820</item>
    </izvorni_sadrzaj>
    <derivirana_varijabla naziv="DomainObject.Predmet.ProtuStrankaListNazivFormatedOIB_1">
      <item>OPTIKA ORSAL d.o.o. BUJE, OIB 81795559820</item>
    </derivirana_varijabla>
  </DomainObject.Predmet.ProtuStrankaListNazivFormatedOIB>
  <DomainObject.Predmet.OstaliListFormated>
    <izvorni_sadrzaj>
      <item>Orsalinde Merdita punomoćnik sudionika u postupku OPTIKA ORSAL d.o.o. BUJE</item>
    </izvorni_sadrzaj>
    <derivirana_varijabla naziv="DomainObject.Predmet.OstaliListFormated_1">
      <item>Orsalinde Merdita punomoćnik sudionika u postupku OPTIKA ORSAL d.o.o. BUJE</item>
    </derivirana_varijabla>
  </DomainObject.Predmet.OstaliListFormated>
  <DomainObject.Predmet.OstaliListFormatedOIB>
    <izvorni_sadrzaj>
      <item>Orsalinde Merdita, OIB 56906219090 punomoćnik sudionika u postupku OPTIKA ORSAL d.o.o. BUJE</item>
    </izvorni_sadrzaj>
    <derivirana_varijabla naziv="DomainObject.Predmet.OstaliListFormatedOIB_1">
      <item>Orsalinde Merdita, OIB 56906219090 punomoćnik sudionika u postupku OPTIKA ORSAL d.o.o. BUJE</item>
    </derivirana_varijabla>
  </DomainObject.Predmet.OstaliListFormatedOIB>
  <DomainObject.Predmet.OstaliListFormatedWithAdress>
    <izvorni_sadrzaj>
      <item>Orsalinde Merdita, Giuseppe Mazzini 4, 52460 Buje punomoćnik sudionika u postupku OPTIKA ORSAL d.o.o. BUJE</item>
    </izvorni_sadrzaj>
    <derivirana_varijabla naziv="DomainObject.Predmet.OstaliListFormatedWithAdress_1">
      <item>Orsalinde Merdita, Giuseppe Mazzini 4, 52460 Buje punomoćnik sudionika u postupku OPTIKA ORSAL d.o.o. BUJE</item>
    </derivirana_varijabla>
  </DomainObject.Predmet.OstaliListFormatedWithAdress>
  <DomainObject.Predmet.OstaliListFormatedWithAdressOIB>
    <izvorni_sadrzaj>
      <item>Orsalinde Merdita, OIB 56906219090, Giuseppe Mazzini 4, 52460 Buje punomoćnik sudionika u postupku OPTIKA ORSAL d.o.o. BUJE</item>
    </izvorni_sadrzaj>
    <derivirana_varijabla naziv="DomainObject.Predmet.OstaliListFormatedWithAdressOIB_1">
      <item>Orsalinde Merdita, OIB 56906219090, Giuseppe Mazzini 4, 52460 Buje punomoćnik sudionika u postupku OPTIKA ORSAL d.o.o. BUJE</item>
    </derivirana_varijabla>
  </DomainObject.Predmet.OstaliListFormatedWithAdressOIB>
  <DomainObject.Predmet.OstaliListNazivFormated>
    <izvorni_sadrzaj>
      <item>Orsalinde Merdita</item>
    </izvorni_sadrzaj>
    <derivirana_varijabla naziv="DomainObject.Predmet.OstaliListNazivFormated_1">
      <item>Orsalinde Merdita</item>
    </derivirana_varijabla>
  </DomainObject.Predmet.OstaliListNazivFormated>
  <DomainObject.Predmet.OstaliListNazivFormatedOIB>
    <izvorni_sadrzaj>
      <item>Orsalinde Merdita, OIB 56906219090</item>
    </izvorni_sadrzaj>
    <derivirana_varijabla naziv="DomainObject.Predmet.OstaliListNazivFormatedOIB_1">
      <item>Orsalinde Merdita, OIB 56906219090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St-969/2016-3</izvorni_sadrzaj>
    <derivirana_varijabla naziv="DomainObject.PoslovniBrojDokumenta_1">St-969/2016-3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OPTIKA ORSAL d.o.o. BUJE</izvorni_sadrzaj>
    <derivirana_varijabla naziv="DomainObject.Predmet.ProtustrankaIDrugi_1">OPTIKA ORSAL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OPTIKA ORSAL d.o.o. BUJE, OIB 81795559820, 1. svibnja 8, 52460 Buje</izvorni_sadrzaj>
    <derivirana_varijabla naziv="DomainObject.Predmet.ProtustrankaIDrugiAdressOIB_1">OPTIKA ORSAL d.o.o. BUJE, OIB 81795559820, 1. 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OPTIKA ORSAL d.o.o. BUJE</item>
      <item>Orsalinde Merdita</item>
    </izvorni_sadrzaj>
    <derivirana_varijabla naziv="DomainObject.Predmet.SudioniciListNaziv_1">
      <item>FINANCIJSKA AGENCIJA, RC RIJEKA, PODRUŽNICA PULA, PULA</item>
      <item>OPTIKA ORSAL d.o.o. BUJE</item>
      <item>Orsalinde Merdita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izvorni_sadrzaj>
    <derivirana_varijabla naziv="DomainObject.Predmet.SudioniciListAdressOIB_1"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81795559820</item>
      <item>, OIB 56906219090</item>
    </izvorni_sadrzaj>
    <derivirana_varijabla naziv="DomainObject.Predmet.SudioniciListNazivOIB_1">
      <item>, OIB 85821130368</item>
      <item>, OIB 81795559820</item>
      <item>, OIB 56906219090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20BB2-CB74-46A4-9F85-7AB42935F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3212</properties:Characters>
  <properties:Lines>88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2016-08-31T10:41:00Z</dcterms:created>
  <dc:creator>Jasmina Matika</dc:creator>
  <cp:lastModifiedBy>Sanja Prodan</cp:lastModifiedBy>
  <cp:lastPrinted>2016-08-31T10:48:00Z</cp:lastPrinted>
  <dcterms:modified xmlns:xsi="http://www.w3.org/2001/XMLSchema-instance" xsi:type="dcterms:W3CDTF">2016-08-31T10:57:00Z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