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25c81" w14:paraId="4625c8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442E2" w:rsidP="00D442E2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D442E2" w:rsidP="00D442E2" w:rsidR="00D442E2" w:rsidRPr="00D442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442E2" w:rsidP="00D442E2" w:rsidR="00D442E2" w:rsidRPr="00D442E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D442E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442E2" w:rsidP="00D442E2" w:rsidR="00D442E2" w:rsidRPr="00D442E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D442E2">
        <w:rPr>
          <w:rFonts w:cs="Times New Roman" w:eastAsia="Times New Roman"/>
          <w:szCs w:val="20"/>
          <w:lang w:eastAsia="hr-HR"/>
        </w:rPr>
        <w:t xml:space="preserve">               6 St-937/2016-2.</w:t>
      </w:r>
    </w:p>
    <w:p w:rsidRDefault="00D442E2" w:rsidP="00D442E2" w:rsidR="00D442E2" w:rsidRPr="00D442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442E2" w:rsidP="00D442E2" w:rsidR="00D442E2" w:rsidRPr="00D442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442E2" w:rsidP="00D442E2" w:rsidR="00D442E2" w:rsidRPr="00D442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442E2" w:rsidP="00D442E2" w:rsidR="00D442E2" w:rsidRPr="00D442E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442E2">
        <w:rPr>
          <w:rFonts w:cs="Times New Roman" w:eastAsia="Times New Roman"/>
          <w:szCs w:val="20"/>
          <w:lang w:eastAsia="hr-HR"/>
        </w:rPr>
        <w:t>O G L A S</w:t>
      </w:r>
    </w:p>
    <w:p w:rsidRDefault="00D442E2" w:rsidP="00D442E2" w:rsidR="00D442E2" w:rsidRPr="00D442E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442E2" w:rsidP="00D442E2" w:rsidR="00D442E2" w:rsidRPr="00D442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442E2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STUDIO MARGARITA j.d.o.o. za usluge, Zagreb, </w:t>
      </w:r>
      <w:proofErr w:type="spellStart"/>
      <w:r w:rsidRPr="00D442E2">
        <w:rPr>
          <w:rFonts w:cs="Times New Roman" w:eastAsia="Times New Roman"/>
          <w:szCs w:val="20"/>
          <w:lang w:eastAsia="hr-HR"/>
        </w:rPr>
        <w:t>Biankinijeva</w:t>
      </w:r>
      <w:proofErr w:type="spellEnd"/>
      <w:r w:rsidRPr="00D442E2">
        <w:rPr>
          <w:rFonts w:cs="Times New Roman" w:eastAsia="Times New Roman"/>
          <w:szCs w:val="20"/>
          <w:lang w:eastAsia="hr-HR"/>
        </w:rPr>
        <w:t xml:space="preserve"> 4, MBS: 080951425, OIB: 94365296793, koji se vodi kod ovoga suda pod brojem St-937/2016, temeljem odredbe čl.430., 431. i 434. Stečajnog zakona (Narodne novine br. 71/15), objavljuje:</w:t>
      </w:r>
    </w:p>
    <w:p w:rsidRDefault="00D442E2" w:rsidP="00D442E2" w:rsidR="00D442E2" w:rsidRPr="00D442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442E2" w:rsidP="00D442E2" w:rsidR="00D442E2" w:rsidRPr="00D442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442E2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1.983,17 kn, u koji iznos je uračunata kamata i naknada Financijske agencije za provedbu ovrhe na novčanim sredstvima.  </w:t>
      </w:r>
    </w:p>
    <w:p w:rsidRDefault="00D442E2" w:rsidP="00D442E2" w:rsidR="00D442E2" w:rsidRPr="00D442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442E2" w:rsidP="00D442E2" w:rsidR="00D442E2" w:rsidRPr="00D442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442E2">
        <w:rPr>
          <w:rFonts w:cs="Times New Roman" w:eastAsia="Times New Roman"/>
          <w:szCs w:val="20"/>
          <w:lang w:eastAsia="hr-HR"/>
        </w:rPr>
        <w:t xml:space="preserve">II. Poziva se osoba ovlaštena za zastupanje dužnika – Božidar Moro, Zagreb, </w:t>
      </w:r>
      <w:proofErr w:type="spellStart"/>
      <w:r w:rsidRPr="00D442E2">
        <w:rPr>
          <w:rFonts w:cs="Times New Roman" w:eastAsia="Times New Roman"/>
          <w:szCs w:val="20"/>
          <w:lang w:eastAsia="hr-HR"/>
        </w:rPr>
        <w:t>Biankinijeva</w:t>
      </w:r>
      <w:proofErr w:type="spellEnd"/>
      <w:r w:rsidRPr="00D442E2">
        <w:rPr>
          <w:rFonts w:cs="Times New Roman" w:eastAsia="Times New Roman"/>
          <w:szCs w:val="20"/>
          <w:lang w:eastAsia="hr-HR"/>
        </w:rPr>
        <w:t xml:space="preserve"> 4, OIB: 87373208215, da u roku od 15 dana od objave ovog oglasa na mrežnoj stranici e-Oglasna ploča Trgovačkog suda u Bjelovaru podnese sudu javnobilježnički ovjerovljen popis imovine i obveza na propisanom obrascu.</w:t>
      </w:r>
    </w:p>
    <w:p w:rsidRDefault="00D442E2" w:rsidP="00D442E2" w:rsidR="00D442E2" w:rsidRPr="00D442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442E2" w:rsidP="00D442E2" w:rsidR="00D442E2" w:rsidRPr="00D442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442E2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442E2" w:rsidP="00D442E2" w:rsidR="00D442E2" w:rsidRPr="00D442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442E2" w:rsidP="00D442E2" w:rsidR="00D442E2" w:rsidRPr="00D442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442E2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442E2" w:rsidP="00D442E2" w:rsidR="00D442E2" w:rsidRPr="00D442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442E2" w:rsidP="00D442E2" w:rsidR="00D442E2" w:rsidRPr="00D442E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442E2">
        <w:rPr>
          <w:rFonts w:cs="Times New Roman" w:eastAsia="Times New Roman"/>
          <w:szCs w:val="20"/>
          <w:lang w:eastAsia="hr-HR"/>
        </w:rPr>
        <w:t xml:space="preserve">U Bjelovaru 14. lipnja 2016. </w:t>
      </w:r>
    </w:p>
    <w:p w:rsidRDefault="00D442E2" w:rsidP="00D442E2" w:rsidR="00D442E2" w:rsidRPr="00D442E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D442E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D442E2" w:rsidP="00D442E2" w:rsidR="00D442E2" w:rsidRPr="00D442E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D442E2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D442E2" w:rsidP="00D442E2" w:rsidR="00D442E2" w:rsidRPr="00D442E2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D442E2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D442E2" w:rsidP="00D442E2" w:rsidR="00D442E2" w:rsidRPr="00D442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442E2" w:rsidP="00D442E2" w:rsidR="00D442E2" w:rsidRPr="00D442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D442E2">
        <w:rPr>
          <w:rFonts w:cs="Times New Roman" w:eastAsia="Times New Roman"/>
          <w:szCs w:val="20"/>
          <w:lang w:eastAsia="hr-HR"/>
        </w:rPr>
        <w:t>Rj</w:t>
      </w:r>
      <w:proofErr w:type="spellEnd"/>
      <w:r w:rsidRPr="00D442E2">
        <w:rPr>
          <w:rFonts w:cs="Times New Roman" w:eastAsia="Times New Roman"/>
          <w:szCs w:val="20"/>
          <w:lang w:eastAsia="hr-HR"/>
        </w:rPr>
        <w:t>.</w:t>
      </w:r>
    </w:p>
    <w:p w:rsidRDefault="00D442E2" w:rsidP="00D442E2" w:rsidR="00D442E2" w:rsidRPr="00D442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442E2">
        <w:rPr>
          <w:rFonts w:cs="Times New Roman" w:eastAsia="Times New Roman"/>
          <w:szCs w:val="20"/>
          <w:lang w:eastAsia="hr-HR"/>
        </w:rPr>
        <w:t xml:space="preserve">I. DNA: dužniku putem mrežne stranice e-Oglasne ploče suda    </w:t>
      </w:r>
    </w:p>
    <w:p w:rsidRDefault="00D442E2" w:rsidP="00D442E2" w:rsidR="00D442E2" w:rsidRPr="00D442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442E2">
        <w:rPr>
          <w:rFonts w:cs="Times New Roman" w:eastAsia="Times New Roman"/>
          <w:szCs w:val="20"/>
          <w:lang w:eastAsia="hr-HR"/>
        </w:rPr>
        <w:t xml:space="preserve">            - zakonskom zastupniku dužnika putem pošte</w:t>
      </w:r>
    </w:p>
    <w:p w:rsidRDefault="00D442E2" w:rsidP="00D442E2" w:rsidR="00D442E2" w:rsidRPr="00D442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442E2">
        <w:rPr>
          <w:rFonts w:cs="Times New Roman" w:eastAsia="Times New Roman"/>
          <w:szCs w:val="20"/>
          <w:lang w:eastAsia="hr-HR"/>
        </w:rPr>
        <w:t>II. Kal. 45 dana</w:t>
      </w:r>
    </w:p>
    <w:p w:rsidRDefault="00D442E2" w:rsidP="00D442E2" w:rsidR="00D442E2" w:rsidRPr="00D442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442E2">
        <w:rPr>
          <w:rFonts w:cs="Times New Roman" w:eastAsia="Times New Roman"/>
          <w:szCs w:val="20"/>
          <w:lang w:eastAsia="hr-HR"/>
        </w:rPr>
        <w:t>Bjelovar, 14.6.2016.</w:t>
      </w:r>
    </w:p>
    <w:p w:rsidRDefault="00D442E2" w:rsidP="00D442E2" w:rsidR="00D442E2" w:rsidRPr="00D442E2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2E2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820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St-937/2016-2</izvorni_sadrzaj>
    <derivirana_varijabla naziv="DomainObject.Oznaka_1">St-937/2016-2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</izvorni_sadrzaj>
    <derivirana_varijabla naziv="DomainObject.Predmet.Broj_1">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St-937/2016</izvorni_sadrzaj>
    <derivirana_varijabla naziv="DomainObject.Predmet.OznakaBroj_1">St-937/2016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MARGARITA j.d.o.o.</izvorni_sadrzaj>
    <derivirana_varijabla naziv="DomainObject.Predmet.ProtustrankaFormated_1">  STUDIO MARGARITA j.d.o.o.</derivirana_varijabla>
  </DomainObject.Predmet.ProtustrankaFormated>
  <DomainObject.Predmet.ProtustrankaFormatedOIB>
    <izvorni_sadrzaj>  STUDIO MARGARITA j.d.o.o., OIB 94365296793</izvorni_sadrzaj>
    <derivirana_varijabla naziv="DomainObject.Predmet.ProtustrankaFormatedOIB_1">  STUDIO MARGARITA j.d.o.o., OIB 94365296793</derivirana_varijabla>
  </DomainObject.Predmet.ProtustrankaFormatedOIB>
  <DomainObject.Predmet.ProtustrankaFormatedWithAdress>
    <izvorni_sadrzaj> STUDIO MARGARITA j.d.o.o., Biankinijeva 4, 10000 Zagreb</izvorni_sadrzaj>
    <derivirana_varijabla naziv="DomainObject.Predmet.ProtustrankaFormatedWithAdress_1"> STUDIO MARGARITA j.d.o.o., Biankinijeva 4, 10000 Zagreb</derivirana_varijabla>
  </DomainObject.Predmet.ProtustrankaFormatedWithAdress>
  <DomainObject.Predmet.ProtustrankaFormatedWithAdressOIB>
    <izvorni_sadrzaj> STUDIO MARGARITA j.d.o.o., OIB 94365296793, Biankinijeva 4, 10000 Zagreb</izvorni_sadrzaj>
    <derivirana_varijabla naziv="DomainObject.Predmet.ProtustrankaFormatedWithAdressOIB_1"> STUDIO MARGARITA j.d.o.o., OIB 94365296793, Biankinijeva 4, 10000 Zagreb</derivirana_varijabla>
  </DomainObject.Predmet.ProtustrankaFormatedWithAdressOIB>
  <DomainObject.Predmet.ProtustrankaWithAdress>
    <izvorni_sadrzaj>STUDIO MARGARITA j.d.o.o. Biankinijeva 4, 10000 Zagreb</izvorni_sadrzaj>
    <derivirana_varijabla naziv="DomainObject.Predmet.ProtustrankaWithAdress_1">STUDIO MARGARITA j.d.o.o. Biankinijeva 4, 10000 Zagreb</derivirana_varijabla>
  </DomainObject.Predmet.ProtustrankaWithAdress>
  <DomainObject.Predmet.ProtustrankaWithAdressOIB>
    <izvorni_sadrzaj>STUDIO MARGARITA j.d.o.o., OIB 94365296793, Biankinijeva 4, 10000 Zagreb</izvorni_sadrzaj>
    <derivirana_varijabla naziv="DomainObject.Predmet.ProtustrankaWithAdressOIB_1">STUDIO MARGARITA j.d.o.o., OIB 94365296793, Biankinijeva 4, 10000 Zagreb</derivirana_varijabla>
  </DomainObject.Predmet.ProtustrankaWithAdressOIB>
  <DomainObject.Predmet.ProtustrankaNazivFormated>
    <izvorni_sadrzaj>STUDIO MARGARITA j.d.o.o.</izvorni_sadrzaj>
    <derivirana_varijabla naziv="DomainObject.Predmet.ProtustrankaNazivFormated_1">STUDIO MARGARITA j.d.o.o.</derivirana_varijabla>
  </DomainObject.Predmet.ProtustrankaNazivFormated>
  <DomainObject.Predmet.ProtustrankaNazivFormatedOIB>
    <izvorni_sadrzaj>STUDIO MARGARITA j.d.o.o., OIB 94365296793</izvorni_sadrzaj>
    <derivirana_varijabla naziv="DomainObject.Predmet.ProtustrankaNazivFormatedOIB_1">STUDIO MARGARITA j.d.o.o., OIB 94365296793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MARGARITA j.d.o.o.</item>
    </izvorni_sadrzaj>
    <derivirana_varijabla naziv="DomainObject.Predmet.ProtuStrankaListFormated_1">
      <item>STUDIO MARGARITA j.d.o.o.</item>
    </derivirana_varijabla>
  </DomainObject.Predmet.ProtuStrankaListFormated>
  <DomainObject.Predmet.ProtuStrankaListFormatedOIB>
    <izvorni_sadrzaj>
      <item>STUDIO MARGARITA j.d.o.o., OIB 94365296793</item>
    </izvorni_sadrzaj>
    <derivirana_varijabla naziv="DomainObject.Predmet.ProtuStrankaListFormatedOIB_1">
      <item>STUDIO MARGARITA j.d.o.o., OIB 94365296793</item>
    </derivirana_varijabla>
  </DomainObject.Predmet.ProtuStrankaListFormatedOIB>
  <DomainObject.Predmet.ProtuStrankaListFormatedWithAdress>
    <izvorni_sadrzaj>
      <item>STUDIO MARGARITA j.d.o.o., Biankinijeva 4, 10000 Zagreb</item>
    </izvorni_sadrzaj>
    <derivirana_varijabla naziv="DomainObject.Predmet.ProtuStrankaListFormatedWithAdress_1">
      <item>STUDIO MARGARITA j.d.o.o., Biankinijeva 4, 10000 Zagreb</item>
    </derivirana_varijabla>
  </DomainObject.Predmet.ProtuStrankaListFormatedWithAdress>
  <DomainObject.Predmet.ProtuStrankaListFormatedWithAdressOIB>
    <izvorni_sadrzaj>
      <item>STUDIO MARGARITA j.d.o.o., OIB 94365296793, Biankinijeva 4, 10000 Zagreb</item>
    </izvorni_sadrzaj>
    <derivirana_varijabla naziv="DomainObject.Predmet.ProtuStrankaListFormatedWithAdressOIB_1">
      <item>STUDIO MARGARITA j.d.o.o., OIB 94365296793, Biankinijeva 4, 10000 Zagreb</item>
    </derivirana_varijabla>
  </DomainObject.Predmet.ProtuStrankaListFormatedWithAdressOIB>
  <DomainObject.Predmet.ProtuStrankaListNazivFormated>
    <izvorni_sadrzaj>
      <item>STUDIO MARGARITA j.d.o.o.</item>
    </izvorni_sadrzaj>
    <derivirana_varijabla naziv="DomainObject.Predmet.ProtuStrankaListNazivFormated_1">
      <item>STUDIO MARGARITA j.d.o.o.</item>
    </derivirana_varijabla>
  </DomainObject.Predmet.ProtuStrankaListNazivFormated>
  <DomainObject.Predmet.ProtuStrankaListNazivFormatedOIB>
    <izvorni_sadrzaj>
      <item>STUDIO MARGARITA j.d.o.o., OIB 94365296793</item>
    </izvorni_sadrzaj>
    <derivirana_varijabla naziv="DomainObject.Predmet.ProtuStrankaListNazivFormatedOIB_1">
      <item>STUDIO MARGARITA j.d.o.o., OIB 94365296793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St-937/2016-2</izvorni_sadrzaj>
    <derivirana_varijabla naziv="DomainObject.PoslovniBrojDokumenta_1">St-937/2016-2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MARGARITA j.d.o.o.</izvorni_sadrzaj>
    <derivirana_varijabla naziv="DomainObject.Predmet.ProtustrankaIDrugi_1">STUDIO MARGARITA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MARGARITA j.d.o.o., OIB 94365296793, Biankinijeva 4, 10000 Zagreb</izvorni_sadrzaj>
    <derivirana_varijabla naziv="DomainObject.Predmet.ProtustrankaIDrugiAdressOIB_1">STUDIO MARGARITA j.d.o.o., OIB 94365296793, Biankinijeva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MARGARITA j.d.o.o.</item>
      <item>FINA Regionalni centar Zagreb</item>
    </izvorni_sadrzaj>
    <derivirana_varijabla naziv="DomainObject.Predmet.SudioniciListNaziv_1">
      <item>STUDIO MARGARITA j.d.o.o.</item>
      <item>FINA Regionalni centar Zagreb</item>
    </derivirana_varijabla>
  </DomainObject.Predmet.SudioniciListNaziv>
  <DomainObject.Predmet.SudioniciListAdressOIB>
    <izvorni_sadrzaj>
      <item>STUDIO MARGARITA j.d.o.o., OIB 94365296793, Biankinijeva 4,10000 Zagreb</item>
      <item>FINA Regionalni centar Zagreb, OIB 85821130368, Trg svibanjskih žrtava 1995. 1,10000 Zagreb</item>
    </izvorni_sadrzaj>
    <derivirana_varijabla naziv="DomainObject.Predmet.SudioniciListAdressOIB_1">
      <item>STUDIO MARGARITA j.d.o.o., OIB 94365296793, Biankinijeva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BEDD0B-562B-4AB6-BC7B-8A1C583C1B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1707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2016-06-14T06:21:00Z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St-937/2016-2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