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50c0" w14:paraId="66950c0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AE2820">
        <w:t>228</w:t>
      </w:r>
      <w:r w:rsidR="00E94D82">
        <w:t>/</w:t>
      </w:r>
      <w:r w:rsidR="005600AF">
        <w:t>15</w:t>
      </w:r>
      <w:r w:rsidR="00E94D82">
        <w:t>-</w:t>
      </w:r>
      <w:r w:rsidR="00AE2820">
        <w:t>22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AE2820" w:rsidRPr="00AE2820">
        <w:t>NIVETA PROIZVODNJA  d.o.o. za proizvodnju, trgovinu i usluge Osijek, Ulica jablanova 23, MBS 030123153, OIB 96077627273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E2820">
        <w:t>18</w:t>
      </w:r>
      <w:r w:rsidR="00E94D82">
        <w:t xml:space="preserve">. </w:t>
      </w:r>
      <w:r w:rsidR="005600AF">
        <w:t>listopada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E2820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AE2820" w:rsidRPr="00AE2820">
        <w:t>Boj</w:t>
      </w:r>
      <w:r w:rsidR="00AE2820">
        <w:t>i</w:t>
      </w:r>
      <w:r w:rsidR="00AE2820" w:rsidRPr="00AE2820">
        <w:t xml:space="preserve"> Stanković dipl. ing. iz Osijeka, Ilirska 48, OIB 96757479881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E2820" w:rsidRPr="00AE2820">
        <w:t>NIVETA PROIZVODNJA  d.o.o. za proizvodnju, trgovinu i usluge Osijek, Ulica jablanova 23, MBS 030123153, OIB 96077627273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AE2820">
        <w:t>Boje Stanković iz Osijeka</w:t>
      </w:r>
      <w:r w:rsidR="00747DCE">
        <w:t>, IBAN : HR</w:t>
      </w:r>
      <w:r w:rsidR="00AE2820">
        <w:t>3725000093120080830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272-</w:t>
      </w:r>
      <w:r w:rsidR="00AE2820">
        <w:t>228</w:t>
      </w:r>
      <w:r w:rsidR="00747DCE">
        <w:t>-201</w:t>
      </w:r>
      <w:r w:rsidR="005600AF">
        <w:t>5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E2820">
        <w:rPr>
          <w:bCs/>
        </w:rPr>
        <w:t>228</w:t>
      </w:r>
      <w:r>
        <w:rPr>
          <w:bCs/>
        </w:rPr>
        <w:t>/</w:t>
      </w:r>
      <w:r w:rsidR="005600AF">
        <w:rPr>
          <w:bCs/>
        </w:rPr>
        <w:t>15</w:t>
      </w:r>
      <w:r>
        <w:rPr>
          <w:bCs/>
        </w:rPr>
        <w:t>-</w:t>
      </w:r>
      <w:r w:rsidR="00AE2820">
        <w:rPr>
          <w:bCs/>
        </w:rPr>
        <w:t>7</w:t>
      </w:r>
      <w:r>
        <w:rPr>
          <w:bCs/>
        </w:rPr>
        <w:t xml:space="preserve"> od </w:t>
      </w:r>
      <w:r w:rsidR="00AE2820">
        <w:rPr>
          <w:bCs/>
        </w:rPr>
        <w:t>3</w:t>
      </w:r>
      <w:r>
        <w:rPr>
          <w:bCs/>
        </w:rPr>
        <w:t xml:space="preserve">. </w:t>
      </w:r>
      <w:r w:rsidR="00AE2820">
        <w:rPr>
          <w:bCs/>
        </w:rPr>
        <w:t>studenog</w:t>
      </w:r>
      <w:r>
        <w:rPr>
          <w:bCs/>
        </w:rPr>
        <w:t xml:space="preserve"> 201</w:t>
      </w:r>
      <w:r w:rsidR="005600AF">
        <w:rPr>
          <w:bCs/>
        </w:rPr>
        <w:t>5</w:t>
      </w:r>
      <w:r>
        <w:rPr>
          <w:bCs/>
        </w:rPr>
        <w:t xml:space="preserve">. godine pokrenut je prethodni postupak nad dužnikom </w:t>
      </w:r>
      <w:r w:rsidR="00AE2820" w:rsidRPr="00AE2820">
        <w:t>NIVETA PROIZVODNJA  d.o.o. za proizvodnju, trgovinu i usluge Osijek, Ulica jablanova 23, MBS 030123153, OIB 96077627273</w:t>
      </w:r>
      <w:r>
        <w:rPr>
          <w:bCs/>
        </w:rPr>
        <w:t xml:space="preserve">. Istim rješenjem imenovan je privremeni stečajni upravitelj </w:t>
      </w:r>
      <w:r w:rsidR="00AE2820">
        <w:t>Boja Stanković, Osijek, Ilirska 48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AE2820">
        <w:t>228</w:t>
      </w:r>
      <w:r>
        <w:t>/</w:t>
      </w:r>
      <w:r w:rsidR="005600AF">
        <w:t>15</w:t>
      </w:r>
      <w:r>
        <w:t>-</w:t>
      </w:r>
      <w:r w:rsidR="00AE2820">
        <w:t>22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AE2820">
        <w:rPr>
          <w:bCs/>
        </w:rPr>
        <w:t>04</w:t>
      </w:r>
      <w:r>
        <w:rPr>
          <w:bCs/>
        </w:rPr>
        <w:t xml:space="preserve">. </w:t>
      </w:r>
      <w:r w:rsidR="00AE2820">
        <w:rPr>
          <w:bCs/>
        </w:rPr>
        <w:t>svibnja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E2820">
        <w:rPr>
          <w:bCs/>
        </w:rPr>
        <w:t>13</w:t>
      </w:r>
      <w:r>
        <w:rPr>
          <w:bCs/>
        </w:rPr>
        <w:t xml:space="preserve">. </w:t>
      </w:r>
      <w:r w:rsidR="00AE2820">
        <w:rPr>
          <w:bCs/>
        </w:rPr>
        <w:t>listopada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E2820">
        <w:t>18</w:t>
      </w:r>
      <w:r>
        <w:t xml:space="preserve">. </w:t>
      </w:r>
      <w:r w:rsidR="005600AF">
        <w:t>listopada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E2820">
        <w:t>Boja Stanković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E2820">
        <w:t>8</w:t>
      </w:r>
      <w:r w:rsidR="007C7A75">
        <w:t>/</w:t>
      </w:r>
      <w:r w:rsidR="00AE2820">
        <w:t>11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988" w:rsidR="008B6988">
      <w:r>
        <w:separator/>
      </w:r>
    </w:p>
  </w:endnote>
  <w:endnote w:id="0" w:type="continuationSeparator">
    <w:p w:rsidRDefault="008B6988" w:rsidR="008B6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988" w:rsidR="008B6988">
      <w:r>
        <w:separator/>
      </w:r>
    </w:p>
  </w:footnote>
  <w:footnote w:id="0" w:type="continuationSeparator">
    <w:p w:rsidRDefault="008B6988" w:rsidR="008B6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66F43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B679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B6988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2820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7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7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NIVETA PROIZVODNJA d.o.o. za proizvodnju, trgovinu i usluge</izvorni_sadrzaj>
    <derivirana_varijabla naziv="DomainObject.Predmet.ProtustrankaFormated_1">  NIVETA PROIZVODNJA d.o.o. za proizvodnju, trgovinu i usluge</derivirana_varijabla>
  </DomainObject.Predmet.ProtustrankaFormated>
  <DomainObject.Predmet.ProtustrankaFormatedOIB>
    <izvorni_sadrzaj>  NIVETA PROIZVODNJA d.o.o. za proizvodnju, trgovinu i usluge, OIB 96077627273</izvorni_sadrzaj>
    <derivirana_varijabla naziv="DomainObject.Predmet.ProtustrankaFormatedOIB_1">  NIVETA PROIZVODNJA d.o.o. za proizvodnju, trgovinu i usluge, OIB 96077627273</derivirana_varijabla>
  </DomainObject.Predmet.ProtustrankaFormatedOIB>
  <DomainObject.Predmet.ProtustrankaFormatedWithAdress>
    <izvorni_sadrzaj> NIVETA PROIZVODNJA d.o.o. za proizvodnju, trgovinu i usluge, Ulica Jablanova 23, 31000 Osijek</izvorni_sadrzaj>
    <derivirana_varijabla naziv="DomainObject.Predmet.ProtustrankaFormatedWithAdress_1"> NIVETA PROIZVODNJA d.o.o. za proizvodnju, trgovinu i usluge, Ulica Jablanova 23, 31000 Osijek</derivirana_varijabla>
  </DomainObject.Predmet.ProtustrankaFormatedWithAdress>
  <DomainObject.Predmet.ProtustrankaFormatedWithAdressOIB>
    <izvorni_sadrzaj> NIVETA PROIZVODNJA d.o.o. za proizvodnju, trgovinu i usluge, OIB 96077627273, Ulica Jablanova 23, 31000 Osijek</izvorni_sadrzaj>
    <derivirana_varijabla naziv="DomainObject.Predmet.ProtustrankaFormatedWithAdressOIB_1"> NIVETA PROIZVODNJA d.o.o. za proizvodnju, trgovinu i usluge, OIB 96077627273, Ulica Jablanova 23, 31000 Osijek</derivirana_varijabla>
  </DomainObject.Predmet.ProtustrankaFormatedWithAdressOIB>
  <DomainObject.Predmet.ProtustrankaWithAdress>
    <izvorni_sadrzaj>NIVETA PROIZVODNJA d.o.o. za proizvodnju, trgovinu i usluge Ulica Jablanova 23, 31000 Osijek</izvorni_sadrzaj>
    <derivirana_varijabla naziv="DomainObject.Predmet.ProtustrankaWithAdress_1">NIVETA PROIZVODNJA d.o.o. za proizvodnju, trgovinu i usluge Ulica Jablanova 23, 31000 Osijek</derivirana_varijabla>
  </DomainObject.Predmet.ProtustrankaWithAdress>
  <DomainObject.Predmet.ProtustrankaWithAdressOIB>
    <izvorni_sadrzaj>NIVETA PROIZVODNJA d.o.o. za proizvodnju, trgovinu i usluge, OIB 96077627273, Ulica Jablanova 23, 31000 Osijek</izvorni_sadrzaj>
    <derivirana_varijabla naziv="DomainObject.Predmet.ProtustrankaWithAdressOIB_1">NIVETA PROIZVODNJA d.o.o. za proizvodnju, trgovinu i usluge, OIB 96077627273, Ulica Jablanova 23, 31000 Osijek</derivirana_varijabla>
  </DomainObject.Predmet.ProtustrankaWithAdressOIB>
  <DomainObject.Predmet.ProtustrankaNazivFormated>
    <izvorni_sadrzaj>NIVETA PROIZVODNJA d.o.o. za proizvodnju, trgovinu i usluge</izvorni_sadrzaj>
    <derivirana_varijabla naziv="DomainObject.Predmet.ProtustrankaNazivFormated_1">NIVETA PROIZVODNJA d.o.o. za proizvodnju, trgovinu i usluge</derivirana_varijabla>
  </DomainObject.Predmet.ProtustrankaNazivFormated>
  <DomainObject.Predmet.ProtustrankaNazivFormatedOIB>
    <izvorni_sadrzaj>NIVETA PROIZVODNJA d.o.o. za proizvodnju, trgovinu i usluge, OIB 96077627273</izvorni_sadrzaj>
    <derivirana_varijabla naziv="DomainObject.Predmet.ProtustrankaNazivFormatedOIB_1">NIVETA PROIZVODNJA d.o.o. za proizvodnju, trgovinu i usluge, OIB 96077627273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Bačelić zastupanog po punomoćniku Antun Schmidt</izvorni_sadrzaj>
    <derivirana_varijabla naziv="DomainObject.Predmet.StrankaFormated_1">  Dalibor Bačelić zastupanog po punomoćniku Antun Schmidt</derivirana_varijabla>
  </DomainObject.Predmet.StrankaFormated>
  <DomainObject.Predmet.StrankaFormatedOIB>
    <izvorni_sadrzaj>  Dalibor Bačelić, OIB 95844485212 zastupanog po punomoćniku Antun Schmidt</izvorni_sadrzaj>
    <derivirana_varijabla naziv="DomainObject.Predmet.StrankaFormatedOIB_1">  Dalibor Bačelić, OIB 95844485212 zastupanog po punomoćniku Antun Schmidt</derivirana_varijabla>
  </DomainObject.Predmet.StrankaFormatedOIB>
  <DomainObject.Predmet.StrankaFormatedWithAdress>
    <izvorni_sadrzaj> Dalibor Bačelić, Delnička Ulica 2, 31000 Osijek zastupanog po punomoćniku Antun Schmidt</izvorni_sadrzaj>
    <derivirana_varijabla naziv="DomainObject.Predmet.StrankaFormatedWithAdress_1"> Dalibor Bačelić, Delnička Ulica 2, 31000 Osijek zastupanog po punomoćniku Antun Schmidt</derivirana_varijabla>
  </DomainObject.Predmet.StrankaFormatedWithAdress>
  <DomainObject.Predmet.StrankaFormatedWithAdressOIB>
    <izvorni_sadrzaj> Dalibor Bačelić, OIB 95844485212, Delnička Ulica 2, 31000 Osijek zastupanog po punomoćniku Antun Schmidt</izvorni_sadrzaj>
    <derivirana_varijabla naziv="DomainObject.Predmet.StrankaFormatedWithAdressOIB_1"> Dalibor Bačelić, OIB 95844485212, Delnička Ulica 2, 31000 Osijek zastupanog po punomoćniku Antun Schmidt</derivirana_varijabla>
  </DomainObject.Predmet.StrankaFormatedWithAdressOIB>
  <DomainObject.Predmet.StrankaWithAdress>
    <izvorni_sadrzaj>Dalibor Bačelić Delnička Ulica 2,31000 Osijek</izvorni_sadrzaj>
    <derivirana_varijabla naziv="DomainObject.Predmet.StrankaWithAdress_1">Dalibor Bačelić Delnička Ulica 2,31000 Osijek</derivirana_varijabla>
  </DomainObject.Predmet.StrankaWithAdress>
  <DomainObject.Predmet.StrankaWithAdressOIB>
    <izvorni_sadrzaj>Dalibor Bačelić, OIB 95844485212, Delnička Ulica 2,31000 Osijek</izvorni_sadrzaj>
    <derivirana_varijabla naziv="DomainObject.Predmet.StrankaWithAdressOIB_1">Dalibor Bačelić, OIB 95844485212, Delnička Ulica 2,31000 Osijek</derivirana_varijabla>
  </DomainObject.Predmet.StrankaWithAdressOIB>
  <DomainObject.Predmet.StrankaNazivFormated>
    <izvorni_sadrzaj>Dalibor Bačelić</izvorni_sadrzaj>
    <derivirana_varijabla naziv="DomainObject.Predmet.StrankaNazivFormated_1">Dalibor Bačelić</derivirana_varijabla>
  </DomainObject.Predmet.StrankaNazivFormated>
  <DomainObject.Predmet.StrankaNazivFormatedOIB>
    <izvorni_sadrzaj>Dalibor Bačelić, OIB 95844485212</izvorni_sadrzaj>
    <derivirana_varijabla naziv="DomainObject.Predmet.StrankaNazivFormatedOIB_1">Dalibor Bačelić, OIB 95844485212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Dalibor Bačelić zastupanog po punomoćniku Antun Schmidt</item>
    </izvorni_sadrzaj>
    <derivirana_varijabla naziv="DomainObject.Predmet.StrankaListFormated_1">
      <item>Dalibor Bačelić zastupanog po punomoćniku Antun Schmidt</item>
    </derivirana_varijabla>
  </DomainObject.Predmet.StrankaListFormated>
  <DomainObject.Predmet.StrankaListFormatedOIB>
    <izvorni_sadrzaj>
      <item>Dalibor Bačelić, OIB 95844485212 zastupanog po punomoćniku Antun Schmidt</item>
    </izvorni_sadrzaj>
    <derivirana_varijabla naziv="DomainObject.Predmet.StrankaListFormatedOIB_1">
      <item>Dalibor Bačelić, OIB 95844485212 zastupanog po punomoćniku Antun Schmidt</item>
    </derivirana_varijabla>
  </DomainObject.Predmet.StrankaListFormatedOIB>
  <DomainObject.Predmet.StrankaListFormatedWithAdress>
    <izvorni_sadrzaj>
      <item>Dalibor Bačelić, Delnička Ulica 2, 31000 Osijek zastupanog po punomoćniku Antun Schmidt</item>
    </izvorni_sadrzaj>
    <derivirana_varijabla naziv="DomainObject.Predmet.StrankaListFormatedWithAdress_1">
      <item>Dalibor Bačelić, Delnička Ulica 2, 31000 Osijek zastupanog po punomoćniku Antun Schmidt</item>
    </derivirana_varijabla>
  </DomainObject.Predmet.StrankaListFormatedWithAdress>
  <DomainObject.Predmet.StrankaListFormatedWithAdressOIB>
    <izvorni_sadrzaj>
      <item>Dalibor Bačelić, OIB 95844485212, Delnička Ulica 2, 31000 Osijek zastupanog po punomoćniku Antun Schmidt</item>
    </izvorni_sadrzaj>
    <derivirana_varijabla naziv="DomainObject.Predmet.StrankaListFormatedWithAdressOIB_1">
      <item>Dalibor Bačelić, OIB 95844485212, Delnička Ulica 2, 31000 Osijek zastupanog po punomoćniku Antun Schmidt</item>
    </derivirana_varijabla>
  </DomainObject.Predmet.StrankaListFormatedWithAdressOIB>
  <DomainObject.Predmet.StrankaListNazivFormated>
    <izvorni_sadrzaj>
      <item>Dalibor Bačelić</item>
    </izvorni_sadrzaj>
    <derivirana_varijabla naziv="DomainObject.Predmet.StrankaListNazivFormated_1">
      <item>Dalibor Bačelić</item>
    </derivirana_varijabla>
  </DomainObject.Predmet.StrankaListNazivFormated>
  <DomainObject.Predmet.StrankaListNazivFormatedOIB>
    <izvorni_sadrzaj>
      <item>Dalibor Bačelić, OIB 95844485212</item>
    </izvorni_sadrzaj>
    <derivirana_varijabla naziv="DomainObject.Predmet.StrankaListNazivFormatedOIB_1">
      <item>Dalibor Bačelić, OIB 95844485212</item>
    </derivirana_varijabla>
  </DomainObject.Predmet.StrankaListNazivFormatedOIB>
  <DomainObject.Predmet.ProtuStrankaListFormated>
    <izvorni_sadrzaj>
      <item>NIVETA PROIZVODNJA d.o.o. za proizvodnju, trgovinu i usluge</item>
    </izvorni_sadrzaj>
    <derivirana_varijabla naziv="DomainObject.Predmet.ProtuStrankaListFormated_1">
      <item>NIVETA PROIZVODNJA d.o.o. za proizvodnju, trgovinu i usluge</item>
    </derivirana_varijabla>
  </DomainObject.Predmet.ProtuStrankaListFormated>
  <DomainObject.Predmet.ProtuStrankaListFormatedOIB>
    <izvorni_sadrzaj>
      <item>NIVETA PROIZVODNJA d.o.o. za proizvodnju, trgovinu i usluge, OIB 96077627273</item>
    </izvorni_sadrzaj>
    <derivirana_varijabla naziv="DomainObject.Predmet.ProtuStrankaListFormatedOIB_1">
      <item>NIVETA PROIZVODNJA d.o.o. za proizvodnju, trgovinu i usluge, OIB 96077627273</item>
    </derivirana_varijabla>
  </DomainObject.Predmet.ProtuStrankaListFormatedOIB>
  <DomainObject.Predmet.ProtuStrankaListFormatedWithAdress>
    <izvorni_sadrzaj>
      <item>NIVETA PROIZVODNJA d.o.o. za proizvodnju, trgovinu i usluge, Ulica Jablanova 23, 31000 Osijek</item>
    </izvorni_sadrzaj>
    <derivirana_varijabla naziv="DomainObject.Predmet.ProtuStrankaListFormatedWithAdress_1">
      <item>NIVETA PROIZVODNJA d.o.o. za proizvodnju, trgovinu i usluge, Ulica Jablanova 23, 31000 Osijek</item>
    </derivirana_varijabla>
  </DomainObject.Predmet.ProtuStrankaListFormatedWithAdress>
  <DomainObject.Predmet.ProtuStrankaListFormatedWithAdressOIB>
    <izvorni_sadrzaj>
      <item>NIVETA PROIZVODNJA d.o.o. za proizvodnju, trgovinu i usluge, OIB 96077627273, Ulica Jablanova 23, 31000 Osijek</item>
    </izvorni_sadrzaj>
    <derivirana_varijabla naziv="DomainObject.Predmet.ProtuStrankaListFormatedWithAdressOIB_1">
      <item>NIVETA PROIZVODNJA d.o.o. za proizvodnju, trgovinu i usluge, OIB 96077627273, Ulica Jablanova 23, 31000 Osijek</item>
    </derivirana_varijabla>
  </DomainObject.Predmet.ProtuStrankaListFormatedWithAdressOIB>
  <DomainObject.Predmet.ProtuStrankaListNazivFormated>
    <izvorni_sadrzaj>
      <item>NIVETA PROIZVODNJA d.o.o. za proizvodnju, trgovinu i usluge</item>
    </izvorni_sadrzaj>
    <derivirana_varijabla naziv="DomainObject.Predmet.ProtuStrankaListNazivFormated_1">
      <item>NIVETA PROIZVODNJA d.o.o. za proizvodnju, trgovinu i usluge</item>
    </derivirana_varijabla>
  </DomainObject.Predmet.ProtuStrankaListNazivFormated>
  <DomainObject.Predmet.ProtuStrankaListNazivFormatedOIB>
    <izvorni_sadrzaj>
      <item>NIVETA PROIZVODNJA d.o.o. za proizvodnju, trgovinu i usluge, OIB 96077627273</item>
    </izvorni_sadrzaj>
    <derivirana_varijabla naziv="DomainObject.Predmet.ProtuStrankaListNazivFormatedOIB_1">
      <item>NIVETA PROIZVODNJA d.o.o. za proizvodnju, trgovinu i usluge, OIB 96077627273</item>
    </derivirana_varijabla>
  </DomainObject.Predmet.ProtuStrankaListNazivFormatedOIB>
  <DomainObject.Predmet.OstaliListFormated>
    <izvorni_sadrzaj>
      <item>Antun Schmidt punomoćnik sudionika u postupku Dalibor Bačelić</item>
      <item>Boja Stanković</item>
    </izvorni_sadrzaj>
    <derivirana_varijabla naziv="DomainObject.Predmet.OstaliListFormated_1">
      <item>Antun Schmidt punomoćnik sudionika u postupku Dalibor Bačelić</item>
      <item>Boja Stanković</item>
    </derivirana_varijabla>
  </DomainObject.Predmet.OstaliListFormated>
  <DomainObject.Predmet.OstaliListFormatedOIB>
    <izvorni_sadrzaj>
      <item>Antun Schmidt punomoćnik sudionika u postupku Dalibor Bačelić</item>
      <item>Boja Stanković, OIB 96757479881</item>
    </izvorni_sadrzaj>
    <derivirana_varijabla naziv="DomainObject.Predmet.OstaliListFormatedOIB_1">
      <item>Antun Schmidt punomoćnik sudionika u postupku Dalibor Bačelić</item>
      <item>Boja Stanković, OIB 96757479881</item>
    </derivirana_varijabla>
  </DomainObject.Predmet.OstaliListFormatedOIB>
  <DomainObject.Predmet.OstaliListFormatedWithAdress>
    <izvorni_sadrzaj>
      <item>Antun Schmidt, Školska 1, 31000 Osijek punomoćnik sudionika u postupku Dalibor Bačelić</item>
      <item>Boja Stanković, Ilirska 48, 31000 Osijek</item>
    </izvorni_sadrzaj>
    <derivirana_varijabla naziv="DomainObject.Predmet.OstaliListFormatedWithAdress_1">
      <item>Antun Schmidt, Školska 1, 31000 Osijek punomoćnik sudionika u postupku Dalibor Bačelić</item>
      <item>Boja Stanković, Ilirska 48, 31000 Osijek</item>
    </derivirana_varijabla>
  </DomainObject.Predmet.OstaliListFormatedWithAdress>
  <DomainObject.Predmet.OstaliListFormatedWithAdressOIB>
    <izvorni_sadrzaj>
      <item>Antun Schmidt, Školska 1, 31000 Osijek punomoćnik sudionika u postupku Dalibor Bačelić</item>
      <item>Boja Stanković, OIB 96757479881, Ilirska 48, 31000 Osijek</item>
    </izvorni_sadrzaj>
    <derivirana_varijabla naziv="DomainObject.Predmet.OstaliListFormatedWithAdressOIB_1">
      <item>Antun Schmidt, Školska 1, 31000 Osijek punomoćnik sudionika u postupku Dalibor Bačelić</item>
      <item>Boja Stanković, OIB 96757479881, Ilirska 48, 31000 Osijek</item>
    </derivirana_varijabla>
  </DomainObject.Predmet.OstaliListFormatedWithAdressOIB>
  <DomainObject.Predmet.OstaliListNazivFormated>
    <izvorni_sadrzaj>
      <item>Antun Schmidt</item>
      <item>Boja Stanković</item>
    </izvorni_sadrzaj>
    <derivirana_varijabla naziv="DomainObject.Predmet.OstaliListNazivFormated_1">
      <item>Antun Schmidt</item>
      <item>Boja Stanković</item>
    </derivirana_varijabla>
  </DomainObject.Predmet.OstaliListNazivFormated>
  <DomainObject.Predmet.OstaliListNazivFormatedOIB>
    <izvorni_sadrzaj>
      <item>Antun Schmidt</item>
      <item>Boja Stanković, OIB 96757479881</item>
    </izvorni_sadrzaj>
    <derivirana_varijabla naziv="DomainObject.Predmet.OstaliListNazivFormatedOIB_1">
      <item>Antun Schmidt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Bačelić</izvorni_sadrzaj>
    <derivirana_varijabla naziv="DomainObject.Predmet.StrankaIDrugi_1">Dalibor Bačelić</derivirana_varijabla>
  </DomainObject.Predmet.StrankaIDrugi>
  <DomainObject.Predmet.ProtustrankaIDrugi>
    <izvorni_sadrzaj>NIVETA PROIZVODNJA d.o.o. za proizvodnju, trgovinu i usluge</izvorni_sadrzaj>
    <derivirana_varijabla naziv="DomainObject.Predmet.ProtustrankaIDrugi_1">NIVETA PROIZVODNJA d.o.o. za proizvodnju, trgovinu i usluge</derivirana_varijabla>
  </DomainObject.Predmet.ProtustrankaIDrugi>
  <DomainObject.Predmet.StrankaIDrugiAdressOIB>
    <izvorni_sadrzaj>Dalibor Bačelić, OIB 95844485212, Delnička Ulica 2, 31000 Osijek</izvorni_sadrzaj>
    <derivirana_varijabla naziv="DomainObject.Predmet.StrankaIDrugiAdressOIB_1">Dalibor Bačelić, OIB 95844485212, Delnička Ulica 2, 31000 Osijek</derivirana_varijabla>
  </DomainObject.Predmet.StrankaIDrugiAdressOIB>
  <DomainObject.Predmet.ProtustrankaIDrugiAdressOIB>
    <izvorni_sadrzaj>NIVETA PROIZVODNJA d.o.o. za proizvodnju, trgovinu i usluge, OIB 96077627273, Ulica Jablanova 23, 31000 Osijek</izvorni_sadrzaj>
    <derivirana_varijabla naziv="DomainObject.Predmet.ProtustrankaIDrugiAdressOIB_1">NIVETA PROIZVODNJA d.o.o. za proizvodnju, trgovinu i usluge, OIB 96077627273,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>21. rujna 2016.</izvorni_sadrzaj>
    <derivirana_varijabla naziv="DomainObject.Predmet.OdlukaRjesenje.DatumPravomocnosti_1">21. rujna 2016.</derivirana_varijabla>
  </DomainObject.Predmet.OdlukaRjesenje.DatumPravomocnosti>
  <DomainObject.Predmet.OdlukaRjesenje.Oznaka>
    <izvorni_sadrzaj>St-228/2015-15</izvorni_sadrzaj>
    <derivirana_varijabla naziv="DomainObject.Predmet.OdlukaRjesenje.Oznaka_1">St-228/2015-15</derivirana_varijabla>
  </DomainObject.Predmet.OdlukaRjesenje.Oznaka>
  <DomainObject.Predmet.SudioniciListNaziv>
    <izvorni_sadrzaj>
      <item>Dalibor Bačelić</item>
      <item>NIVETA PROIZVODNJA d.o.o. za proizvodnju, trgovinu i usluge</item>
      <item>Antun Schmidt</item>
      <item>Boja Stanković</item>
    </izvorni_sadrzaj>
    <derivirana_varijabla naziv="DomainObject.Predmet.SudioniciListNaziv_1">
      <item>Dalibor Bačelić</item>
      <item>NIVETA PROIZVODNJA d.o.o. za proizvodnju, trgovinu i usluge</item>
      <item>Antun Schmidt</item>
      <item>Boja Stanković</item>
    </derivirana_varijabla>
  </DomainObject.Predmet.SudioniciListNaziv>
  <DomainObject.Predmet.SudioniciListAdressOIB>
    <izvorni_sadrzaj>
      <item>Dalibor Bačelić, OIB 95844485212, Delnička Ulica 2,31000 Osijek</item>
      <item>NIVETA PROIZVODNJA d.o.o. za proizvodnju, trgovinu i usluge, OIB 96077627273, Ulica Jablanova 23,31000 Osijek</item>
      <item>Antun Schmidt, Školska 1,31000 Osijek</item>
      <item>Boja Stanković, OIB 96757479881, Ilirska 48,31000 Osijek</item>
    </izvorni_sadrzaj>
    <derivirana_varijabla naziv="DomainObject.Predmet.SudioniciListAdressOIB_1">
      <item>Dalibor Bačelić, OIB 95844485212, Delnička Ulica 2,31000 Osijek</item>
      <item>NIVETA PROIZVODNJA d.o.o. za proizvodnju, trgovinu i usluge, OIB 96077627273, Ulica Jablanova 23,31000 Osijek</item>
      <item>Antun Schmidt, Školska 1,31000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95844485212</item>
      <item>, OIB 96077627273</item>
      <item>, OIB null</item>
      <item>, OIB 96757479881</item>
    </izvorni_sadrzaj>
    <derivirana_varijabla naziv="DomainObject.Predmet.SudioniciListNazivOIB_1">
      <item>, OIB 95844485212</item>
      <item>, OIB 96077627273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E2E83-517D-4A1F-9438-5543D0412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2486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2016-10-18T06:28:00Z</dcterms:created>
  <dc:creator>hermanj</dc:creator>
  <cp:lastModifiedBy>Snježana Markotić Jurić</cp:lastModifiedBy>
  <cp:lastPrinted>2016-10-03T06:53:00Z</cp:lastPrinted>
  <dcterms:modified xmlns:xsi="http://www.w3.org/2001/XMLSchema-instance" xsi:type="dcterms:W3CDTF">2016-10-18T06:31:00Z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