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823c" w14:paraId="ed2823c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076D0B">
        <w:t>6176</w:t>
      </w:r>
      <w:r w:rsidR="00642240" w:rsidRPr="00642240">
        <w:t>/15</w:t>
      </w:r>
      <w:r w:rsidR="006469E9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076D0B" w:rsidRPr="00076D0B">
        <w:t xml:space="preserve">CONTENTUS VITA j.d.o.o. Vukovina, </w:t>
      </w:r>
      <w:r w:rsidR="00076D0B">
        <w:t xml:space="preserve">Juraja i Vjekoslava Stančića </w:t>
      </w:r>
      <w:r w:rsidR="00076D0B" w:rsidRPr="00076D0B">
        <w:t>39, OIB</w:t>
      </w:r>
      <w:r w:rsidR="00076D0B">
        <w:t>:</w:t>
      </w:r>
      <w:r w:rsidR="00076D0B" w:rsidRPr="00076D0B">
        <w:t xml:space="preserve"> 21671875445</w:t>
      </w:r>
      <w:r w:rsidR="00624C30" w:rsidRPr="00624C30">
        <w:t xml:space="preserve">, </w:t>
      </w:r>
      <w:r w:rsidR="006469E9">
        <w:rPr>
          <w:rFonts w:eastAsia="Times New Roman"/>
          <w:szCs w:val="24"/>
          <w:lang w:eastAsia="hr-HR"/>
        </w:rPr>
        <w:t>25</w:t>
      </w:r>
      <w:r w:rsidR="009F2843">
        <w:rPr>
          <w:rFonts w:eastAsia="Times New Roman"/>
          <w:szCs w:val="24"/>
          <w:lang w:eastAsia="hr-HR"/>
        </w:rPr>
        <w:t>. kolovoz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36506E" w:rsidP="001B3169" w:rsidR="0036506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076D0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076D0B" w:rsidRPr="00076D0B">
        <w:t>CO</w:t>
      </w:r>
      <w:r w:rsidR="00076D0B">
        <w:t xml:space="preserve">NTENTUS VITA j.d.o.o. Vukovina, Juraja i Vjekoslava Stančića </w:t>
      </w:r>
      <w:r w:rsidR="00076D0B" w:rsidRPr="00076D0B">
        <w:t>39, OIB</w:t>
      </w:r>
      <w:r w:rsidR="00076D0B">
        <w:t>:</w:t>
      </w:r>
      <w:r w:rsidR="00076D0B" w:rsidRPr="00076D0B">
        <w:t xml:space="preserve"> 21671875445</w:t>
      </w:r>
      <w:r w:rsidRPr="00F93944">
        <w:rPr>
          <w:rFonts w:eastAsia="Times New Roman"/>
          <w:szCs w:val="24"/>
          <w:lang w:eastAsia="hr-HR"/>
        </w:rPr>
        <w:t>. S</w:t>
      </w:r>
      <w:r w:rsidR="006469E9">
        <w:rPr>
          <w:rFonts w:eastAsia="Times New Roman"/>
          <w:szCs w:val="24"/>
          <w:lang w:eastAsia="hr-HR"/>
        </w:rPr>
        <w:t>tečajni postupak otvoren je 25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076D0B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076D0B">
        <w:rPr>
          <w:rFonts w:eastAsia="Times New Roman"/>
          <w:szCs w:val="24"/>
          <w:lang w:eastAsia="hr-HR"/>
        </w:rPr>
        <w:t>sati i 3</w:t>
      </w:r>
      <w:r w:rsidR="006469E9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076D0B">
        <w:rPr>
          <w:rFonts w:eastAsia="Times New Roman"/>
          <w:szCs w:val="24"/>
          <w:lang w:eastAsia="hr-HR"/>
        </w:rPr>
        <w:t>Željko Vugrić iz Velike Gorice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076D0B">
        <w:rPr>
          <w:rFonts w:eastAsia="Times New Roman"/>
          <w:szCs w:val="24"/>
          <w:lang w:eastAsia="hr-HR"/>
        </w:rPr>
        <w:t xml:space="preserve"> Augusta Cesarca 52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076D0B">
        <w:rPr>
          <w:rFonts w:eastAsia="Times New Roman"/>
          <w:szCs w:val="24"/>
          <w:lang w:eastAsia="hr-HR"/>
        </w:rPr>
        <w:t xml:space="preserve"> 14250195321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076D0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076D0B" w:rsidRPr="00076D0B">
        <w:t xml:space="preserve">CONTENTUS VITA j.d.o.o. Vukovina, </w:t>
      </w:r>
      <w:r w:rsidR="00076D0B">
        <w:t xml:space="preserve">Juraja i Vjekoslava Stančića </w:t>
      </w:r>
      <w:r w:rsidR="00076D0B" w:rsidRPr="00076D0B">
        <w:t>39, OIB</w:t>
      </w:r>
      <w:r w:rsidR="00076D0B">
        <w:t>:</w:t>
      </w:r>
      <w:r w:rsidR="00076D0B" w:rsidRPr="00076D0B">
        <w:t xml:space="preserve"> 21671875445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076D0B">
        <w:rPr>
          <w:rFonts w:eastAsia="Times New Roman"/>
          <w:szCs w:val="24"/>
          <w:lang w:eastAsia="hr-HR"/>
        </w:rPr>
        <w:t>13</w:t>
      </w:r>
      <w:r w:rsidR="007E10D1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076D0B">
        <w:rPr>
          <w:rFonts w:eastAsia="Times New Roman"/>
          <w:szCs w:val="20"/>
          <w:lang w:eastAsia="hr-HR"/>
        </w:rPr>
        <w:t>17</w:t>
      </w:r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076D0B">
        <w:rPr>
          <w:rFonts w:eastAsia="Times New Roman"/>
          <w:szCs w:val="20"/>
          <w:lang w:eastAsia="hr-HR"/>
        </w:rPr>
        <w:t>17</w:t>
      </w:r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1A089F">
        <w:rPr>
          <w:rFonts w:eastAsia="Times New Roman"/>
          <w:szCs w:val="20"/>
          <w:lang w:eastAsia="hr-HR"/>
        </w:rPr>
        <w:t xml:space="preserve"> pozvao osobe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1A089F">
        <w:rPr>
          <w:rFonts w:eastAsia="Times New Roman"/>
          <w:szCs w:val="20"/>
          <w:lang w:eastAsia="hr-HR"/>
        </w:rPr>
        <w:t>aštene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AC13BA">
        <w:rPr>
          <w:rFonts w:eastAsia="Times New Roman"/>
          <w:szCs w:val="20"/>
          <w:lang w:eastAsia="hr-HR"/>
        </w:rPr>
        <w:t xml:space="preserve">Zaključak je zakonskom </w:t>
      </w:r>
      <w:r w:rsidR="00F87549">
        <w:rPr>
          <w:rFonts w:eastAsia="Times New Roman"/>
          <w:szCs w:val="20"/>
          <w:lang w:eastAsia="hr-HR"/>
        </w:rPr>
        <w:t>zastupniku dužnika Ivici Turkoviću dostavljen 27</w:t>
      </w:r>
      <w:r w:rsidR="00AC13BA">
        <w:rPr>
          <w:rFonts w:eastAsia="Times New Roman"/>
          <w:szCs w:val="20"/>
          <w:lang w:eastAsia="hr-HR"/>
        </w:rPr>
        <w:t>. lipnja 2016. putem web stranice e-Oglasna ploča suda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AC13BA" w:rsidRPr="00AC13BA">
        <w:rPr>
          <w:rFonts w:eastAsia="Times New Roman"/>
          <w:szCs w:val="20"/>
          <w:lang w:eastAsia="hr-HR"/>
        </w:rPr>
        <w:t>o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076D0B">
        <w:rPr>
          <w:rFonts w:eastAsia="Times New Roman"/>
          <w:szCs w:val="20"/>
          <w:lang w:eastAsia="hr-HR"/>
        </w:rPr>
        <w:t>17</w:t>
      </w:r>
      <w:r w:rsidR="009F2843" w:rsidRPr="009F2843">
        <w:rPr>
          <w:rFonts w:eastAsia="Times New Roman"/>
          <w:szCs w:val="20"/>
          <w:lang w:eastAsia="hr-HR"/>
        </w:rPr>
        <w:t xml:space="preserve">. lipnja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6469E9">
        <w:rPr>
          <w:rFonts w:eastAsia="Times New Roman"/>
          <w:szCs w:val="20"/>
          <w:lang w:eastAsia="hr-HR"/>
        </w:rPr>
        <w:t xml:space="preserve"> 25</w:t>
      </w:r>
      <w:r w:rsidR="009F2843">
        <w:rPr>
          <w:rFonts w:eastAsia="Times New Roman"/>
          <w:szCs w:val="20"/>
          <w:lang w:eastAsia="hr-HR"/>
        </w:rPr>
        <w:t>. kolovoz</w:t>
      </w:r>
      <w:r w:rsidR="008322BC">
        <w:rPr>
          <w:rFonts w:eastAsia="Times New Roman"/>
          <w:szCs w:val="20"/>
          <w:lang w:eastAsia="hr-HR"/>
        </w:rPr>
        <w:t>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A52EE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  <w:r w:rsidR="003C26B8">
        <w:rPr>
          <w:rFonts w:eastAsia="Times New Roman"/>
          <w:szCs w:val="24"/>
          <w:lang w:eastAsia="hr-HR"/>
        </w:rPr>
        <w:t>Za točnost otpravka, ovl.službenik:</w:t>
      </w:r>
    </w:p>
    <w:p w:rsidRDefault="003C26B8" w:rsidP="008322BC" w:rsidR="003C26B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3C26B8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6B8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F36322">
          <w:t>94.    St-</w:t>
        </w:r>
        <w:r w:rsidR="00F87549" w:rsidRPr="00F87549">
          <w:t>6176/15-11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30DBE"/>
    <w:rsid w:val="000360B1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B3169"/>
    <w:rsid w:val="00210E5E"/>
    <w:rsid w:val="00266E31"/>
    <w:rsid w:val="002F2B51"/>
    <w:rsid w:val="003040C2"/>
    <w:rsid w:val="003503D0"/>
    <w:rsid w:val="0036506E"/>
    <w:rsid w:val="00371B0A"/>
    <w:rsid w:val="00384BC2"/>
    <w:rsid w:val="003B3347"/>
    <w:rsid w:val="003C26B8"/>
    <w:rsid w:val="003C63C7"/>
    <w:rsid w:val="0040156F"/>
    <w:rsid w:val="0040731B"/>
    <w:rsid w:val="00426D08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24C30"/>
    <w:rsid w:val="00642240"/>
    <w:rsid w:val="006469E9"/>
    <w:rsid w:val="00646B9D"/>
    <w:rsid w:val="00657523"/>
    <w:rsid w:val="00664A75"/>
    <w:rsid w:val="00694358"/>
    <w:rsid w:val="00697965"/>
    <w:rsid w:val="006A52EE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525EE"/>
    <w:rsid w:val="00892899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C13BA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E3AFC"/>
    <w:rsid w:val="00E00AE1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St-6176/2015-11</izvorni_sadrzaj>
    <derivirana_varijabla naziv="DomainObject.Oznaka_1">St-6176/2015-11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St-6176/2015</izvorni_sadrzaj>
    <derivirana_varijabla naziv="DomainObject.Predmet.OznakaBroj_1">St-6176/2015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CONTENTUS VITA j.d.o.o. zastupanog po punomoćniku IVICA TURKOVIĆ</izvorni_sadrzaj>
    <derivirana_varijabla naziv="DomainObject.Predmet.ProtustrankaFormated_1">  CONTENTUS VITA j.d.o.o. zastupanog po punomoćniku IVICA TURKOVIĆ</derivirana_varijabla>
  </DomainObject.Predmet.ProtustrankaFormated>
  <DomainObject.Predmet.ProtustrankaFormatedOIB>
    <izvorni_sadrzaj>  CONTENTUS VITA j.d.o.o., OIB 21671875445 zastupanog po punomoćniku IVICA TURKOVIĆ</izvorni_sadrzaj>
    <derivirana_varijabla naziv="DomainObject.Predmet.ProtustrankaFormatedOIB_1">  CONTENTUS VITA j.d.o.o., OIB 21671875445 zastupanog po punomoćniku IVICA TURKOVIĆ</derivirana_varijabla>
  </DomainObject.Predmet.ProtustrankaFormatedOIB>
  <DomainObject.Predmet.ProtustrankaFormatedWithAdress>
    <izvorni_sadrzaj> CONTENTUS VITA j.d.o.o., J. i V. Stančića 39, 10410 Vukovina zastupanog po punomoćniku IVICA TURKOVIĆ</izvorni_sadrzaj>
    <derivirana_varijabla naziv="DomainObject.Predmet.ProtustrankaFormatedWithAdress_1"> CONTENTUS VITA j.d.o.o., J. i V. Stančića 39, 10410 Vukovina zastupanog po punomoćniku IVICA TURKOVIĆ</derivirana_varijabla>
  </DomainObject.Predmet.ProtustrankaFormatedWithAdress>
  <DomainObject.Predmet.ProtustrankaFormatedWithAdressOIB>
    <izvorni_sadrzaj> CONTENTUS VITA j.d.o.o., OIB 21671875445, J. i V. Stančića 39, 10410 Vukovina zastupanog po punomoćniku IVICA TURKOVIĆ</izvorni_sadrzaj>
    <derivirana_varijabla naziv="DomainObject.Predmet.ProtustrankaFormatedWithAdressOIB_1"> CONTENTUS VITA j.d.o.o., OIB 21671875445, J. i V. Stančića 39, 10410 Vukovina zastupanog po punomoćniku IVICA TURKOVIĆ</derivirana_varijabla>
  </DomainObject.Predmet.ProtustrankaFormatedWithAdressOIB>
  <DomainObject.Predmet.ProtustrankaWithAdress>
    <izvorni_sadrzaj>CONTENTUS VITA j.d.o.o. J. i V. Stančića 39, 10410 Vukovina</izvorni_sadrzaj>
    <derivirana_varijabla naziv="DomainObject.Predmet.ProtustrankaWithAdress_1">CONTENTUS VITA j.d.o.o. J. i V. Stančića 39, 10410 Vukovina</derivirana_varijabla>
  </DomainObject.Predmet.ProtustrankaWithAdress>
  <DomainObject.Predmet.ProtustrankaWithAdressOIB>
    <izvorni_sadrzaj>CONTENTUS VITA j.d.o.o., OIB 21671875445, J. i V. Stančića 39, 10410 Vukovina</izvorni_sadrzaj>
    <derivirana_varijabla naziv="DomainObject.Predmet.ProtustrankaWithAdressOIB_1">CONTENTUS VITA j.d.o.o., OIB 21671875445, J. i V. Stančića 39, 10410 Vukovina</derivirana_varijabla>
  </DomainObject.Predmet.ProtustrankaWithAdressOIB>
  <DomainObject.Predmet.ProtustrankaNazivFormated>
    <izvorni_sadrzaj>CONTENTUS VITA j.d.o.o.</izvorni_sadrzaj>
    <derivirana_varijabla naziv="DomainObject.Predmet.ProtustrankaNazivFormated_1">CONTENTUS VITA j.d.o.o.</derivirana_varijabla>
  </DomainObject.Predmet.ProtustrankaNazivFormated>
  <DomainObject.Predmet.ProtustrankaNazivFormatedOIB>
    <izvorni_sadrzaj>CONTENTUS VITA j.d.o.o., OIB 21671875445</izvorni_sadrzaj>
    <derivirana_varijabla naziv="DomainObject.Predmet.ProtustrankaNazivFormatedOIB_1">CONTENTUS VITA j.d.o.o., OIB 21671875445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CONTENTUS VITA j.d.o.o. zastupanog po punomoćniku IVICA TURKOVIĆ</item>
    </izvorni_sadrzaj>
    <derivirana_varijabla naziv="DomainObject.Predmet.ProtuStrankaListFormated_1">
      <item>CONTENTUS VITA j.d.o.o. zastupanog po punomoćniku IVICA TURKOVIĆ</item>
    </derivirana_varijabla>
  </DomainObject.Predmet.ProtuStrankaListFormated>
  <DomainObject.Predmet.ProtuStrankaListFormatedOIB>
    <izvorni_sadrzaj>
      <item>CONTENTUS VITA j.d.o.o., OIB 21671875445 zastupanog po punomoćniku IVICA TURKOVIĆ</item>
    </izvorni_sadrzaj>
    <derivirana_varijabla naziv="DomainObject.Predmet.ProtuStrankaListFormatedOIB_1">
      <item>CONTENTUS VITA j.d.o.o., OIB 21671875445 zastupanog po punomoćniku IVICA TURKOVIĆ</item>
    </derivirana_varijabla>
  </DomainObject.Predmet.ProtuStrankaListFormatedOIB>
  <DomainObject.Predmet.ProtuStrankaListFormatedWithAdress>
    <izvorni_sadrzaj>
      <item>CONTENTUS VITA j.d.o.o., J. i V. Stančića 39, 10410 Vukovina zastupanog po punomoćniku IVICA TURKOVIĆ</item>
    </izvorni_sadrzaj>
    <derivirana_varijabla naziv="DomainObject.Predmet.ProtuStrankaListFormatedWithAdress_1">
      <item>CONTENTUS VITA j.d.o.o., J. i V. Stančića 39, 10410 Vukovina zastupanog po punomoćniku IVICA TURKOVIĆ</item>
    </derivirana_varijabla>
  </DomainObject.Predmet.ProtuStrankaListFormatedWithAdress>
  <DomainObject.Predmet.ProtuStrankaListFormatedWithAdressOIB>
    <izvorni_sadrzaj>
      <item>CONTENTUS VITA j.d.o.o., OIB 21671875445, J. i V. Stančića 39, 10410 Vukovina zastupanog po punomoćniku IVICA TURKOVIĆ</item>
    </izvorni_sadrzaj>
    <derivirana_varijabla naziv="DomainObject.Predmet.ProtuStrankaListFormatedWithAdressOIB_1">
      <item>CONTENTUS VITA j.d.o.o., OIB 21671875445, J. i V. Stančića 39, 10410 Vukovina zastupanog po punomoćniku IVICA TURKOVIĆ</item>
    </derivirana_varijabla>
  </DomainObject.Predmet.ProtuStrankaListFormatedWithAdressOIB>
  <DomainObject.Predmet.ProtuStrankaListNazivFormated>
    <izvorni_sadrzaj>
      <item>CONTENTUS VITA j.d.o.o.</item>
    </izvorni_sadrzaj>
    <derivirana_varijabla naziv="DomainObject.Predmet.ProtuStrankaListNazivFormated_1">
      <item>CONTENTUS VITA j.d.o.o.</item>
    </derivirana_varijabla>
  </DomainObject.Predmet.ProtuStrankaListNazivFormated>
  <DomainObject.Predmet.ProtuStrankaListNazivFormatedOIB>
    <izvorni_sadrzaj>
      <item>CONTENTUS VITA j.d.o.o., OIB 21671875445</item>
    </izvorni_sadrzaj>
    <derivirana_varijabla naziv="DomainObject.Predmet.ProtuStrankaListNazivFormatedOIB_1">
      <item>CONTENTUS VITA j.d.o.o., OIB 21671875445</item>
    </derivirana_varijabla>
  </DomainObject.Predmet.ProtuStrankaListNazivFormatedOIB>
  <DomainObject.Predmet.OstaliListFormated>
    <izvorni_sadrzaj>
      <item>HRVATSKI ZAVOD ZA MIROVINSKO OSIGURANJE</item>
      <item>IVICA TURKOVIĆ punomoćnik sudionika u postupku CONTENTUS VITA j.d.o.o.</item>
    </izvorni_sadrzaj>
    <derivirana_varijabla naziv="DomainObject.Predmet.OstaliListFormated_1">
      <item>HRVATSKI ZAVOD ZA MIROVINSKO OSIGURANJE</item>
      <item>IVICA TURKOVIĆ punomoćnik sudionika u postupku CONTENTUS VITA j.d.o.o.</item>
    </derivirana_varijabla>
  </DomainObject.Predmet.OstaliListFormated>
  <DomainObject.Predmet.OstaliListFormatedOIB>
    <izvorni_sadrzaj>
      <item>HRVATSKI ZAVOD ZA MIROVINSKO OSIGURANJE, OIB 84397956623</item>
      <item>IVICA TURKOVIĆ, OIB 12154947492 punomoćnik sudionika u postupku CONTENTUS VITA j.d.o.o.</item>
    </izvorni_sadrzaj>
    <derivirana_varijabla naziv="DomainObject.Predmet.OstaliListFormatedOIB_1">
      <item>HRVATSKI ZAVOD ZA MIROVINSKO OSIGURANJE, OIB 84397956623</item>
      <item>IVICA TURKOVIĆ, OIB 12154947492 punomoćnik sudionika u postupku CONTENTUS VITA j.d.o.o.</item>
    </derivirana_varijabla>
  </DomainObject.Predmet.OstaliListFormatedOIB>
  <DomainObject.Predmet.OstaliListFormatedWithAdress>
    <izvorni_sadrzaj>
      <item>HRVATSKI ZAVOD ZA MIROVINSKO OSIGURANJE, Trpimirova 4, 10000 Zagreb</item>
      <item>IVICA TURKOVIĆ, JURAJA I VJEKOSLAVA STANČIĆA 39, 10410 Vukovina punomoćnik sudionika u postupku CONTENTUS VITA j.d.o.o.</item>
    </izvorni_sadrzaj>
    <derivirana_varijabla naziv="DomainObject.Predmet.OstaliListFormatedWithAdress_1">
      <item>HRVATSKI ZAVOD ZA MIROVINSKO OSIGURANJE, Trpimirova 4, 10000 Zagreb</item>
      <item>IVICA TURKOVIĆ, JURAJA I VJEKOSLAVA STANČIĆA 39, 10410 Vukovina punomoćnik sudionika u postupku CONTENTUS VITA j.d.o.o.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IVICA TURKOVIĆ, OIB 12154947492, JURAJA I VJEKOSLAVA STANČIĆA 39, 10410 Vukovina punomoćnik sudionika u postupku CONTENTUS VITA j.d.o.o.</item>
    </izvorni_sadrzaj>
    <derivirana_varijabla naziv="DomainObject.Predmet.OstaliListFormatedWithAdressOIB_1">
      <item>HRVATSKI ZAVOD ZA MIROVINSKO OSIGURANJE, OIB 84397956623, Trpimirova 4, 10000 Zagreb</item>
      <item>IVICA TURKOVIĆ, OIB 12154947492, JURAJA I VJEKOSLAVA STANČIĆA 39, 10410 Vukovina punomoćnik sudionika u postupku CONTENTUS VITA j.d.o.o.</item>
    </derivirana_varijabla>
  </DomainObject.Predmet.OstaliListFormatedWithAdressOIB>
  <DomainObject.Predmet.OstaliListNazivFormated>
    <izvorni_sadrzaj>
      <item>HRVATSKI ZAVOD ZA MIROVINSKO OSIGURANJE</item>
      <item>IVICA TURKOVIĆ</item>
    </izvorni_sadrzaj>
    <derivirana_varijabla naziv="DomainObject.Predmet.OstaliListNazivFormated_1">
      <item>HRVATSKI ZAVOD ZA MIROVINSKO OSIGURANJE</item>
      <item>IVICA TURKOVIĆ</item>
    </derivirana_varijabla>
  </DomainObject.Predmet.OstaliListNazivFormated>
  <DomainObject.Predmet.OstaliListNazivFormatedOIB>
    <izvorni_sadrzaj>
      <item>HRVATSKI ZAVOD ZA MIROVINSKO OSIGURANJE, OIB 84397956623</item>
      <item>IVICA TURKOVIĆ, OIB 12154947492</item>
    </izvorni_sadrzaj>
    <derivirana_varijabla naziv="DomainObject.Predmet.OstaliListNazivFormatedOIB_1">
      <item>HRVATSKI ZAVOD ZA MIROVINSKO OSIGURANJE, OIB 84397956623</item>
      <item>IVICA TURKOVIĆ, OIB 12154947492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St-6176/2015-11</izvorni_sadrzaj>
    <derivirana_varijabla naziv="DomainObject.PoslovniBrojDokumenta_1">St-6176/2015-11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CONTENTUS VITA j.d.o.o.</izvorni_sadrzaj>
    <derivirana_varijabla naziv="DomainObject.Predmet.ProtustrankaIDrugi_1">CONTENTUS 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CONTENTUS VITA j.d.o.o., OIB 21671875445, J. i V. Stančića 39, 10410 Vukovina</izvorni_sadrzaj>
    <derivirana_varijabla naziv="DomainObject.Predmet.ProtustrankaIDrugiAdressOIB_1">CONTENTUS VITA j.d.o.o., OIB 21671875445, J. i V. Stančića 39,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CONTENTUS VITA j.d.o.o.</item>
      <item>HRVATSKI ZAVOD ZA MIROVINSKO OSIGURANJE</item>
      <item>IVICA TURKOVIĆ</item>
    </izvorni_sadrzaj>
    <derivirana_varijabla naziv="DomainObject.Predmet.SudioniciListNaziv_1">
      <item>FINA Regionalni centar Zagreb</item>
      <item>CONTENTUS VITA j.d.o.o.</item>
      <item>HRVATSKI ZAVOD ZA MIROVINSKO OSIGURANJE</item>
      <item>IVICA TURKOVIĆ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CONTENTUS VITA j.d.o.o., OIB 21671875445, J. i V. Stančića 39,10410 Vukovina</item>
      <item>HRVATSKI ZAVOD ZA MIROVINSKO OSIGURANJE, OIB 84397956623, Trpimirova 4,10000 Zagreb</item>
      <item>IVICA TURKOVIĆ, OIB 12154947492, JURAJA I VJEKOSLAVA STANČIĆA 39,10410 Vukovina</item>
    </izvorni_sadrzaj>
    <derivirana_varijabla naziv="DomainObject.Predmet.SudioniciListAdressOIB_1">
      <item>FINA Regionalni centar Zagreb, OIB 85821130368, Trg svibanjskih žrtava 1995. 1,10000 Zagreb</item>
      <item>CONTENTUS VITA j.d.o.o., OIB 21671875445, J. i V. Stančića 39,10410 Vukovina</item>
      <item>HRVATSKI ZAVOD ZA MIROVINSKO OSIGURANJE, OIB 84397956623, Trpimirova 4,10000 Zagreb</item>
      <item>IVICA TURKOVIĆ, OIB 12154947492, JURAJA I VJEKOSLAVA STANČIĆA 39,10410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21671875445</item>
      <item>, OIB 84397956623</item>
      <item>, OIB 12154947492</item>
    </izvorni_sadrzaj>
    <derivirana_varijabla naziv="DomainObject.Predmet.SudioniciListNazivOIB_1">
      <item>, OIB 85821130368</item>
      <item>, OIB 21671875445</item>
      <item>, OIB 84397956623</item>
      <item>, OIB 12154947492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2369</properties:Characters>
  <properties:Lines>86</properties:Lines>
  <properties:Paragraphs>27</properties:Paragraphs>
  <properties:TotalTime>420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2016-08-25T08:32:00Z</cp:lastPrinted>
  <dcterms:modified xmlns:xsi="http://www.w3.org/2001/XMLSchema-instance" xsi:type="dcterms:W3CDTF">2016-08-25T08:33:00Z</dcterms:modified>
  <cp:revision>58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