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6213" w14:paraId="ef56213" w:rsidRDefault="005623D3" w:rsidP="005623D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623D3" w:rsidR="00AE649C" w:rsidRPr="00B76F3C">
      <w:pPr>
        <w:pStyle w:val="NormaleSPIS"/>
        <w:spacing w:after="0"/>
      </w:pPr>
    </w:p>
    <w:p w:rsidRDefault="005623D3" w:rsidP="005623D3" w:rsidR="005623D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5623D3" w:rsidP="005623D3" w:rsidR="005623D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5623D3" w:rsidP="005623D3" w:rsidR="005623D3" w:rsidRPr="005623D3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5623D3" w:rsidP="005623D3" w:rsidR="005623D3">
      <w:pPr>
        <w:spacing w:after="0"/>
        <w:jc w:val="right"/>
      </w:pPr>
      <w:r>
        <w:t>Poslovni broj: 2 St-140/2019-4</w:t>
      </w:r>
    </w:p>
    <w:p w:rsidRDefault="005623D3" w:rsidP="005623D3" w:rsidR="005623D3">
      <w:pPr>
        <w:spacing w:after="0"/>
        <w:jc w:val="both"/>
      </w:pPr>
    </w:p>
    <w:p w:rsidRDefault="005623D3" w:rsidP="005623D3" w:rsidR="005623D3">
      <w:pPr>
        <w:spacing w:after="0"/>
        <w:jc w:val="both"/>
      </w:pPr>
    </w:p>
    <w:p w:rsidRDefault="005623D3" w:rsidP="005623D3" w:rsidR="005623D3">
      <w:pPr>
        <w:spacing w:after="0"/>
        <w:jc w:val="center"/>
      </w:pPr>
      <w:r>
        <w:t>U  I M E   R E P U B L I K E   H R V A T S K E</w:t>
      </w:r>
    </w:p>
    <w:p w:rsidRDefault="005623D3" w:rsidP="005623D3" w:rsidR="005623D3">
      <w:pPr>
        <w:spacing w:after="0"/>
        <w:jc w:val="center"/>
      </w:pPr>
    </w:p>
    <w:p w:rsidRDefault="005623D3" w:rsidP="005623D3" w:rsidR="005623D3">
      <w:pPr>
        <w:spacing w:after="0"/>
        <w:jc w:val="center"/>
      </w:pPr>
      <w:r>
        <w:t xml:space="preserve"> R J E Š E N J E</w:t>
      </w:r>
    </w:p>
    <w:p w:rsidRDefault="005623D3" w:rsidP="005623D3" w:rsidR="005623D3">
      <w:pPr>
        <w:spacing w:after="0"/>
        <w:jc w:val="both"/>
      </w:pPr>
    </w:p>
    <w:p w:rsidRDefault="005623D3" w:rsidP="005623D3" w:rsidR="005623D3">
      <w:pPr>
        <w:spacing w:after="0"/>
        <w:jc w:val="both"/>
      </w:pPr>
    </w:p>
    <w:p w:rsidRDefault="005623D3" w:rsidP="005623D3" w:rsidR="005623D3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MLIN-SERVIS jednostavno društvo s ograničenom odgovornošću za trgovinu i usluge, Kladje (Grad Samobor), Prigorska 15, MBS: 080824269, OIB: 59875399882, 5. lipnja 2019.</w:t>
      </w:r>
    </w:p>
    <w:p w:rsidRDefault="005623D3" w:rsidP="005623D3" w:rsidR="005623D3">
      <w:pPr>
        <w:spacing w:after="0"/>
        <w:jc w:val="both"/>
      </w:pPr>
    </w:p>
    <w:p w:rsidRDefault="005623D3" w:rsidP="005623D3" w:rsidR="005623D3">
      <w:pPr>
        <w:spacing w:after="0"/>
        <w:jc w:val="both"/>
      </w:pPr>
    </w:p>
    <w:p w:rsidRDefault="005623D3" w:rsidP="005623D3" w:rsidR="005623D3">
      <w:pPr>
        <w:spacing w:after="0"/>
        <w:jc w:val="center"/>
      </w:pPr>
      <w:r>
        <w:t>r i j e š i o   j e</w:t>
      </w:r>
    </w:p>
    <w:p w:rsidRDefault="005623D3" w:rsidP="005623D3" w:rsidR="005623D3">
      <w:pPr>
        <w:spacing w:after="0"/>
        <w:jc w:val="both"/>
      </w:pPr>
    </w:p>
    <w:p w:rsidRDefault="005623D3" w:rsidP="005623D3" w:rsidR="005623D3">
      <w:pPr>
        <w:spacing w:after="0"/>
        <w:jc w:val="both"/>
        <w:rPr>
          <w:szCs w:val="20"/>
        </w:rPr>
      </w:pPr>
      <w:r>
        <w:tab/>
        <w:t>1. Otvara se skraćeni stečajni postupak nad dužnikom MLIN-SERVIS jednostavno društvo s ograničenom odgovornošću za trgovinu i usluge, Kladje (Grad Samobor), Prigorska 15, MBS: 080824269, OIB: 59875399882.</w:t>
      </w:r>
    </w:p>
    <w:p w:rsidRDefault="005623D3" w:rsidP="005623D3" w:rsidR="005623D3">
      <w:pPr>
        <w:spacing w:after="0"/>
        <w:jc w:val="both"/>
      </w:pPr>
    </w:p>
    <w:p w:rsidRDefault="005623D3" w:rsidP="005623D3" w:rsidR="005623D3">
      <w:pPr>
        <w:spacing w:after="0"/>
        <w:jc w:val="both"/>
      </w:pPr>
      <w:r>
        <w:tab/>
        <w:t>2. Za stečajnog upravitelja imenuje se GORAN DEVRNJA, iz Zagreba, Božidara Adžije 22,  OIB: 89312368506.</w:t>
      </w:r>
    </w:p>
    <w:p w:rsidRDefault="005623D3" w:rsidP="005623D3" w:rsidR="005623D3">
      <w:pPr>
        <w:spacing w:after="0"/>
        <w:jc w:val="both"/>
      </w:pPr>
    </w:p>
    <w:p w:rsidRDefault="005623D3" w:rsidP="005623D3" w:rsidR="005623D3">
      <w:pPr>
        <w:spacing w:after="0"/>
        <w:jc w:val="both"/>
        <w:rPr>
          <w:szCs w:val="20"/>
        </w:rPr>
      </w:pPr>
      <w:r>
        <w:tab/>
        <w:t>3. Zaključuje se skraćeni stečajni postupak nad dužnikom MLIN-SERVIS jednostavno društvo s ograničenom odgovornošću za trgovinu i usluge, Kladje (Grad Samobor), Prigorska 15, MBS: 080824269, OIB: 59875399882.</w:t>
      </w:r>
    </w:p>
    <w:p w:rsidRDefault="005623D3" w:rsidP="005623D3" w:rsidR="005623D3">
      <w:pPr>
        <w:spacing w:after="0"/>
        <w:jc w:val="both"/>
      </w:pPr>
    </w:p>
    <w:p w:rsidRDefault="005623D3" w:rsidP="005623D3" w:rsidR="005623D3">
      <w:pPr>
        <w:spacing w:after="0"/>
        <w:jc w:val="both"/>
      </w:pPr>
      <w:r>
        <w:tab/>
        <w:t>4. Stečajni postupak je otvoren i zaključen s danom 5. lipnja 2019. godine u 13,00 sati, kada je ovo rješenje objavljeno na e-oglasnoj ploči ovoga suda.</w:t>
      </w:r>
    </w:p>
    <w:p w:rsidRDefault="005623D3" w:rsidP="005623D3" w:rsidR="005623D3">
      <w:pPr>
        <w:pStyle w:val="Bezproreda"/>
        <w:spacing w:after="0"/>
        <w:jc w:val="both"/>
      </w:pPr>
    </w:p>
    <w:p w:rsidRDefault="005623D3" w:rsidP="005623D3" w:rsidR="005623D3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623D3" w:rsidP="005623D3" w:rsidR="005623D3">
      <w:pPr>
        <w:spacing w:after="0"/>
        <w:jc w:val="both"/>
        <w:rPr>
          <w:rFonts w:cs="Times New Roman"/>
        </w:rPr>
      </w:pPr>
    </w:p>
    <w:p w:rsidRDefault="005623D3" w:rsidP="005623D3" w:rsidR="005623D3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5623D3" w:rsidP="005623D3" w:rsidR="005623D3">
      <w:pPr>
        <w:spacing w:after="0"/>
        <w:jc w:val="both"/>
      </w:pPr>
    </w:p>
    <w:p w:rsidRDefault="005623D3" w:rsidP="005623D3" w:rsidR="005623D3">
      <w:pPr>
        <w:spacing w:after="0"/>
        <w:jc w:val="both"/>
      </w:pPr>
    </w:p>
    <w:p w:rsidRDefault="005623D3" w:rsidP="005623D3" w:rsidR="005623D3">
      <w:pPr>
        <w:spacing w:after="0"/>
        <w:jc w:val="center"/>
      </w:pPr>
      <w:r>
        <w:t>Obrazloženje</w:t>
      </w:r>
    </w:p>
    <w:p w:rsidRDefault="005623D3" w:rsidP="005623D3" w:rsidR="005623D3">
      <w:pPr>
        <w:spacing w:after="0"/>
        <w:jc w:val="center"/>
      </w:pPr>
    </w:p>
    <w:p w:rsidRDefault="005623D3" w:rsidP="005623D3" w:rsidR="005623D3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St-140/2019-2, koji je objavljen na mrežnoj stranici e-oglasna ploča Trgovačkog suda u Bjelovaru 16. travnja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5623D3" w:rsidP="005623D3" w:rsidR="005623D3">
      <w:pPr>
        <w:spacing w:after="0"/>
        <w:jc w:val="both"/>
      </w:pPr>
    </w:p>
    <w:p w:rsidRDefault="005623D3" w:rsidP="005623D3" w:rsidR="005623D3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623D3" w:rsidP="005623D3" w:rsidR="005623D3">
      <w:pPr>
        <w:spacing w:after="0"/>
        <w:jc w:val="both"/>
      </w:pPr>
    </w:p>
    <w:p w:rsidRDefault="005623D3" w:rsidP="005623D3" w:rsidR="005623D3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5623D3" w:rsidP="005623D3" w:rsidR="005623D3">
      <w:pPr>
        <w:spacing w:after="0"/>
        <w:jc w:val="both"/>
      </w:pPr>
    </w:p>
    <w:p w:rsidRDefault="005623D3" w:rsidP="005623D3" w:rsidR="005623D3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5623D3" w:rsidP="005623D3" w:rsidR="005623D3">
      <w:pPr>
        <w:spacing w:after="0"/>
        <w:jc w:val="both"/>
      </w:pPr>
    </w:p>
    <w:p w:rsidRDefault="005623D3" w:rsidP="005623D3" w:rsidR="005623D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623D3" w:rsidP="005623D3" w:rsidR="005623D3">
      <w:pPr>
        <w:pStyle w:val="Bezproreda"/>
        <w:spacing w:after="0"/>
        <w:jc w:val="both"/>
      </w:pPr>
    </w:p>
    <w:p w:rsidRDefault="005623D3" w:rsidP="005623D3" w:rsidR="005623D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5623D3" w:rsidP="005623D3" w:rsidR="005623D3">
      <w:pPr>
        <w:spacing w:after="0"/>
        <w:ind w:firstLine="851"/>
        <w:jc w:val="both"/>
      </w:pPr>
    </w:p>
    <w:p w:rsidRDefault="005623D3" w:rsidP="005623D3" w:rsidR="005623D3">
      <w:pPr>
        <w:spacing w:after="0"/>
        <w:jc w:val="center"/>
      </w:pPr>
      <w:r>
        <w:t>U Bjelovaru 5. lipnja 2019.</w:t>
      </w:r>
    </w:p>
    <w:p w:rsidRDefault="005623D3" w:rsidP="005623D3" w:rsidR="005623D3">
      <w:pPr>
        <w:spacing w:after="0"/>
        <w:jc w:val="both"/>
      </w:pPr>
    </w:p>
    <w:p w:rsidRDefault="005623D3" w:rsidP="005623D3" w:rsidR="005623D3">
      <w:pPr>
        <w:spacing w:after="0"/>
        <w:jc w:val="both"/>
      </w:pPr>
    </w:p>
    <w:p w:rsidRDefault="005623D3" w:rsidP="005623D3" w:rsidR="005623D3">
      <w:pPr>
        <w:spacing w:after="0"/>
        <w:ind w:firstLine="720" w:left="4320"/>
      </w:pPr>
      <w:r>
        <w:t>SUDSKI SAVJETNIK</w:t>
      </w:r>
    </w:p>
    <w:p w:rsidRDefault="005623D3" w:rsidP="005623D3" w:rsidR="005623D3">
      <w:pPr>
        <w:spacing w:after="0"/>
        <w:ind w:firstLine="4111"/>
      </w:pPr>
      <w:r>
        <w:tab/>
        <w:t xml:space="preserve">     MIROSLAV LOVREKOVIĆ, v.r.</w:t>
      </w:r>
    </w:p>
    <w:p w:rsidRDefault="005623D3" w:rsidP="005623D3" w:rsidR="005623D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5623D3" w:rsidP="005623D3" w:rsidR="005623D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5623D3" w:rsidP="005623D3" w:rsidR="005623D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5623D3" w:rsidP="005623D3" w:rsidR="005623D3">
      <w:pPr>
        <w:spacing w:after="0"/>
        <w:jc w:val="both"/>
      </w:pPr>
    </w:p>
    <w:p w:rsidRDefault="005623D3" w:rsidP="005623D3" w:rsidR="005623D3">
      <w:pPr>
        <w:spacing w:after="0"/>
        <w:jc w:val="both"/>
      </w:pPr>
    </w:p>
    <w:p w:rsidRDefault="005623D3" w:rsidP="005623D3" w:rsidR="005623D3">
      <w:pPr>
        <w:spacing w:after="0"/>
        <w:jc w:val="both"/>
      </w:pPr>
    </w:p>
    <w:p w:rsidRDefault="005623D3" w:rsidP="005623D3" w:rsidR="00AE649C" w:rsidRPr="005623D3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5623D3" w:rsidR="00AE649C" w:rsidRPr="005623D3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34264695"/>
      <w:docPartObj>
        <w:docPartGallery w:val="Page Numbers (Top of Page)"/>
        <w:docPartUnique/>
      </w:docPartObj>
    </w:sdtPr>
    <w:sdtContent>
      <w:p w:rsidRDefault="005623D3" w:rsidP="005623D3" w:rsidR="005623D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DD">
          <w:t>2</w:t>
        </w:r>
        <w:r>
          <w:fldChar w:fldCharType="end"/>
        </w:r>
      </w:p>
    </w:sdtContent>
  </w:sdt>
  <w:p w:rsidRDefault="005623D3" w:rsidP="005623D3" w:rsidR="008333A9">
    <w:pPr>
      <w:spacing w:after="0"/>
      <w:jc w:val="right"/>
    </w:pPr>
    <w:r>
      <w:t>Poslovni broj: 2 St-140/2019-4</w:t>
    </w:r>
  </w:p>
  <w:p w:rsidRDefault="005623D3" w:rsidP="005623D3" w:rsidR="005623D3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3D3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7DD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695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769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St-140/2019-4</izvorni_sadrzaj>
    <derivirana_varijabla naziv="DomainObject.Oznaka_1">St-140/2019-4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St-140/2019</izvorni_sadrzaj>
    <derivirana_varijabla naziv="DomainObject.Predmet.OznakaBroj_1">St-140/2019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MLIN-SERVIS jednostavno društvo s ograničenom odgovornošću za trgovinu i usluge zastupanog po punomoćniku Marko Fabekovec</izvorni_sadrzaj>
    <derivirana_varijabla naziv="DomainObject.Predmet.ProtustrankaFormated_1">  MLIN-SERVIS jednostavno društvo s ograničenom odgovornošću za trgovinu i usluge zastupanog po punomoćniku Marko Fabekovec</derivirana_varijabla>
  </DomainObject.Predmet.ProtustrankaFormated>
  <DomainObject.Predmet.ProtustrankaFormatedOIB>
    <izvorni_sadrzaj>  MLIN-SERVIS jednostavno društvo s ograničenom odgovornošću za trgovinu i usluge, OIB 59875399882 zastupanog po punomoćniku Marko Fabekovec</izvorni_sadrzaj>
    <derivirana_varijabla naziv="DomainObject.Predmet.ProtustrankaFormatedOIB_1">  MLIN-SERVIS jednostavno društvo s ograničenom odgovornošću za trgovinu i usluge, OIB 59875399882 zastupanog po punomoćniku Marko Fabekovec</derivirana_varijabla>
  </DomainObject.Predmet.ProtustrankaFormatedOIB>
  <DomainObject.Predmet.ProtustrankaFormatedWithAdress>
    <izvorni_sadrzaj> MLIN-SERVIS jednostavno društvo s ograničenom odgovornošću za trgovinu i usluge, Prigorska 15, 10430 Kladje zastupanog po punomoćniku Marko Fabekovec</izvorni_sadrzaj>
    <derivirana_varijabla naziv="DomainObject.Predmet.ProtustrankaFormatedWithAdress_1"> MLIN-SERVIS jednostavno društvo s ograničenom odgovornošću za trgovinu i usluge, Prigorska 15, 10430 Kladje zastupanog po punomoćniku Marko Fabekovec</derivirana_varijabla>
  </DomainObject.Predmet.ProtustrankaFormatedWithAdress>
  <DomainObject.Predmet.ProtustrankaFormatedWithAdressOIB>
    <izvorni_sadrzaj> MLIN-SERVIS jednostavno društvo s ograničenom odgovornošću za trgovinu i usluge, OIB 59875399882, Prigorska 15, 10430 Kladje zastupanog po punomoćniku Marko Fabekovec</izvorni_sadrzaj>
    <derivirana_varijabla naziv="DomainObject.Predmet.ProtustrankaFormatedWithAdressOIB_1"> MLIN-SERVIS jednostavno društvo s ograničenom odgovornošću za trgovinu i usluge, OIB 59875399882, Prigorska 15, 10430 Kladje zastupanog po punomoćniku Marko Fabekovec</derivirana_varijabla>
  </DomainObject.Predmet.ProtustrankaFormatedWithAdressOIB>
  <DomainObject.Predmet.ProtustrankaWithAdress>
    <izvorni_sadrzaj>MLIN-SERVIS jednostavno društvo s ograničenom odgovornošću za trgovinu i usluge Prigorska 15, 10430 Kladje</izvorni_sadrzaj>
    <derivirana_varijabla naziv="DomainObject.Predmet.ProtustrankaWithAdress_1">MLIN-SERVIS jednostavno društvo s ograničenom odgovornošću za trgovinu i usluge Prigorska 15, 10430 Kladje</derivirana_varijabla>
  </DomainObject.Predmet.ProtustrankaWithAdress>
  <DomainObject.Predmet.ProtustrankaWithAdressOIB>
    <izvorni_sadrzaj>MLIN-SERVIS jednostavno društvo s ograničenom odgovornošću za trgovinu i usluge, OIB 59875399882, Prigorska 15, 10430 Kladje</izvorni_sadrzaj>
    <derivirana_varijabla naziv="DomainObject.Predmet.ProtustrankaWithAdressOIB_1">MLIN-SERVIS jednostavno društvo s ograničenom odgovornošću za trgovinu i usluge, OIB 59875399882, Prigorska 15, 10430 Kladje</derivirana_varijabla>
  </DomainObject.Predmet.ProtustrankaWithAdressOIB>
  <DomainObject.Predmet.ProtustrankaNazivFormated>
    <izvorni_sadrzaj>MLIN-SERVIS jednostavno društvo s ograničenom odgovornošću za trgovinu i usluge</izvorni_sadrzaj>
    <derivirana_varijabla naziv="DomainObject.Predmet.ProtustrankaNazivFormated_1">MLIN-SERVIS jednostavno društvo s ograničenom odgovornošću za trgovinu i usluge</derivirana_varijabla>
  </DomainObject.Predmet.ProtustrankaNazivFormated>
  <DomainObject.Predmet.ProtustrankaNazivFormatedOIB>
    <izvorni_sadrzaj>MLIN-SERVIS jednostavno društvo s ograničenom odgovornošću za trgovinu i usluge, OIB 59875399882</izvorni_sadrzaj>
    <derivirana_varijabla naziv="DomainObject.Predmet.ProtustrankaNazivFormatedOIB_1">MLIN-SERVIS jednostavno društvo s ograničenom odgovornošću za trgovinu i usluge, OIB 59875399882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MLIN-SERVIS jednostavno društvo s ograničenom odgovornošću za trgovinu i usluge zastupanog po punomoćniku Marko Fabekovec</item>
    </izvorni_sadrzaj>
    <derivirana_varijabla naziv="DomainObject.Predmet.ProtuStrankaListFormated_1">
      <item>MLIN-SERVIS jednostavno društvo s ograničenom odgovornošću za trgovinu i usluge zastupanog po punomoćniku Marko Fabekovec</item>
    </derivirana_varijabla>
  </DomainObject.Predmet.ProtuStrankaListFormated>
  <DomainObject.Predmet.ProtuStrankaListFormatedOIB>
    <izvorni_sadrzaj>
      <item>MLIN-SERVIS jednostavno društvo s ograničenom odgovornošću za trgovinu i usluge, OIB 59875399882 zastupanog po punomoćniku Marko Fabekovec</item>
    </izvorni_sadrzaj>
    <derivirana_varijabla naziv="DomainObject.Predmet.ProtuStrankaListFormatedOIB_1">
      <item>MLIN-SERVIS jednostavno društvo s ograničenom odgovornošću za trgovinu i usluge, OIB 59875399882 zastupanog po punomoćniku Marko Fabekovec</item>
    </derivirana_varijabla>
  </DomainObject.Predmet.ProtuStrankaListFormatedOIB>
  <DomainObject.Predmet.ProtuStrankaListFormatedWithAdress>
    <izvorni_sadrzaj>
      <item>MLIN-SERVIS jednostavno društvo s ograničenom odgovornošću za trgovinu i usluge, Prigorska 15, 10430 Kladje zastupanog po punomoćniku Marko Fabekovec</item>
    </izvorni_sadrzaj>
    <derivirana_varijabla naziv="DomainObject.Predmet.ProtuStrankaListFormatedWithAdress_1">
      <item>MLIN-SERVIS jednostavno društvo s ograničenom odgovornošću za trgovinu i usluge, Prigorska 15, 10430 Kladje zastupanog po punomoćniku Marko Fabekovec</item>
    </derivirana_varijabla>
  </DomainObject.Predmet.ProtuStrankaListFormatedWithAdress>
  <DomainObject.Predmet.ProtuStrankaListFormatedWithAdressOIB>
    <izvorni_sadrzaj>
      <item>MLIN-SERVIS jednostavno društvo s ograničenom odgovornošću za trgovinu i usluge, OIB 59875399882, Prigorska 15, 10430 Kladje zastupanog po punomoćniku Marko Fabekovec</item>
    </izvorni_sadrzaj>
    <derivirana_varijabla naziv="DomainObject.Predmet.ProtuStrankaListFormatedWithAdressOIB_1">
      <item>MLIN-SERVIS jednostavno društvo s ograničenom odgovornošću za trgovinu i usluge, OIB 59875399882, Prigorska 15, 10430 Kladje zastupanog po punomoćniku Marko Fabekovec</item>
    </derivirana_varijabla>
  </DomainObject.Predmet.ProtuStrankaListFormatedWithAdressOIB>
  <DomainObject.Predmet.ProtuStrankaListNazivFormated>
    <izvorni_sadrzaj>
      <item>MLIN-SERVIS jednostavno društvo s ograničenom odgovornošću za trgovinu i usluge</item>
    </izvorni_sadrzaj>
    <derivirana_varijabla naziv="DomainObject.Predmet.ProtuStrankaListNazivFormated_1">
      <item>MLIN-SERVIS jednostavno društvo s ograničenom odgovornošću za trgovinu i usluge</item>
    </derivirana_varijabla>
  </DomainObject.Predmet.ProtuStrankaListNazivFormated>
  <DomainObject.Predmet.ProtuStrankaListNazivFormatedOIB>
    <izvorni_sadrzaj>
      <item>MLIN-SERVIS jednostavno društvo s ograničenom odgovornošću za trgovinu i usluge, OIB 59875399882</item>
    </izvorni_sadrzaj>
    <derivirana_varijabla naziv="DomainObject.Predmet.ProtuStrankaListNazivFormatedOIB_1">
      <item>MLIN-SERVIS jednostavno društvo s ograničenom odgovornošću za trgovinu i usluge, OIB 59875399882</item>
    </derivirana_varijabla>
  </DomainObject.Predmet.ProtuStrankaListNazivFormatedOIB>
  <DomainObject.Predmet.OstaliListFormated>
    <izvorni_sadrzaj>
      <item>Marko Fabekovec punomoćnik sudionika u postupku MLIN-SERVIS jednostavno društvo s ograničenom odgovornošću za trgovinu i usluge</item>
    </izvorni_sadrzaj>
    <derivirana_varijabla naziv="DomainObject.Predmet.OstaliListFormated_1">
      <item>Marko Fabekovec punomoćnik sudionika u postupku MLIN-SERVIS jednostavno društvo s ograničenom odgovornošću za trgovinu i usluge</item>
    </derivirana_varijabla>
  </DomainObject.Predmet.OstaliListFormated>
  <DomainObject.Predmet.OstaliListFormatedOIB>
    <izvorni_sadrzaj>
      <item>Marko Fabekovec, OIB 67085755736 punomoćnik sudionika u postupku MLIN-SERVIS jednostavno društvo s ograničenom odgovornošću za trgovinu i usluge</item>
    </izvorni_sadrzaj>
    <derivirana_varijabla naziv="DomainObject.Predmet.OstaliListFormatedOIB_1">
      <item>Marko Fabekovec, OIB 67085755736 punomoćnik sudionika u postupku MLIN-SERVIS jednostavno društvo s ograničenom odgovornošću za trgovinu i usluge</item>
    </derivirana_varijabla>
  </DomainObject.Predmet.OstaliListFormatedOIB>
  <DomainObject.Predmet.OstaliListFormatedWithAdress>
    <izvorni_sadrzaj>
      <item>Marko Fabekovec, Klake 74, 10435 Klake punomoćnik sudionika u postupku MLIN-SERVIS jednostavno društvo s ograničenom odgovornošću za trgovinu i usluge</item>
    </izvorni_sadrzaj>
    <derivirana_varijabla naziv="DomainObject.Predmet.OstaliListFormatedWithAdress_1">
      <item>Marko Fabekovec, Klake 74, 10435 Klake punomoćnik sudionika u postupku MLIN-SERVIS jednostavno društvo s ograničenom odgovornošću za trgovinu i usluge</item>
    </derivirana_varijabla>
  </DomainObject.Predmet.OstaliListFormatedWithAdress>
  <DomainObject.Predmet.OstaliListFormatedWithAdressOIB>
    <izvorni_sadrzaj>
      <item>Marko Fabekovec, OIB 67085755736, Klake 74, 10435 Klake punomoćnik sudionika u postupku MLIN-SERVIS jednostavno društvo s ograničenom odgovornošću za trgovinu i usluge</item>
    </izvorni_sadrzaj>
    <derivirana_varijabla naziv="DomainObject.Predmet.OstaliListFormatedWithAdressOIB_1">
      <item>Marko Fabekovec, OIB 67085755736, Klake 74, 10435 Klake punomoćnik sudionika u postupku MLIN-SERVIS jednostavno društvo s ograničenom odgovornošću za trgovinu i usluge</item>
    </derivirana_varijabla>
  </DomainObject.Predmet.OstaliListFormatedWithAdressOIB>
  <DomainObject.Predmet.OstaliListNazivFormated>
    <izvorni_sadrzaj>
      <item>Marko Fabekovec</item>
    </izvorni_sadrzaj>
    <derivirana_varijabla naziv="DomainObject.Predmet.OstaliListNazivFormated_1">
      <item>Marko Fabekovec</item>
    </derivirana_varijabla>
  </DomainObject.Predmet.OstaliListNazivFormated>
  <DomainObject.Predmet.OstaliListNazivFormatedOIB>
    <izvorni_sadrzaj>
      <item>Marko Fabekovec, OIB 67085755736</item>
    </izvorni_sadrzaj>
    <derivirana_varijabla naziv="DomainObject.Predmet.OstaliListNazivFormatedOIB_1">
      <item>Marko Fabekovec, OIB 67085755736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St-140/2019-4</izvorni_sadrzaj>
    <derivirana_varijabla naziv="DomainObject.PoslovniBrojDokumenta_1">St-140/2019-4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MLIN-SERVIS jednostavno društvo s ograničenom odgovornošću za trgovinu i usluge</izvorni_sadrzaj>
    <derivirana_varijabla naziv="DomainObject.Predmet.ProtustrankaIDrugi_1">MLIN-SERVIS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MLIN-SERVIS jednostavno društvo s ograničenom odgovornošću za trgovinu i usluge, OIB 59875399882, Prigorska 15, 10430 Kladje</izvorni_sadrzaj>
    <derivirana_varijabla naziv="DomainObject.Predmet.ProtustrankaIDrugiAdressOIB_1">MLIN-SERVIS jednostavno društvo s ograničenom odgovornošću za trgovinu i usluge, OIB 59875399882, Prigorska 15,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MLIN-SERVIS jednostavno društvo s ograničenom odgovornošću za trgovinu i usluge</item>
      <item>FINA Regionalni centar Zagreb</item>
      <item>Marko Fabekovec</item>
    </izvorni_sadrzaj>
    <derivirana_varijabla naziv="DomainObject.Predmet.SudioniciListNaziv_1">
      <item>MLIN-SERVIS jednostavno društvo s ograničenom odgovornošću za trgovinu i usluge</item>
      <item>FINA Regionalni centar Zagreb</item>
      <item>Marko Fabekovec</item>
    </derivirana_varijabla>
  </DomainObject.Predmet.SudioniciListNaziv>
  <DomainObject.Predmet.SudioniciListAdressOIB>
    <izvorni_sadrzaj>
      <item>MLIN-SERVIS jednostavno društvo s ograničenom odgovornošću za trgovinu i usluge, OIB 59875399882, Prigorska 15,10430 Kladje</item>
      <item>FINA Regionalni centar Zagreb, OIB 85821130368, Trg svibanjskih žrtava 1995.1,10000 Zagreb</item>
      <item>Marko Fabekovec, OIB 67085755736, Klake 74,10435 Klake</item>
    </izvorni_sadrzaj>
    <derivirana_varijabla naziv="DomainObject.Predmet.SudioniciListAdressOIB_1">
      <item>MLIN-SERVIS jednostavno društvo s ograničenom odgovornošću za trgovinu i usluge, OIB 59875399882, Prigorska 15,10430 Kladje</item>
      <item>FINA Regionalni centar Zagreb, OIB 85821130368, Trg svibanjskih žrtava 1995.1,10000 Zagreb</item>
      <item>Marko Fabekovec, OIB 67085755736, Klake 74,10435 Klake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2FDC1E-660B-4755-9FF2-934849378B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3640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2019-06-05T10:30:00Z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St-140/2019-4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