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a1397" w14:paraId="fba1397" w:rsidRDefault="00D637C7" w:rsidP="00D637C7" w:rsidR="00D637C7" w:rsidRPr="00E21579">
      <w:pPr>
        <w15:collapsed w:val="false"/>
      </w:pPr>
      <w:bookmarkStart w:name="_GoBack" w:id="0"/>
      <w:bookmarkEnd w:id="0"/>
      <w:r>
        <w:t xml:space="preserve">               </w:t>
      </w:r>
      <w:r w:rsidRPr="00E21579">
        <w:t xml:space="preserve">    </w:t>
      </w:r>
      <w:r w:rsidRPr="00E21579">
        <w:rPr>
          <w:noProof/>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E21579">
        <w:t xml:space="preserve">                                                            </w:t>
      </w:r>
    </w:p>
    <w:p w:rsidRDefault="00D637C7" w:rsidP="00D637C7" w:rsidR="00D637C7" w:rsidRPr="00E21579">
      <w:r w:rsidRPr="00E21579">
        <w:t xml:space="preserve">    REPUBLIKA HRVATSKA </w:t>
      </w:r>
      <w:r w:rsidRPr="00E21579">
        <w:tab/>
      </w:r>
      <w:r w:rsidRPr="00E21579">
        <w:tab/>
      </w:r>
      <w:r w:rsidRPr="00E21579">
        <w:tab/>
      </w:r>
      <w:r w:rsidRPr="00E21579">
        <w:tab/>
      </w:r>
      <w:r w:rsidRPr="00E21579">
        <w:tab/>
      </w:r>
    </w:p>
    <w:p w:rsidRDefault="00D637C7" w:rsidP="00D637C7" w:rsidR="00D637C7" w:rsidRPr="00E21579">
      <w:r w:rsidRPr="00E21579">
        <w:t>TRGOVAČKI SUD U PAZINU</w:t>
      </w:r>
    </w:p>
    <w:p w:rsidRDefault="00D637C7" w:rsidP="00D637C7" w:rsidR="00D637C7" w:rsidRPr="00E21579">
      <w:r w:rsidRPr="00E21579">
        <w:t xml:space="preserve">    5</w:t>
      </w:r>
      <w:r>
        <w:t>20</w:t>
      </w:r>
      <w:r w:rsidR="004D29E5">
        <w:t xml:space="preserve">00 PAZIN, Dršćevka 1 </w:t>
      </w:r>
      <w:r w:rsidR="004D29E5">
        <w:tab/>
      </w:r>
      <w:r w:rsidR="004D29E5">
        <w:tab/>
      </w:r>
      <w:r w:rsidR="004D29E5">
        <w:tab/>
      </w:r>
      <w:r w:rsidR="004D29E5">
        <w:tab/>
      </w:r>
      <w:r w:rsidR="004D29E5">
        <w:tab/>
        <w:t xml:space="preserve">    </w:t>
      </w:r>
      <w:r>
        <w:t>Posl.br.: 2 St-1128</w:t>
      </w:r>
      <w:r w:rsidRPr="00E21579">
        <w:t>/1</w:t>
      </w:r>
      <w:r w:rsidRPr="004D29E5">
        <w:t>6-</w:t>
      </w:r>
      <w:r w:rsidR="004D29E5" w:rsidRPr="004D29E5">
        <w:t>13</w:t>
      </w:r>
    </w:p>
    <w:p w:rsidRDefault="00D637C7" w:rsidP="00D637C7" w:rsidR="00D637C7" w:rsidRPr="00E21579">
      <w:pPr>
        <w:jc w:val="both"/>
      </w:pPr>
      <w:r w:rsidRPr="00E21579">
        <w:tab/>
      </w:r>
    </w:p>
    <w:p w:rsidRDefault="004D29E5" w:rsidP="00D637C7" w:rsidR="004D29E5">
      <w:pPr>
        <w:jc w:val="center"/>
        <w:rPr>
          <w:color w:val="FF0000"/>
        </w:rPr>
      </w:pPr>
    </w:p>
    <w:p w:rsidRDefault="00D637C7" w:rsidP="00D637C7" w:rsidR="00D637C7" w:rsidRPr="00E21579">
      <w:pPr>
        <w:jc w:val="center"/>
      </w:pPr>
      <w:r w:rsidRPr="00E21579">
        <w:t>R E P U B L I K A  H R V A T S K A</w:t>
      </w:r>
    </w:p>
    <w:p w:rsidRDefault="00D637C7" w:rsidP="00D637C7" w:rsidR="00D637C7" w:rsidRPr="00E21579"/>
    <w:p w:rsidRDefault="00D637C7" w:rsidP="00E75B5E" w:rsidR="00D637C7">
      <w:pPr>
        <w:jc w:val="center"/>
      </w:pPr>
      <w:r w:rsidRPr="00E21579">
        <w:t>R J E Š E NJ E</w:t>
      </w:r>
    </w:p>
    <w:p w:rsidRDefault="00D637C7" w:rsidP="00D637C7" w:rsidR="00D637C7" w:rsidRPr="00E21579"/>
    <w:p w:rsidRDefault="00D637C7" w:rsidP="00D637C7" w:rsidR="00D637C7" w:rsidRPr="00E21579">
      <w:pPr>
        <w:jc w:val="both"/>
      </w:pPr>
      <w:r w:rsidRPr="00E21579">
        <w:tab/>
        <w:t xml:space="preserve">Trgovački sud u Pazinu, po sucu Adrijani Labinjan Skok, radi otvaranja stečajnog postupka nad dužnikom </w:t>
      </w:r>
      <w:r w:rsidR="0055092D" w:rsidRPr="00A64C87">
        <w:t>ŠARIĆ PROJEKT d.o.o., Marčana, Šarići 16, OIB: 12905171593</w:t>
      </w:r>
      <w:r w:rsidRPr="00E21579">
        <w:t xml:space="preserve">, </w:t>
      </w:r>
      <w:r w:rsidR="004D29E5" w:rsidRPr="004D29E5">
        <w:t xml:space="preserve">15. ožujka </w:t>
      </w:r>
      <w:r w:rsidRPr="004D29E5">
        <w:t>201</w:t>
      </w:r>
      <w:r>
        <w:t>7.</w:t>
      </w:r>
      <w:r w:rsidRPr="00E21579">
        <w:t xml:space="preserve"> </w:t>
      </w:r>
    </w:p>
    <w:p w:rsidRDefault="00D637C7" w:rsidP="00D637C7" w:rsidR="00D637C7" w:rsidRPr="00E21579">
      <w:pPr>
        <w:jc w:val="both"/>
      </w:pPr>
    </w:p>
    <w:p w:rsidRDefault="00D637C7" w:rsidP="00E75B5E" w:rsidR="00D637C7">
      <w:pPr>
        <w:jc w:val="center"/>
      </w:pPr>
      <w:r w:rsidRPr="00E21579">
        <w:t>r i j e š i o    j e</w:t>
      </w:r>
    </w:p>
    <w:p w:rsidRDefault="00D637C7" w:rsidP="00D637C7" w:rsidR="00D637C7" w:rsidRPr="00E21579">
      <w:pPr>
        <w:jc w:val="both"/>
      </w:pPr>
    </w:p>
    <w:p w:rsidRDefault="00D637C7" w:rsidP="00D637C7" w:rsidR="00D637C7" w:rsidRPr="00E21579">
      <w:pPr>
        <w:jc w:val="both"/>
      </w:pPr>
      <w:r w:rsidRPr="00E21579">
        <w:tab/>
        <w:t>I.</w:t>
      </w:r>
      <w:r w:rsidRPr="00E21579">
        <w:tab/>
        <w:t xml:space="preserve">Pozivaju se osobe koje imaju pravni interes za provedbom stečajnog postupka nad dužnikom </w:t>
      </w:r>
      <w:r w:rsidR="0055092D" w:rsidRPr="00A64C87">
        <w:t>ŠARIĆ PROJEKT d.o.o., Marčana, Šarići 16, OIB: 12905171593</w:t>
      </w:r>
      <w:r w:rsidRPr="00E21579">
        <w:t>, da u roku od 15 dana od dostave ovog rješenja sukladno čl. 12. st. 1. Stečajnog zakona (NN 71/15), uplate predujam u iznosu od 10.000,00 kuna za pokriće troškova prethodnog postupka te stečajnog postupka, na depozit ovog suda broj: HR43 2390001 1300029763, poziv na broj 020-</w:t>
      </w:r>
      <w:r w:rsidR="0055092D">
        <w:t>1128</w:t>
      </w:r>
      <w:r w:rsidRPr="00E21579">
        <w:t>-16</w:t>
      </w:r>
      <w:r w:rsidRPr="00E21579">
        <w:rPr>
          <w:bCs w:val="false"/>
        </w:rPr>
        <w:t xml:space="preserve">.  </w:t>
      </w:r>
    </w:p>
    <w:p w:rsidRDefault="00D637C7" w:rsidP="00D637C7" w:rsidR="00D637C7" w:rsidRPr="00E21579">
      <w:pPr>
        <w:jc w:val="both"/>
      </w:pPr>
    </w:p>
    <w:p w:rsidRDefault="00D637C7" w:rsidP="00D637C7" w:rsidR="00D637C7">
      <w:pPr>
        <w:jc w:val="both"/>
        <w:rPr>
          <w:bCs w:val="false"/>
        </w:rPr>
      </w:pPr>
      <w:r w:rsidRPr="00E21579">
        <w:tab/>
        <w:t>II.</w:t>
      </w:r>
      <w:r w:rsidRPr="00E21579">
        <w:tab/>
      </w:r>
      <w:r w:rsidRPr="00E21579">
        <w:rPr>
          <w:bCs w:val="false"/>
        </w:rPr>
        <w:t>Ako osobe iz točke I. ovoga rješenja ne predujme određeni iznos u roku iz točke I. ovog rješenja, sud će donijeti rješenje o otvaranju i zaključenju stečajnoga postupka.</w:t>
      </w:r>
    </w:p>
    <w:p w:rsidRDefault="00D637C7" w:rsidP="00D637C7" w:rsidR="00D637C7" w:rsidRPr="00E21579">
      <w:pPr>
        <w:jc w:val="both"/>
        <w:rPr>
          <w:bCs w:val="false"/>
        </w:rPr>
      </w:pPr>
    </w:p>
    <w:p w:rsidRDefault="00D637C7" w:rsidP="00D637C7" w:rsidR="00D637C7" w:rsidRPr="00E21579">
      <w:pPr>
        <w:jc w:val="center"/>
        <w:rPr>
          <w:bCs w:val="false"/>
        </w:rPr>
      </w:pPr>
      <w:r w:rsidRPr="00E21579">
        <w:rPr>
          <w:bCs w:val="false"/>
        </w:rPr>
        <w:t>Obrazloženje</w:t>
      </w:r>
    </w:p>
    <w:p w:rsidRDefault="00D637C7" w:rsidP="00D637C7" w:rsidR="00D637C7" w:rsidRPr="00E21579">
      <w:pPr>
        <w:jc w:val="both"/>
        <w:rPr>
          <w:lang w:val="pl-PL"/>
        </w:rPr>
      </w:pPr>
    </w:p>
    <w:p w:rsidRDefault="00D637C7" w:rsidP="00D637C7" w:rsidR="00D637C7" w:rsidRPr="00E21579">
      <w:pPr>
        <w:jc w:val="both"/>
      </w:pPr>
      <w:r w:rsidRPr="00E21579">
        <w:rPr>
          <w:lang w:val="pl-PL"/>
        </w:rPr>
        <w:tab/>
        <w:t>U predmetu je pokrenut prethodni postupak te je zakazano ročište radi utvrđivanja pretpostavki za otvaranje stečajnog postupka nad dužnikom, na koje nije pristupio nitko.</w:t>
      </w:r>
    </w:p>
    <w:p w:rsidRDefault="00D637C7" w:rsidP="00D637C7" w:rsidR="00D637C7" w:rsidRPr="00E21579">
      <w:pPr>
        <w:ind w:firstLine="708"/>
        <w:jc w:val="both"/>
      </w:pPr>
      <w:r w:rsidRPr="00E21579">
        <w:t>Iz prijedloga za otvaranje stečajnog postupka proizlazi da dužnik u Očevidniku redoslijeda osnova za plaćanje ima evidentirane neizvršene osnove za plaćanje u neprekinutom razdoblju od 120 dana. Stoga je utvrđeno da postoji pretpostavka za otvaranje stečajnog postupka nad dužnikom – nesposobnost za plaćanje, iz čl. 6. Stečajnog zakona (dalje: SZ).</w:t>
      </w:r>
    </w:p>
    <w:p w:rsidRDefault="00D637C7" w:rsidP="00D637C7" w:rsidR="00D637C7" w:rsidRPr="00E21579">
      <w:pPr>
        <w:jc w:val="both"/>
      </w:pPr>
      <w:r w:rsidRPr="00E21579">
        <w:tab/>
        <w:t xml:space="preserve">Odredbom čl. 132. SZ-a propisano je da će, ako prije otvaranja stečajnoga postupka sud utvrdi da imovina dužnika koja bi ušla u stečajnu masu nije dovoljna ni za namirenje troškova toga postupka ili je neznatne vrijednosti, rješenjem pozvati osobe koje imaju pravni interes za provedbom stečajnoga postupaka da u roku od 15 dana uplate predujam za namirenje troškova prethodnoga i otvorenoga stečajnog postupka (st. 1.).  Ako osobe iz stavka 1. tog članka ne predujme traženi iznos, sud će donijeti rješenje o otvaranju i zaključenju stečajnoga postupka. </w:t>
      </w:r>
    </w:p>
    <w:p w:rsidRDefault="00D637C7" w:rsidP="00D637C7" w:rsidR="00964EEB">
      <w:pPr>
        <w:jc w:val="both"/>
      </w:pPr>
      <w:r w:rsidRPr="00E21579">
        <w:tab/>
      </w:r>
    </w:p>
    <w:p w:rsidRDefault="00964EEB" w:rsidP="00D637C7" w:rsidR="00964EEB">
      <w:pPr>
        <w:jc w:val="both"/>
      </w:pPr>
      <w:r>
        <w:tab/>
        <w:t xml:space="preserve">Iz uvjerenja Policijske uprave Istarske od 22. veljače 2017. utvrđeno je da je dužnik evidentiran kao vlasnik vozila M1, marke Ford Mondeo 2.0 TDCI TREND, godina proizvodnje 2010., broj šasije WF0DXXGBBDAJ18532, reg. oznaka PU352NR i M1, marke </w:t>
      </w:r>
      <w:r>
        <w:lastRenderedPageBreak/>
        <w:t xml:space="preserve">Peugeot 406 ST 2.0 HDI, godina proizvodnje 1999., broj šasije WF38BRHZE80921358, reg. oznaka PU334GA. Za vozila nema podataka o teretima. </w:t>
      </w:r>
    </w:p>
    <w:p w:rsidRDefault="00964EEB" w:rsidP="00D637C7" w:rsidR="00964EEB">
      <w:pPr>
        <w:jc w:val="both"/>
      </w:pPr>
      <w:r>
        <w:tab/>
        <w:t>Iz prijedloga FINA-e za otvaranje stečajnog postupka proizlazi da su na temelju čl. 112. st. 5. SZ-a na računu dužnika zaplijenjena novčana sredstva u iznosu od 5.000,00 kn.</w:t>
      </w:r>
    </w:p>
    <w:p w:rsidRDefault="00964EEB" w:rsidP="00964EEB" w:rsidR="00964EEB">
      <w:pPr>
        <w:jc w:val="both"/>
      </w:pPr>
      <w:r>
        <w:tab/>
        <w:t>Predvidivi troškovi stečajnog postupka sastoje se od troškova i nagrade</w:t>
      </w:r>
      <w:r w:rsidRPr="00984BED">
        <w:t xml:space="preserve"> s</w:t>
      </w:r>
      <w:r>
        <w:t>tečajnog upravitelja, troškova</w:t>
      </w:r>
      <w:r w:rsidRPr="00984BED">
        <w:t xml:space="preserve"> izrade pečata i otvaranja</w:t>
      </w:r>
      <w:r>
        <w:t xml:space="preserve"> žiro računa dužnika, troškova</w:t>
      </w:r>
      <w:r w:rsidRPr="00984BED">
        <w:t xml:space="preserve"> vođenja knjigovodstva, </w:t>
      </w:r>
      <w:r>
        <w:t xml:space="preserve">troškova procjene i prodaje imovine dužnika, troškova sređivanja </w:t>
      </w:r>
      <w:r w:rsidRPr="00984BED">
        <w:t>arhive i dr.,</w:t>
      </w:r>
      <w:r w:rsidR="00EB29C1">
        <w:t xml:space="preserve"> za koje je potrebno barem 15.000,00 kn.</w:t>
      </w:r>
    </w:p>
    <w:p w:rsidRDefault="00EB29C1" w:rsidP="00D637C7" w:rsidR="00D637C7" w:rsidRPr="00E21579">
      <w:pPr>
        <w:jc w:val="both"/>
      </w:pPr>
      <w:r>
        <w:tab/>
        <w:t xml:space="preserve">S obzirom na dosadašnje utvrđenje da imovinu stečajnog dužnika čine vozila, koja je potrebno procijeniti te potom unovčiti, a da je na računu dužnika zaplijenjeno 5.000,00 kn, proizlazi da imovina koja bi ušla u stečajnu masu nije dovoljna za namirenje troškova postupka, pa je </w:t>
      </w:r>
      <w:r w:rsidR="00D637C7" w:rsidRPr="00E21579">
        <w:t xml:space="preserve">temeljem </w:t>
      </w:r>
      <w:r>
        <w:t xml:space="preserve">odredbe </w:t>
      </w:r>
      <w:r w:rsidR="00D637C7" w:rsidRPr="00E21579">
        <w:t xml:space="preserve">čl. 132. st. 1. SZ-a odlučeno kao u izreci. </w:t>
      </w:r>
    </w:p>
    <w:p w:rsidRDefault="00D637C7" w:rsidP="00D637C7" w:rsidR="00D637C7"/>
    <w:p w:rsidRDefault="00D637C7" w:rsidP="00D637C7" w:rsidR="00D637C7" w:rsidRPr="00E21579"/>
    <w:p w:rsidRDefault="00D637C7" w:rsidP="00D637C7" w:rsidR="00D637C7" w:rsidRPr="00E21579">
      <w:pPr>
        <w:jc w:val="center"/>
      </w:pPr>
      <w:r w:rsidRPr="00E21579">
        <w:t>U Pazi</w:t>
      </w:r>
      <w:r w:rsidRPr="004D29E5">
        <w:t xml:space="preserve">nu </w:t>
      </w:r>
      <w:r w:rsidR="0055092D" w:rsidRPr="004D29E5">
        <w:t xml:space="preserve">15. </w:t>
      </w:r>
      <w:r w:rsidR="004D29E5" w:rsidRPr="004D29E5">
        <w:t>ožujka</w:t>
      </w:r>
      <w:r w:rsidRPr="004D29E5">
        <w:t xml:space="preserve"> 201</w:t>
      </w:r>
      <w:r>
        <w:t>7</w:t>
      </w:r>
      <w:r w:rsidRPr="00E21579">
        <w:t>.</w:t>
      </w:r>
    </w:p>
    <w:p w:rsidRDefault="00D637C7" w:rsidP="00D637C7" w:rsidR="00D637C7" w:rsidRPr="00E21579">
      <w:pPr>
        <w:ind w:firstLine="720" w:left="2880"/>
        <w:jc w:val="both"/>
      </w:pPr>
    </w:p>
    <w:p w:rsidRDefault="00D637C7" w:rsidP="00D637C7" w:rsidR="00D637C7" w:rsidRPr="00E21579">
      <w:pPr>
        <w:ind w:firstLine="720" w:left="5652"/>
        <w:jc w:val="both"/>
      </w:pPr>
      <w:r w:rsidRPr="00E21579">
        <w:t xml:space="preserve">      </w:t>
      </w:r>
      <w:r w:rsidRPr="00E21579">
        <w:tab/>
        <w:t xml:space="preserve">Stečajni sudac </w:t>
      </w:r>
    </w:p>
    <w:p w:rsidRDefault="00D637C7" w:rsidP="00D637C7" w:rsidR="00D637C7" w:rsidRPr="00E21579">
      <w:pPr>
        <w:ind w:left="5712"/>
        <w:jc w:val="both"/>
      </w:pPr>
      <w:r w:rsidRPr="00E21579">
        <w:t xml:space="preserve">         Adrijana Labinjan Skok</w:t>
      </w:r>
      <w:r>
        <w:t>, v.</w:t>
      </w:r>
      <w:r w:rsidRPr="00E21579">
        <w:t>r.</w:t>
      </w:r>
    </w:p>
    <w:p w:rsidRDefault="00D637C7" w:rsidP="00D637C7" w:rsidR="00D637C7" w:rsidRPr="00E21579">
      <w:pPr>
        <w:jc w:val="both"/>
      </w:pPr>
    </w:p>
    <w:p w:rsidRDefault="00D637C7" w:rsidP="00D637C7" w:rsidR="00D637C7">
      <w:pPr>
        <w:jc w:val="both"/>
      </w:pPr>
    </w:p>
    <w:p w:rsidRDefault="00D637C7" w:rsidP="00D637C7" w:rsidR="00D637C7" w:rsidRPr="00E21579">
      <w:pPr>
        <w:jc w:val="both"/>
      </w:pPr>
    </w:p>
    <w:p w:rsidRDefault="00D637C7" w:rsidP="00D637C7" w:rsidR="00D637C7" w:rsidRPr="00E21579">
      <w:pPr>
        <w:jc w:val="both"/>
      </w:pPr>
      <w:r w:rsidRPr="00E21579">
        <w:t>UPUTA O PRAVNOM LIJEKU:</w:t>
      </w:r>
    </w:p>
    <w:p w:rsidRDefault="00D637C7" w:rsidP="00D637C7" w:rsidR="00D637C7" w:rsidRPr="00E21579">
      <w:pPr>
        <w:jc w:val="both"/>
      </w:pPr>
      <w:r w:rsidRPr="00E21579">
        <w:tab/>
        <w:t xml:space="preserve">Protiv ovog rješenja  može se izjaviti žalba u roku od 8 dana od dana dostave istog sukladno odredbi čl. 12. st. 1. i 2. Stečajnog zakona (NN 71/15). Žalba se podnosi ovome sudu u tri primjerka, a o istoj odlučuje Visoki trgovački sud Republike Hrvatske. </w:t>
      </w:r>
    </w:p>
    <w:p w:rsidRDefault="00D637C7" w:rsidP="00D637C7" w:rsidR="00D637C7" w:rsidRPr="00E21579"/>
    <w:p w:rsidRDefault="00D637C7" w:rsidP="00D637C7" w:rsidR="00D637C7" w:rsidRPr="00E21579">
      <w:pPr>
        <w:jc w:val="both"/>
      </w:pPr>
      <w:r w:rsidRPr="00E21579">
        <w:t>DNA:</w:t>
      </w:r>
    </w:p>
    <w:p w:rsidRDefault="00D637C7" w:rsidP="00D637C7" w:rsidR="00D637C7" w:rsidRPr="00E21579">
      <w:pPr>
        <w:jc w:val="both"/>
      </w:pPr>
      <w:r w:rsidRPr="00E21579">
        <w:t>- e-Oglasna ploča s</w:t>
      </w:r>
      <w:r w:rsidRPr="004D29E5">
        <w:t xml:space="preserve">uda </w:t>
      </w:r>
      <w:r w:rsidR="0055092D" w:rsidRPr="004D29E5">
        <w:t xml:space="preserve">15. </w:t>
      </w:r>
      <w:r w:rsidR="004D29E5" w:rsidRPr="004D29E5">
        <w:t>ožujka</w:t>
      </w:r>
      <w:r w:rsidRPr="004D29E5">
        <w:t xml:space="preserve"> 2017. (čl. </w:t>
      </w:r>
      <w:r w:rsidRPr="00E21579">
        <w:t>132. st. 3. SZ-a)</w:t>
      </w:r>
    </w:p>
    <w:p w:rsidRDefault="00D637C7" w:rsidP="00D637C7" w:rsidR="00D637C7" w:rsidRPr="00E21579">
      <w:pPr>
        <w:jc w:val="both"/>
      </w:pPr>
    </w:p>
    <w:p w:rsidRDefault="00D637C7" w:rsidP="00D637C7" w:rsidR="00D637C7" w:rsidRPr="00E21579">
      <w:pPr>
        <w:ind w:left="360"/>
        <w:jc w:val="both"/>
      </w:pPr>
    </w:p>
    <w:p w:rsidRDefault="00D637C7" w:rsidP="00D637C7" w:rsidR="00D637C7" w:rsidRPr="00E21579">
      <w:pPr>
        <w:jc w:val="both"/>
      </w:pPr>
    </w:p>
    <w:p w:rsidRDefault="00D637C7" w:rsidP="00D637C7" w:rsidR="00D637C7" w:rsidRPr="00E21579"/>
    <w:p w:rsidRDefault="00D637C7" w:rsidP="00D637C7" w:rsidR="00D637C7" w:rsidRPr="00E21579"/>
    <w:p w:rsidRDefault="00D637C7" w:rsidP="00D637C7" w:rsidR="00D637C7" w:rsidRPr="00E21579"/>
    <w:p w:rsidRDefault="00D637C7" w:rsidP="00D637C7" w:rsidR="00D637C7" w:rsidRPr="00E21579"/>
    <w:p w:rsidRDefault="00D637C7" w:rsidP="00D637C7" w:rsidR="00D637C7" w:rsidRPr="00E21579"/>
    <w:p w:rsidRDefault="00D637C7" w:rsidP="00D637C7" w:rsidR="00D637C7" w:rsidRPr="00E21579"/>
    <w:p w:rsidRDefault="00D637C7" w:rsidP="00D637C7" w:rsidR="00D637C7" w:rsidRPr="00E21579"/>
    <w:p w:rsidRDefault="00D637C7" w:rsidP="00D637C7" w:rsidR="00D637C7" w:rsidRPr="00E21579"/>
    <w:p w:rsidRDefault="00D637C7" w:rsidP="00D637C7" w:rsidR="00D637C7" w:rsidRPr="00E21579"/>
    <w:p w:rsidRDefault="00D637C7" w:rsidP="00D637C7" w:rsidR="00D637C7" w:rsidRPr="00E21579"/>
    <w:p w:rsidRDefault="00D637C7" w:rsidP="00D637C7" w:rsidR="00D637C7" w:rsidRPr="00E21579"/>
    <w:p w:rsidRDefault="00D637C7" w:rsidP="00D637C7" w:rsidR="00D637C7" w:rsidRPr="00E21579"/>
    <w:p w:rsidRDefault="00D637C7" w:rsidP="00D637C7" w:rsidR="00D637C7" w:rsidRPr="00E21579"/>
    <w:p w:rsidRDefault="005812FF" w:rsidR="00500701"/>
    <w:sectPr w:rsidSect="00092984" w:rsidR="00500701">
      <w:headerReference w:type="default" r:id="rId9"/>
      <w:headerReference w:type="first" r:id="rId10"/>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37C7" w:rsidP="00D637C7" w:rsidR="00D637C7">
      <w:r>
        <w:separator/>
      </w:r>
    </w:p>
  </w:endnote>
  <w:endnote w:id="0" w:type="continuationSeparator">
    <w:p w:rsidRDefault="00D637C7" w:rsidP="00D637C7" w:rsidR="00D637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37C7" w:rsidP="00D637C7" w:rsidR="00D637C7">
      <w:r>
        <w:separator/>
      </w:r>
    </w:p>
  </w:footnote>
  <w:footnote w:id="0" w:type="continuationSeparator">
    <w:p w:rsidRDefault="00D637C7" w:rsidP="00D637C7" w:rsidR="00D637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69121524"/>
      <w:docPartObj>
        <w:docPartGallery w:val="Page Numbers (Top of Page)"/>
        <w:docPartUnique/>
      </w:docPartObj>
    </w:sdtPr>
    <w:sdtEndPr/>
    <w:sdtContent>
      <w:p w:rsidRDefault="0055092D" w:rsidR="00FC7B8B">
        <w:pPr>
          <w:pStyle w:val="Zaglavlje"/>
          <w:jc w:val="center"/>
        </w:pPr>
        <w:r>
          <w:tab/>
        </w:r>
        <w:r>
          <w:fldChar w:fldCharType="begin"/>
        </w:r>
        <w:r>
          <w:instrText>PAGE   \* MERGEFORMAT</w:instrText>
        </w:r>
        <w:r>
          <w:fldChar w:fldCharType="separate"/>
        </w:r>
        <w:r w:rsidR="005812FF">
          <w:rPr>
            <w:noProof/>
          </w:rPr>
          <w:t>2</w:t>
        </w:r>
        <w:r>
          <w:fldChar w:fldCharType="end"/>
        </w:r>
        <w:r>
          <w:tab/>
        </w:r>
        <w:r w:rsidR="00D637C7">
          <w:t>Posl.br.: 2 St-1128</w:t>
        </w:r>
        <w:r w:rsidR="00D637C7" w:rsidRPr="00E21579">
          <w:t>/</w:t>
        </w:r>
        <w:r w:rsidR="00D637C7" w:rsidRPr="004D29E5">
          <w:t>16-</w:t>
        </w:r>
        <w:r w:rsidR="004D29E5" w:rsidRPr="004D29E5">
          <w:t>13</w:t>
        </w:r>
      </w:p>
    </w:sdtContent>
  </w:sdt>
  <w:p w:rsidRDefault="005812FF" w:rsidR="00DA15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092D" w:rsidR="00DF28E8">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37C7"/>
    <w:rsid w:val="004D29E5"/>
    <w:rsid w:val="0055092D"/>
    <w:rsid w:val="00554328"/>
    <w:rsid w:val="005812FF"/>
    <w:rsid w:val="00934AA8"/>
    <w:rsid w:val="00964EEB"/>
    <w:rsid w:val="00985388"/>
    <w:rsid w:val="00D637C7"/>
    <w:rsid w:val="00E75B5E"/>
    <w:rsid w:val="00EB29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37C7"/>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637C7"/>
    <w:pPr>
      <w:tabs>
        <w:tab w:pos="4536" w:val="center"/>
        <w:tab w:pos="9072" w:val="right"/>
      </w:tabs>
    </w:pPr>
  </w:style>
  <w:style w:customStyle="true" w:styleId="ZaglavljeChar" w:type="character">
    <w:name w:val="Zaglavlje Char"/>
    <w:basedOn w:val="Zadanifontodlomka"/>
    <w:link w:val="Zaglavlje"/>
    <w:uiPriority w:val="99"/>
    <w:rsid w:val="00D637C7"/>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D637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37C7"/>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D637C7"/>
    <w:pPr>
      <w:tabs>
        <w:tab w:pos="4536" w:val="center"/>
        <w:tab w:pos="9072" w:val="right"/>
      </w:tabs>
    </w:pPr>
  </w:style>
  <w:style w:customStyle="true" w:styleId="PodnojeChar" w:type="character">
    <w:name w:val="Podnožje Char"/>
    <w:basedOn w:val="Zadanifontodlomka"/>
    <w:link w:val="Podnoje"/>
    <w:uiPriority w:val="99"/>
    <w:rsid w:val="00D637C7"/>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5812FF"/>
    <w:rPr>
      <w:color w:val="808080"/>
      <w:bdr w:space="0" w:sz="0" w:color="auto" w:val="none"/>
      <w:shd w:fill="auto" w:color="auto" w:val="clear"/>
    </w:rPr>
  </w:style>
  <w:style w:customStyle="true" w:styleId="eSPISCCParagraphDefaultFont" w:type="character">
    <w:name w:val="eSPIS_CC_Paragraph Default Font"/>
    <w:basedOn w:val="Zadanifontodlomka"/>
    <w:rsid w:val="005812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12FF"/>
    <w:rPr>
      <w:bdr w:space="0" w:sz="0" w:color="auto" w:val="none"/>
      <w:shd w:fill="FFFFCC" w:color="auto" w:val="clear"/>
      <w:lang w:val="hr-HR"/>
    </w:rPr>
  </w:style>
  <w:style w:customStyle="true" w:styleId="PozadinaSvijetloCrvena" w:type="character">
    <w:name w:val="Pozadina_SvijetloCrvena"/>
    <w:basedOn w:val="eSPISCCParagraphDefaultFont"/>
    <w:rsid w:val="005812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12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37C7"/>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637C7"/>
    <w:pPr>
      <w:tabs>
        <w:tab w:pos="4536" w:val="center"/>
        <w:tab w:pos="9072" w:val="right"/>
      </w:tabs>
    </w:pPr>
  </w:style>
  <w:style w:customStyle="1" w:styleId="ZaglavljeChar" w:type="character">
    <w:name w:val="Zaglavlje Char"/>
    <w:basedOn w:val="Zadanifontodlomka"/>
    <w:link w:val="Zaglavlje"/>
    <w:uiPriority w:val="99"/>
    <w:rsid w:val="00D637C7"/>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D637C7"/>
    <w:rPr>
      <w:rFonts w:ascii="Tahoma" w:cs="Tahoma" w:hAnsi="Tahoma"/>
      <w:sz w:val="16"/>
      <w:szCs w:val="16"/>
    </w:rPr>
  </w:style>
  <w:style w:customStyle="1" w:styleId="TekstbaloniaChar" w:type="character">
    <w:name w:val="Tekst balončića Char"/>
    <w:basedOn w:val="Zadanifontodlomka"/>
    <w:link w:val="Tekstbalonia"/>
    <w:uiPriority w:val="99"/>
    <w:semiHidden/>
    <w:rsid w:val="00D637C7"/>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D637C7"/>
    <w:pPr>
      <w:tabs>
        <w:tab w:pos="4536" w:val="center"/>
        <w:tab w:pos="9072" w:val="right"/>
      </w:tabs>
    </w:pPr>
  </w:style>
  <w:style w:customStyle="1" w:styleId="PodnojeChar" w:type="character">
    <w:name w:val="Podnožje Char"/>
    <w:basedOn w:val="Zadanifontodlomka"/>
    <w:link w:val="Podnoje"/>
    <w:uiPriority w:val="99"/>
    <w:rsid w:val="00D637C7"/>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5812FF"/>
    <w:rPr>
      <w:color w:val="808080"/>
      <w:bdr w:color="auto" w:space="0" w:sz="0" w:val="none"/>
      <w:shd w:color="auto" w:fill="auto" w:val="clear"/>
    </w:rPr>
  </w:style>
  <w:style w:customStyle="1" w:styleId="eSPISCCParagraphDefaultFont" w:type="character">
    <w:name w:val="eSPIS_CC_Paragraph Default Font"/>
    <w:basedOn w:val="Zadanifontodlomka"/>
    <w:rsid w:val="005812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12FF"/>
    <w:rPr>
      <w:bdr w:color="auto" w:space="0" w:sz="0" w:val="none"/>
      <w:shd w:color="auto" w:fill="FFFFCC" w:val="clear"/>
      <w:lang w:val="hr-HR"/>
    </w:rPr>
  </w:style>
  <w:style w:customStyle="1" w:styleId="PozadinaSvijetloCrvena" w:type="character">
    <w:name w:val="Pozadina_SvijetloCrvena"/>
    <w:basedOn w:val="eSPISCCParagraphDefaultFont"/>
    <w:rsid w:val="005812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12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1128</izvorni_sadrzaj>
    <derivirana_varijabla naziv="DomainObject.Predmet.Broj_1">1128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2016.</izvorni_sadrzaj>
    <derivirana_varijabla naziv="DomainObject.Predmet.DatumOsnivanja_1">28.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St-1128/2016</izvorni_sadrzaj>
    <derivirana_varijabla naziv="DomainObject.Predmet.OznakaBroj_1">St-1128/2016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ŠARIĆ PROJEKT d.o.o. MARČANA</izvorni_sadrzaj>
    <derivirana_varijabla naziv="DomainObject.Predmet.ProtustrankaFormated_1">  ŠARIĆ PROJEKT d.o.o. MARČANA</derivirana_varijabla>
  </DomainObject.Predmet.ProtustrankaFormated>
  <DomainObject.Predmet.ProtustrankaFormatedOIB>
    <izvorni_sadrzaj>  ŠARIĆ PROJEKT d.o.o. MARČANA, OIB 12905171593</izvorni_sadrzaj>
    <derivirana_varijabla naziv="DomainObject.Predmet.ProtustrankaFormatedOIB_1">  ŠARIĆ PROJEKT d.o.o. MARČANA, OIB 12905171593</derivirana_varijabla>
  </DomainObject.Predmet.ProtustrankaFormatedOIB>
  <DomainObject.Predmet.ProtustrankaFormatedWithAdress>
    <izvorni_sadrzaj> ŠARIĆ PROJEKT d.o.o. MARČANA, Šarići 16, 52207 Marčana</izvorni_sadrzaj>
    <derivirana_varijabla naziv="DomainObject.Predmet.ProtustrankaFormatedWithAdress_1"> ŠARIĆ PROJEKT d.o.o. MARČANA, Šarići 16, 52207 Marčana</derivirana_varijabla>
  </DomainObject.Predmet.ProtustrankaFormatedWithAdress>
  <DomainObject.Predmet.ProtustrankaFormatedWithAdressOIB>
    <izvorni_sadrzaj> ŠARIĆ PROJEKT d.o.o. MARČANA, OIB 12905171593, Šarići 16, 52207 Marčana</izvorni_sadrzaj>
    <derivirana_varijabla naziv="DomainObject.Predmet.ProtustrankaFormatedWithAdressOIB_1"> ŠARIĆ PROJEKT d.o.o. MARČANA, OIB 12905171593, Šarići 16, 52207 Marčana</derivirana_varijabla>
  </DomainObject.Predmet.ProtustrankaFormatedWithAdressOIB>
  <DomainObject.Predmet.ProtustrankaWithAdress>
    <izvorni_sadrzaj>ŠARIĆ PROJEKT d.o.o. MARČANA Šarići 16, 52207 Marčana</izvorni_sadrzaj>
    <derivirana_varijabla naziv="DomainObject.Predmet.ProtustrankaWithAdress_1">ŠARIĆ PROJEKT d.o.o. MARČANA Šarići 16, 52207 Marčana</derivirana_varijabla>
  </DomainObject.Predmet.ProtustrankaWithAdress>
  <DomainObject.Predmet.ProtustrankaWithAdressOIB>
    <izvorni_sadrzaj>ŠARIĆ PROJEKT d.o.o. MARČANA, OIB 12905171593, Šarići 16, 52207 Marčana</izvorni_sadrzaj>
    <derivirana_varijabla naziv="DomainObject.Predmet.ProtustrankaWithAdressOIB_1">ŠARIĆ PROJEKT d.o.o. MARČANA, OIB 12905171593, Šarići 16, 52207 Marčana</derivirana_varijabla>
  </DomainObject.Predmet.ProtustrankaWithAdressOIB>
  <DomainObject.Predmet.ProtustrankaNazivFormated>
    <izvorni_sadrzaj>ŠARIĆ PROJEKT d.o.o. MARČANA</izvorni_sadrzaj>
    <derivirana_varijabla naziv="DomainObject.Predmet.ProtustrankaNazivFormated_1">ŠARIĆ PROJEKT d.o.o. MARČANA</derivirana_varijabla>
  </DomainObject.Predmet.ProtustrankaNazivFormated>
  <DomainObject.Predmet.ProtustrankaNazivFormatedOIB>
    <izvorni_sadrzaj>ŠARIĆ PROJEKT d.o.o. MARČANA, OIB 12905171593</izvorni_sadrzaj>
    <derivirana_varijabla naziv="DomainObject.Predmet.ProtustrankaNazivFormatedOIB_1">ŠARIĆ PROJEKT d.o.o. MARČANA, OIB 12905171593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125382.43</izvorni_sadrzaj>
    <derivirana_varijabla naziv="DomainObject.Predmet.TrenutnaVrijednost_1">125382.43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ŠARIĆ PROJEKT d.o.o. MARČANA</item>
    </izvorni_sadrzaj>
    <derivirana_varijabla naziv="DomainObject.Predmet.ProtuStrankaListFormated_1">
      <item>ŠARIĆ PROJEKT d.o.o. MARČANA</item>
    </derivirana_varijabla>
  </DomainObject.Predmet.ProtuStrankaListFormated>
  <DomainObject.Predmet.ProtuStrankaListFormatedOIB>
    <izvorni_sadrzaj>
      <item>ŠARIĆ PROJEKT d.o.o. MARČANA, OIB 12905171593</item>
    </izvorni_sadrzaj>
    <derivirana_varijabla naziv="DomainObject.Predmet.ProtuStrankaListFormatedOIB_1">
      <item>ŠARIĆ PROJEKT d.o.o. MARČANA, OIB 12905171593</item>
    </derivirana_varijabla>
  </DomainObject.Predmet.ProtuStrankaListFormatedOIB>
  <DomainObject.Predmet.ProtuStrankaListFormatedWithAdress>
    <izvorni_sadrzaj>
      <item>ŠARIĆ PROJEKT d.o.o. MARČANA, Šarići 16, 52207 Marčana</item>
    </izvorni_sadrzaj>
    <derivirana_varijabla naziv="DomainObject.Predmet.ProtuStrankaListFormatedWithAdress_1">
      <item>ŠARIĆ PROJEKT d.o.o. MARČANA, Šarići 16, 52207 Marčana</item>
    </derivirana_varijabla>
  </DomainObject.Predmet.ProtuStrankaListFormatedWithAdress>
  <DomainObject.Predmet.ProtuStrankaListFormatedWithAdressOIB>
    <izvorni_sadrzaj>
      <item>ŠARIĆ PROJEKT d.o.o. MARČANA, OIB 12905171593, Šarići 16, 52207 Marčana</item>
    </izvorni_sadrzaj>
    <derivirana_varijabla naziv="DomainObject.Predmet.ProtuStrankaListFormatedWithAdressOIB_1">
      <item>ŠARIĆ PROJEKT d.o.o. MARČANA, OIB 12905171593, Šarići 16, 52207 Marčana</item>
    </derivirana_varijabla>
  </DomainObject.Predmet.ProtuStrankaListFormatedWithAdressOIB>
  <DomainObject.Predmet.ProtuStrankaListNazivFormated>
    <izvorni_sadrzaj>
      <item>ŠARIĆ PROJEKT d.o.o. MARČANA</item>
    </izvorni_sadrzaj>
    <derivirana_varijabla naziv="DomainObject.Predmet.ProtuStrankaListNazivFormated_1">
      <item>ŠARIĆ PROJEKT d.o.o. MARČANA</item>
    </derivirana_varijabla>
  </DomainObject.Predmet.ProtuStrankaListNazivFormated>
  <DomainObject.Predmet.ProtuStrankaListNazivFormatedOIB>
    <izvorni_sadrzaj>
      <item>ŠARIĆ PROJEKT d.o.o. MARČANA, OIB 12905171593</item>
    </izvorni_sadrzaj>
    <derivirana_varijabla naziv="DomainObject.Predmet.ProtuStrankaListNazivFormatedOIB_1">
      <item>ŠARIĆ PROJEKT d.o.o. MARČANA, OIB 12905171593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ŠARIĆ PROJEKT d.o.o. MARČANA</izvorni_sadrzaj>
    <derivirana_varijabla naziv="DomainObject.Predmet.ProtustrankaIDrugi_1">ŠARIĆ PROJEKT d.o.o. MARČANA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ŠARIĆ PROJEKT d.o.o. MARČANA, OIB 12905171593, Šarići 16, 52207 Marčana</izvorni_sadrzaj>
    <derivirana_varijabla naziv="DomainObject.Predmet.ProtustrankaIDrugiAdressOIB_1">ŠARIĆ PROJEKT d.o.o. MARČANA, OIB 12905171593, Šarići 16, 52207 Marčana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ŠARIĆ PROJEKT d.o.o. MARČANA</item>
    </izvorni_sadrzaj>
    <derivirana_varijabla naziv="DomainObject.Predmet.SudioniciListNaziv_1">
      <item>FINANCIJSKA AGENCIJA, RC RIJEKA, PODRUŽNICA PULA, PULA</item>
      <item>ŠARIĆ PROJEKT d.o.o. MARČANA</item>
    </derivirana_varijabla>
  </DomainObject.Predmet.SudioniciListNaziv>
  <DomainObject.Predmet.SudioniciListAdressOIB>
    <izvorni_sadrzaj>
      <item>FINANCIJSKA AGENCIJA, RC RIJEKA, PODRUŽNICA PULA, PULA, OIB 85821130368, Giardini 5,52100 Pula</item>
      <item>ŠARIĆ PROJEKT d.o.o. MARČANA, OIB 12905171593, Šarići 16,52207 Marčana</item>
    </izvorni_sadrzaj>
    <derivirana_varijabla naziv="DomainObject.Predmet.SudioniciListAdressOIB_1">
      <item>FINANCIJSKA AGENCIJA, RC RIJEKA, PODRUŽNICA PULA, PULA, OIB 85821130368, Giardini 5,52100 Pula</item>
      <item>ŠARIĆ PROJEKT d.o.o. MARČANA, OIB 12905171593, Šarići 16,52207 Marčana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12905171593</item>
    </izvorni_sadrzaj>
    <derivirana_varijabla naziv="DomainObject.Predmet.SudioniciListNazivOIB_1">
      <item>, OIB 85821130368</item>
      <item>, OIB 12905171593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583</properties:Words>
  <properties:Characters>3066</properties:Characters>
  <properties:Lines>90</properties:Lines>
  <properties:Paragraphs>24</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2017-02-15T11:21:00Z</dcterms:created>
  <dc:creator>Jasmina Matika</dc:creator>
  <cp:lastModifiedBy>Jasmina Matika</cp:lastModifiedBy>
  <dcterms:modified xmlns:xsi="http://www.w3.org/2001/XMLSchema-instance" xsi:type="dcterms:W3CDTF">2017-03-15T08:46:00Z</dcterms:modified>
  <cp:revision>7</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