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66f27a" w14:paraId="f66f27a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0940D2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0940D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159/2018-22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0940D2" w:rsidR="00BA75C9" w:rsidRPr="000940D2">
      <w:pPr>
        <w:spacing w:after="0"/>
        <w:ind w:firstLine="72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 w:rsidRPr="003B365E">
        <w:rPr>
          <w:rFonts w:hAnsi="Times New Roman" w:ascii="Times New Roman"/>
          <w:sz w:val="24"/>
          <w:szCs w:val="24"/>
        </w:rPr>
        <w:t xml:space="preserve">Trgovački </w:t>
      </w:r>
      <w:r w:rsidR="000940D2">
        <w:rPr>
          <w:rFonts w:hAnsi="Times New Roman" w:ascii="Times New Roman"/>
          <w:sz w:val="24"/>
          <w:szCs w:val="24"/>
        </w:rPr>
        <w:t>sud u Varaždinu, po sucu toga suda Kseniji Flack-Makitan, u stečajnom postupku koji se vodi nad stečajnim dužnikom</w:t>
      </w:r>
      <w:r w:rsidR="000940D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0940D2">
        <w:rPr>
          <w:rFonts w:hAnsi="Times New Roman" w:ascii="Times New Roman"/>
          <w:kern w:val="2"/>
          <w:sz w:val="24"/>
          <w:szCs w:val="24"/>
        </w:rPr>
        <w:t>SI-MONT GRUPPE d.o.o. u stečaju, Gornje Vratno, Varaždinska 46, OIB: 05474437121</w:t>
      </w:r>
      <w:r w:rsidR="000940D2">
        <w:rPr>
          <w:rFonts w:hAnsi="Times New Roman" w:ascii="Times New Roman"/>
          <w:sz w:val="24"/>
          <w:szCs w:val="24"/>
        </w:rPr>
        <w:t>, nakon održanog ispitnog ročišta 26. veljače 2019., dana 27. veljače 2019.</w:t>
      </w:r>
      <w:r w:rsidR="000940D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BA75C9">
        <w:rPr>
          <w:rFonts w:hAnsi="Times New Roman" w:ascii="Times New Roman"/>
          <w:sz w:val="24"/>
          <w:szCs w:val="24"/>
        </w:rPr>
        <w:t>donosi</w:t>
      </w:r>
    </w:p>
    <w:p w:rsidRDefault="00EE5194" w:rsidP="00182A3F" w:rsidR="00EE5194">
      <w:pPr>
        <w:jc w:val="both"/>
        <w:rPr>
          <w:rFonts w:hAnsi="Times New Roman" w:ascii="Times New Roman"/>
          <w:sz w:val="24"/>
          <w:szCs w:val="24"/>
        </w:rPr>
      </w:pPr>
    </w:p>
    <w:p w:rsidRDefault="002E6079" w:rsidP="00182A3F" w:rsidR="002E6079">
      <w:pPr>
        <w:jc w:val="both"/>
        <w:rPr>
          <w:rFonts w:hAnsi="Times New Roman" w:ascii="Times New Roman"/>
          <w:sz w:val="24"/>
          <w:szCs w:val="24"/>
        </w:rPr>
      </w:pPr>
    </w:p>
    <w:p w:rsidRDefault="002E6079" w:rsidP="00182A3F" w:rsidR="002E6079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2E6079" w:rsidP="009D726E" w:rsidR="002E6079">
      <w:pPr>
        <w:rPr>
          <w:rFonts w:hAnsi="Times New Roman" w:ascii="Times New Roman"/>
        </w:rPr>
      </w:pPr>
    </w:p>
    <w:p w:rsidRDefault="002E6079" w:rsidP="009D726E" w:rsidR="002E6079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2E6079" w:rsidP="000940D2" w:rsidR="002E6079" w:rsidRPr="000940D2">
      <w:p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dxa" w:w="795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27"/>
        <w:gridCol w:w="3441"/>
        <w:gridCol w:w="1701"/>
        <w:gridCol w:w="1984"/>
      </w:tblGrid>
      <w:tr w:rsidTr="00F2166F" w:rsidR="000940D2" w:rsidRPr="000046F9">
        <w:trPr>
          <w:trHeight w:val="690"/>
        </w:trPr>
        <w:tc>
          <w:tcPr>
            <w:tcW w:type="auto" w:w="0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  <w:t>Br.</w:t>
            </w:r>
            <w:r w:rsidRPr="000046F9"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  <w:t xml:space="preserve"> prijave</w:t>
            </w:r>
          </w:p>
        </w:tc>
        <w:tc>
          <w:tcPr>
            <w:tcW w:type="dxa" w:w="3441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  <w:t>Ime i prezime/naziv vjerovnika,adresa/sjedište, OIB</w:t>
            </w:r>
          </w:p>
        </w:tc>
        <w:tc>
          <w:tcPr>
            <w:tcW w:type="dxa" w:w="1701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  <w:t>Iznos prijavljene tražbine (kn)</w:t>
            </w:r>
          </w:p>
        </w:tc>
        <w:tc>
          <w:tcPr>
            <w:tcW w:type="dxa" w:w="1984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bCs/>
                <w:sz w:val="20"/>
                <w:szCs w:val="20"/>
                <w:lang w:eastAsia="hr-HR"/>
              </w:rPr>
              <w:t>Iznos priznate tražbine (kn)</w:t>
            </w:r>
          </w:p>
        </w:tc>
      </w:tr>
      <w:tr w:rsidTr="00F2166F" w:rsidR="000940D2" w:rsidRPr="000046F9">
        <w:trPr>
          <w:trHeight w:val="1500"/>
        </w:trPr>
        <w:tc>
          <w:tcPr>
            <w:tcW w:type="auto" w:w="0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4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Republika Hrvatska - Ministarstvo financija, Porezna uprava, Područni ured Varaždin, Gr</w:t>
            </w:r>
            <w:r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 xml:space="preserve">aberje 1, </w:t>
            </w: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OIB: 52634238587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125.941,84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125.941,84</w:t>
            </w:r>
          </w:p>
        </w:tc>
      </w:tr>
      <w:tr w:rsidTr="00F2166F" w:rsidR="000940D2" w:rsidRPr="000046F9">
        <w:trPr>
          <w:trHeight w:val="1020"/>
        </w:trPr>
        <w:tc>
          <w:tcPr>
            <w:tcW w:type="auto" w:w="0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44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Patrik Stanko, Gornje Vratno, Varaždinska 46, OIB: 23381487317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40.770,68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40.770,68</w:t>
            </w:r>
          </w:p>
        </w:tc>
      </w:tr>
      <w:tr w:rsidTr="00F2166F" w:rsidR="000940D2" w:rsidRPr="000046F9">
        <w:trPr>
          <w:trHeight w:val="1005"/>
        </w:trPr>
        <w:tc>
          <w:tcPr>
            <w:tcW w:type="auto" w:w="0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44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Bruno Stanko, Gornje Vratno, Varaždinska 46, OIB: 07384561372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18.828,68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BatangChe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BatangChe" w:hAnsi="Times New Roman" w:ascii="Times New Roman"/>
                <w:sz w:val="20"/>
                <w:szCs w:val="20"/>
                <w:lang w:eastAsia="hr-HR"/>
              </w:rPr>
              <w:t>18.828,68</w:t>
            </w: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0940D2" w:rsidP="00182A3F" w:rsidR="000940D2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0940D2" w:rsidP="00182A3F" w:rsidR="000940D2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>II/   DRUGI VIŠI  ISPLATNI  RED</w:t>
      </w: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numPr>
          <w:ilvl w:val="0"/>
          <w:numId w:val="9"/>
        </w:num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7953"/>
        <w:tblInd w:type="dxa" w:w="93"/>
        <w:tblBorders>
          <w:top w:space="0" w:sz="8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66"/>
        <w:gridCol w:w="3402"/>
        <w:gridCol w:w="1701"/>
        <w:gridCol w:w="1984"/>
      </w:tblGrid>
      <w:tr w:rsidTr="00F2166F" w:rsidR="000940D2" w:rsidRPr="000046F9">
        <w:trPr>
          <w:trHeight w:val="630"/>
        </w:trPr>
        <w:tc>
          <w:tcPr>
            <w:tcW w:type="dxa" w:w="866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Br.</w:t>
            </w:r>
            <w:r w:rsidRPr="000046F9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 prijave</w:t>
            </w:r>
          </w:p>
        </w:tc>
        <w:tc>
          <w:tcPr>
            <w:tcW w:type="dxa" w:w="3402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Ime i prezime/naziv vjerovnika,adresa/sjedište, OIB</w:t>
            </w:r>
          </w:p>
        </w:tc>
        <w:tc>
          <w:tcPr>
            <w:tcW w:type="dxa" w:w="1701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Iznos prijavljene tražbine (kn)</w:t>
            </w:r>
          </w:p>
        </w:tc>
        <w:tc>
          <w:tcPr>
            <w:tcW w:type="dxa" w:w="1984"/>
            <w:shd w:fill="D9D9D9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Iznos priznate tražbine (kn)</w:t>
            </w:r>
          </w:p>
        </w:tc>
      </w:tr>
      <w:tr w:rsidTr="00F2166F" w:rsidR="000940D2" w:rsidRPr="000046F9">
        <w:trPr>
          <w:trHeight w:val="1395"/>
        </w:trPr>
        <w:tc>
          <w:tcPr>
            <w:tcW w:type="dxa" w:w="866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Republika Hrvatska - Ministarstvo financija, Porezna uprava, Područni ured Varaždin, Graberje 1, OIB: 52634238587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525,38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525,38</w:t>
            </w:r>
          </w:p>
        </w:tc>
      </w:tr>
      <w:tr w:rsidTr="00F2166F" w:rsidR="000940D2" w:rsidRPr="000046F9">
        <w:trPr>
          <w:trHeight w:val="1665"/>
        </w:trPr>
        <w:tc>
          <w:tcPr>
            <w:tcW w:type="dxa" w:w="866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402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RAIFFEISENBANK AUSTRIA d.d., Magazinska cesta 69, Zagreb, OIB: 53056966535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164.383,24</w:t>
            </w:r>
          </w:p>
        </w:tc>
        <w:tc>
          <w:tcPr>
            <w:tcW w:type="dxa" w:w="1984"/>
            <w:shd w:fill="FFFFFF" w:color="000000" w:val="clear"/>
            <w:vAlign w:val="center"/>
            <w:hideMark/>
          </w:tcPr>
          <w:p w:rsidRDefault="000940D2" w:rsidP="00F2166F" w:rsidR="000940D2" w:rsidRPr="000046F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0046F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164.383,24</w:t>
            </w:r>
          </w:p>
        </w:tc>
      </w:tr>
    </w:tbl>
    <w:p w:rsidRDefault="000940D2" w:rsidP="00182A3F" w:rsidR="000940D2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BA75C9" w:rsidR="002E6079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0940D2">
        <w:rPr>
          <w:rFonts w:hAnsi="Times New Roman" w:ascii="Times New Roman"/>
          <w:sz w:val="24"/>
          <w:szCs w:val="24"/>
        </w:rPr>
        <w:t>27. veljače 2019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A43" w:rsidP="00702487" w:rsidR="00BE6A43">
      <w:pPr>
        <w:spacing w:after="0"/>
      </w:pPr>
      <w:r>
        <w:separator/>
      </w:r>
    </w:p>
  </w:endnote>
  <w:endnote w:id="0" w:type="continuationSeparator">
    <w:p w:rsidRDefault="00BE6A43" w:rsidP="00702487" w:rsidR="00BE6A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A43" w:rsidP="00702487" w:rsidR="00BE6A43">
      <w:pPr>
        <w:spacing w:after="0"/>
      </w:pPr>
      <w:r>
        <w:separator/>
      </w:r>
    </w:p>
  </w:footnote>
  <w:footnote w:id="0" w:type="continuationSeparator">
    <w:p w:rsidRDefault="00BE6A43" w:rsidP="00702487" w:rsidR="00BE6A4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9C3820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</w:t>
        </w:r>
        <w:r w:rsidR="002E6079">
          <w:rPr>
            <w:rFonts w:hAnsi="Times New Roman" w:ascii="Times New Roman"/>
            <w:sz w:val="24"/>
            <w:szCs w:val="24"/>
          </w:rPr>
          <w:t>-</w:t>
        </w:r>
        <w:r w:rsidR="000940D2">
          <w:rPr>
            <w:rFonts w:hAnsi="Times New Roman" w:ascii="Times New Roman"/>
            <w:sz w:val="24"/>
            <w:szCs w:val="24"/>
          </w:rPr>
          <w:t>159/2018-22</w:t>
        </w:r>
        <w:r w:rsidR="00587C3C">
          <w:rPr>
            <w:rFonts w:hAnsi="Times New Roman" w:ascii="Times New Roman"/>
            <w:sz w:val="24"/>
            <w:szCs w:val="24"/>
          </w:rPr>
          <w:tab/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940D2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2E6079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3820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BE6A43"/>
    <w:rsid w:val="00C0077E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  <w:rsid w:val="00FF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32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576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SI-MONT GRUPPE d.o.o. za uslužne djelatnosti zastupanog po punomoćniku Patrik Stanko; Bruno Stanko</izvorni_sadrzaj>
    <derivirana_varijabla naziv="DomainObject.Predmet.ProtustrankaFormated_1">  SI-MONT GRUPPE d.o.o. za uslužne djelatnosti zastupanog po punomoćniku Patrik Stanko; Bruno Stanko</derivirana_varijabla>
  </DomainObject.Predmet.ProtustrankaFormated>
  <DomainObject.Predmet.ProtustrankaFormatedOIB>
    <izvorni_sadrzaj>  SI-MONT GRUPPE d.o.o. za uslužne djelatnosti, OIB 05474437121 zastupanog po punomoćniku Patrik Stanko; Bruno Stanko</izvorni_sadrzaj>
    <derivirana_varijabla naziv="DomainObject.Predmet.ProtustrankaFormatedOIB_1">  SI-MONT GRUPPE d.o.o. za uslužne djelatnosti, OIB 05474437121 zastupanog po punomoćniku Patrik Stanko; Bruno Stanko</derivirana_varijabla>
  </DomainObject.Predmet.ProtustrankaFormatedOIB>
  <DomainObject.Predmet.ProtustrankaFormatedWithAdress>
    <izvorni_sadrzaj> SI-MONT GRUPPE d.o.o. za uslužne djelatnosti, Varaždinska 46, 42208 Gornje Vratno zastupanog po punomoćniku Patrik Stanko; Bruno Stanko</izvorni_sadrzaj>
    <derivirana_varijabla naziv="DomainObject.Predmet.ProtustrankaFormatedWithAdress_1"> SI-MONT GRUPPE d.o.o. za uslužne djelatnosti, Varaždinska 46, 42208 Gornje Vratno zastupanog po punomoćniku Patrik Stanko; Bruno Stanko</derivirana_varijabla>
  </DomainObject.Predmet.ProtustrankaFormatedWithAdress>
  <DomainObject.Predmet.ProtustrankaFormatedWithAdressOIB>
    <izvorni_sadrzaj> SI-MONT GRUPPE d.o.o. za uslužne djelatnosti, OIB 05474437121, Varaždinska 46, 42208 Gornje Vratno zastupanog po punomoćniku Patrik Stanko; Bruno Stanko</izvorni_sadrzaj>
    <derivirana_varijabla naziv="DomainObject.Predmet.ProtustrankaFormatedWithAdressOIB_1"> SI-MONT GRUPPE d.o.o. za uslužne djelatnosti, OIB 05474437121, Varaždinska 46, 42208 Gornje Vratno zastupanog po punomoćniku Patrik Stanko; Bruno Stanko</derivirana_varijabla>
  </DomainObject.Predmet.ProtustrankaFormatedWithAdressOIB>
  <DomainObject.Predmet.ProtustrankaWithAdress>
    <izvorni_sadrzaj>SI-MONT GRUPPE d.o.o. za uslužne djelatnosti Varaždinska 46, 42208 Gornje Vratno</izvorni_sadrzaj>
    <derivirana_varijabla naziv="DomainObject.Predmet.ProtustrankaWithAdress_1">SI-MONT GRUPPE d.o.o. za uslužne djelatnosti Varaždinska 46, 42208 Gornje Vratno</derivirana_varijabla>
  </DomainObject.Predmet.ProtustrankaWithAdress>
  <DomainObject.Predmet.ProtustrankaWithAdressOIB>
    <izvorni_sadrzaj>SI-MONT GRUPPE d.o.o. za uslužne djelatnosti, OIB 05474437121, Varaždinska 46, 42208 Gornje Vratno</izvorni_sadrzaj>
    <derivirana_varijabla naziv="DomainObject.Predmet.ProtustrankaWithAdressOIB_1">SI-MONT GRUPPE d.o.o. za uslužne djelatnosti, OIB 05474437121, Varaždinska 46, 42208 Gornje Vratno</derivirana_varijabla>
  </DomainObject.Predmet.ProtustrankaWithAdressOIB>
  <DomainObject.Predmet.ProtustrankaNazivFormated>
    <izvorni_sadrzaj>SI-MONT GRUPPE d.o.o. za uslužne djelatnosti</izvorni_sadrzaj>
    <derivirana_varijabla naziv="DomainObject.Predmet.ProtustrankaNazivFormated_1">SI-MONT GRUPPE d.o.o. za uslužne djelatnosti</derivirana_varijabla>
  </DomainObject.Predmet.ProtustrankaNazivFormated>
  <DomainObject.Predmet.ProtustrankaNazivFormatedOIB>
    <izvorni_sadrzaj>SI-MONT GRUPPE d.o.o. za uslužne djelatnosti, OIB 05474437121</izvorni_sadrzaj>
    <derivirana_varijabla naziv="DomainObject.Predmet.ProtustrankaNazivFormatedOIB_1">SI-MONT GRUPPE d.o.o. za uslužne djelatnosti, OIB 05474437121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217740.04</izvorni_sadrzaj>
    <derivirana_varijabla naziv="DomainObject.Predmet.TrenutnaVrijednost_1">217740.04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SI-MONT GRUPPE d.o.o. za uslužne djelatnosti zastupanog po punomoćniku Patrik Stanko; Bruno Stanko</item>
    </izvorni_sadrzaj>
    <derivirana_varijabla naziv="DomainObject.Predmet.ProtuStrankaListFormated_1">
      <item>SI-MONT GRUPPE d.o.o. za uslužne djelatnosti zastupanog po punomoćniku Patrik Stanko; Bruno Stanko</item>
    </derivirana_varijabla>
  </DomainObject.Predmet.ProtuStrankaListFormated>
  <DomainObject.Predmet.ProtuStrankaListFormatedOIB>
    <izvorni_sadrzaj>
      <item>SI-MONT GRUPPE d.o.o. za uslužne djelatnosti, OIB 05474437121 zastupanog po punomoćniku Patrik Stanko; Bruno Stanko</item>
    </izvorni_sadrzaj>
    <derivirana_varijabla naziv="DomainObject.Predmet.ProtuStrankaListFormatedOIB_1">
      <item>SI-MONT GRUPPE d.o.o. za uslužne djelatnosti, OIB 05474437121 zastupanog po punomoćniku Patrik Stanko; Bruno Stanko</item>
    </derivirana_varijabla>
  </DomainObject.Predmet.ProtuStrankaListFormatedOIB>
  <DomainObject.Predmet.ProtuStrankaListFormatedWithAdress>
    <izvorni_sadrzaj>
      <item>SI-MONT GRUPPE d.o.o. za uslužne djelatnosti, Varaždinska 46, 42208 Gornje Vratno zastupanog po punomoćniku Patrik Stanko; Bruno Stanko</item>
    </izvorni_sadrzaj>
    <derivirana_varijabla naziv="DomainObject.Predmet.ProtuStrankaListFormatedWithAdress_1">
      <item>SI-MONT GRUPPE d.o.o. za uslužne djelatnosti, Varaždinska 46, 42208 Gornje Vratno zastupanog po punomoćniku Patrik Stanko; Bruno Stanko</item>
    </derivirana_varijabla>
  </DomainObject.Predmet.ProtuStrankaListFormatedWithAdress>
  <DomainObject.Predmet.ProtuStrankaListFormatedWithAdressOIB>
    <izvorni_sadrzaj>
      <item>SI-MONT GRUPPE d.o.o. za uslužne djelatnosti, OIB 05474437121, Varaždinska 46, 42208 Gornje Vratno zastupanog po punomoćniku Patrik Stanko; Bruno Stanko</item>
    </izvorni_sadrzaj>
    <derivirana_varijabla naziv="DomainObject.Predmet.ProtuStrankaListFormatedWithAdressOIB_1">
      <item>SI-MONT GRUPPE d.o.o. za uslužne djelatnosti, OIB 05474437121, Varaždinska 46, 42208 Gornje Vratno zastupanog po punomoćniku Patrik Stanko; Bruno Stanko</item>
    </derivirana_varijabla>
  </DomainObject.Predmet.ProtuStrankaListFormatedWithAdressOIB>
  <DomainObject.Predmet.ProtuStrankaListNazivFormated>
    <izvorni_sadrzaj>
      <item>SI-MONT GRUPPE d.o.o. za uslužne djelatnosti</item>
    </izvorni_sadrzaj>
    <derivirana_varijabla naziv="DomainObject.Predmet.ProtuStrankaListNazivFormated_1">
      <item>SI-MONT GRUPPE d.o.o. za uslužne djelatnosti</item>
    </derivirana_varijabla>
  </DomainObject.Predmet.ProtuStrankaListNazivFormated>
  <DomainObject.Predmet.ProtuStrankaListNazivFormatedOIB>
    <izvorni_sadrzaj>
      <item>SI-MONT GRUPPE d.o.o. za uslužne djelatnosti, OIB 05474437121</item>
    </izvorni_sadrzaj>
    <derivirana_varijabla naziv="DomainObject.Predmet.ProtuStrankaListNazivFormatedOIB_1">
      <item>SI-MONT GRUPPE d.o.o. za uslužne djelatnosti, OIB 05474437121</item>
    </derivirana_varijabla>
  </DomainObject.Predmet.ProtuStrankaListNazivFormatedOIB>
  <DomainObject.Predmet.OstaliListFormated>
    <izvorni_sadrzaj>
      <item>Sudski registar</item>
      <item>Patrik Stanko punomoćnik sudionika u postupku SI-MONT GRUPPE d.o.o. za uslužne djelatnosti</item>
      <item>Bruno Stanko punomoćnik sudionika u postupku SI-MONT GRUPPE d.o.o. za uslužne djelatnosti</item>
    </izvorni_sadrzaj>
    <derivirana_varijabla naziv="DomainObject.Predmet.OstaliListFormated_1">
      <item>Sudski registar</item>
      <item>Patrik Stanko punomoćnik sudionika u postupku SI-MONT GRUPPE d.o.o. za uslužne djelatnosti</item>
      <item>Bruno Stanko punomoćnik sudionika u postupku SI-MONT GRUPPE d.o.o. za uslužne djelatnosti</item>
    </derivirana_varijabla>
  </DomainObject.Predmet.OstaliListFormated>
  <DomainObject.Predmet.OstaliListFormatedOIB>
    <izvorni_sadrzaj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izvorni_sadrzaj>
    <derivirana_varijabla naziv="DomainObject.Predmet.OstaliListFormatedOIB_1"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derivirana_varijabla>
  </DomainObject.Predmet.OstaliListFormatedOIB>
  <DomainObject.Predmet.OstaliListFormatedWithAdress>
    <izvorni_sadrzaj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izvorni_sadrzaj>
    <derivirana_varijabla naziv="DomainObject.Predmet.OstaliListFormatedWithAdress_1"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derivirana_varijabla>
  </DomainObject.Predmet.OstaliListFormatedWithAdress>
  <DomainObject.Predmet.OstaliListFormatedWithAdressOIB>
    <izvorni_sadrzaj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izvorni_sadrzaj>
    <derivirana_varijabla naziv="DomainObject.Predmet.OstaliListFormatedWithAdressOIB_1"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derivirana_varijabla>
  </DomainObject.Predmet.OstaliListFormatedWithAdressOIB>
  <DomainObject.Predmet.OstaliListNazivFormated>
    <izvorni_sadrzaj>
      <item>Sudski registar</item>
      <item>Patrik Stanko</item>
      <item>Bruno Stanko</item>
    </izvorni_sadrzaj>
    <derivirana_varijabla naziv="DomainObject.Predmet.OstaliListNazivFormated_1">
      <item>Sudski registar</item>
      <item>Patrik Stanko</item>
      <item>Bruno Stanko</item>
    </derivirana_varijabla>
  </DomainObject.Predmet.OstaliListNazivFormated>
  <DomainObject.Predmet.OstaliListNazivFormatedOIB>
    <izvorni_sadrzaj>
      <item>Sudski registar</item>
      <item>Patrik Stanko, OIB 23381487317</item>
      <item>Bruno Stanko, OIB 07384561372</item>
    </izvorni_sadrzaj>
    <derivirana_varijabla naziv="DomainObject.Predmet.OstaliListNazivFormatedOIB_1">
      <item>Sudski registar</item>
      <item>Patrik Stanko, OIB 23381487317</item>
      <item>Bruno Stanko, OIB 07384561372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SI-MONT GRUPPE d.o.o. za uslužne djelatnosti</izvorni_sadrzaj>
    <derivirana_varijabla naziv="DomainObject.Predmet.ProtustrankaIDrugi_1">SI-MONT GRUPPE d.o.o.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SI-MONT GRUPPE d.o.o. za uslužne djelatnosti, OIB 05474437121, Varaždinska 46, 42208 Gornje Vratno</izvorni_sadrzaj>
    <derivirana_varijabla naziv="DomainObject.Predmet.ProtustrankaIDrugiAdressOIB_1">SI-MONT GRUPPE d.o.o. za uslužne djelatnosti, OIB 05474437121, Varaždinska 46,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SI-MONT GRUPPE d.o.o. za uslužne djelatnosti</item>
      <item>Sudski registar</item>
      <item>Patrik Stanko</item>
      <item>Bruno Stanko</item>
    </izvorni_sadrzaj>
    <derivirana_varijabla naziv="DomainObject.Predmet.SudioniciListNaziv_1">
      <item>Financijska agencija</item>
      <item>SI-MONT GRUPPE d.o.o. za uslužne djelatnosti</item>
      <item>Sudski registar</item>
      <item>Patrik Stanko</item>
      <item>Bruno Stanko</item>
    </derivirana_varijabla>
  </DomainObject.Predmet.SudioniciListNaziv>
  <DomainObject.Predmet.SudioniciListAdressOIB>
    <izvorni_sadrzaj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izvorni_sadrzaj>
    <derivirana_varijabla naziv="DomainObject.Predmet.SudioniciListAdressOIB_1"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05474437121</item>
      <item>, OIB null</item>
      <item>, OIB 23381487317</item>
      <item>, OIB 07384561372</item>
    </izvorni_sadrzaj>
    <derivirana_varijabla naziv="DomainObject.Predmet.SudioniciListNazivOIB_1">
      <item>, OIB 85821130368</item>
      <item>, OIB 05474437121</item>
      <item>, OIB null</item>
      <item>, OIB 23381487317</item>
      <item>, OIB 07384561372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304E6-3E4E-485A-A837-9B0A2DF02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187</properties:Words>
  <properties:Characters>1213</properties:Characters>
  <properties:Lines>92</properties:Lines>
  <properties:Paragraphs>41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2019-02-27T12:58:00Z</cp:lastPrinted>
  <dcterms:modified xmlns:xsi="http://www.w3.org/2001/XMLSchema-instance" xsi:type="dcterms:W3CDTF">2019-02-27T12:59:00Z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(ST-159-18-22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