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bf52" w14:paraId="b76bf52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160CEC">
        <w:t xml:space="preserve"> St-2205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BD528E" w:rsidRPr="00505FBF">
        <w:t>LINEA FRIGO d.o.o., Gornji Stupnik, Gornjostupnička 9-d, OIB: 71554446010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BD528E">
        <w:t>10,191.323,16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01AC"/>
    <w:rsid w:val="000C23E7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5DD0"/>
    <w:rsid w:val="00215F77"/>
    <w:rsid w:val="00230A63"/>
    <w:rsid w:val="0023674A"/>
    <w:rsid w:val="00260A58"/>
    <w:rsid w:val="00263D6D"/>
    <w:rsid w:val="00264D19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D389C"/>
    <w:rsid w:val="003E3A15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6F3FBA"/>
    <w:rsid w:val="007014B8"/>
    <w:rsid w:val="00712FF2"/>
    <w:rsid w:val="00714BEB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032D0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7362"/>
    <w:rsid w:val="00CF41E5"/>
    <w:rsid w:val="00D01B78"/>
    <w:rsid w:val="00D2077E"/>
    <w:rsid w:val="00D30777"/>
    <w:rsid w:val="00D3430F"/>
    <w:rsid w:val="00D5128A"/>
    <w:rsid w:val="00D66226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4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B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B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B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B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4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B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B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B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B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St-2205/2015</izvorni_sadrzaj>
    <derivirana_varijabla naziv="DomainObject.Predmet.OznakaBroj_1">St-2205/2015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FRIGO d.o.o. zastupanog po punomoćniku PREDRAG NJEGAČ; ŽARKO ZORIĆ</izvorni_sadrzaj>
    <derivirana_varijabla naziv="DomainObject.Predmet.ProtustrankaFormated_1">  LINEA FRIGO d.o.o. zastupanog po punomoćniku PREDRAG NJEGAČ; ŽARKO ZORIĆ</derivirana_varijabla>
  </DomainObject.Predmet.ProtustrankaFormated>
  <DomainObject.Predmet.ProtustrankaFormatedOIB>
    <izvorni_sadrzaj>  LINEA FRIGO d.o.o., OIB 71554446010 zastupanog po punomoćniku PREDRAG NJEGAČ; ŽARKO ZORIĆ</izvorni_sadrzaj>
    <derivirana_varijabla naziv="DomainObject.Predmet.ProtustrankaFormatedOIB_1">  LINEA FRIGO d.o.o., OIB 71554446010 zastupanog po punomoćniku PREDRAG NJEGAČ; ŽARKO ZORIĆ</derivirana_varijabla>
  </DomainObject.Predmet.ProtustrankaFormatedOIB>
  <DomainObject.Predmet.ProtustrankaFormatedWithAdress>
    <izvorni_sadrzaj> LINEA FRIGO d.o.o., Gornjostupnička 9/D, 10255 Gornji Stupnik zastupanog po punomoćniku PREDRAG NJEGAČ; ŽARKO ZORIĆ</izvorni_sadrzaj>
    <derivirana_varijabla naziv="DomainObject.Predmet.ProtustrankaFormatedWithAdress_1"> LINEA FRIGO d.o.o., Gornjostupnička 9/D, 10255 Gornji Stupnik zastupanog po punomoćniku PREDRAG NJEGAČ; ŽARKO ZORIĆ</derivirana_varijabla>
  </DomainObject.Predmet.ProtustrankaFormatedWithAdress>
  <DomainObject.Predmet.ProtustrankaFormatedWithAdressOIB>
    <izvorni_sadrzaj> LINEA FRIGO d.o.o., OIB 71554446010, Gornjostupnička 9/D, 10255 Gornji Stupnik zastupanog po punomoćniku PREDRAG NJEGAČ; ŽARKO ZORIĆ</izvorni_sadrzaj>
    <derivirana_varijabla naziv="DomainObject.Predmet.ProtustrankaFormatedWithAdressOIB_1"> LINEA FRIGO d.o.o., OIB 71554446010, Gornjostupnička 9/D, 10255 Gornji Stupnik zastupanog po punomoćniku PREDRAG NJEGAČ; ŽARKO ZORIĆ</derivirana_varijabla>
  </DomainObject.Predmet.ProtustrankaFormatedWithAdressOIB>
  <DomainObject.Predmet.ProtustrankaWithAdress>
    <izvorni_sadrzaj>LINEA FRIGO d.o.o. Gornjostupnička 9/D, 10255 Gornji Stupnik</izvorni_sadrzaj>
    <derivirana_varijabla naziv="DomainObject.Predmet.ProtustrankaWithAdress_1">LINEA FRIGO d.o.o. Gornjostupnička 9/D, 10255 Gornji Stupnik</derivirana_varijabla>
  </DomainObject.Predmet.ProtustrankaWithAdress>
  <DomainObject.Predmet.ProtustrankaWithAdressOIB>
    <izvorni_sadrzaj>LINEA FRIGO d.o.o., OIB 71554446010, Gornjostupnička 9/D, 10255 Gornji Stupnik</izvorni_sadrzaj>
    <derivirana_varijabla naziv="DomainObject.Predmet.ProtustrankaWithAdressOIB_1">LINEA FRIGO d.o.o., OIB 71554446010, Gornjostupnička 9/D, 10255 Gornji Stupnik</derivirana_varijabla>
  </DomainObject.Predmet.ProtustrankaWithAdressOIB>
  <DomainObject.Predmet.ProtustrankaNazivFormated>
    <izvorni_sadrzaj>LINEA FRIGO d.o.o.</izvorni_sadrzaj>
    <derivirana_varijabla naziv="DomainObject.Predmet.ProtustrankaNazivFormated_1">LINEA FRIGO d.o.o.</derivirana_varijabla>
  </DomainObject.Predmet.ProtustrankaNazivFormated>
  <DomainObject.Predmet.ProtustrankaNazivFormatedOIB>
    <izvorni_sadrzaj>LINEA FRIGO d.o.o., OIB 71554446010</izvorni_sadrzaj>
    <derivirana_varijabla naziv="DomainObject.Predmet.ProtustrankaNazivFormatedOIB_1">LINEA FRIGO d.o.o., OIB 71554446010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 FRIGO d.o.o. zastupanog po punomoćniku PREDRAG NJEGAČ; ŽARKO ZORIĆ</item>
    </izvorni_sadrzaj>
    <derivirana_varijabla naziv="DomainObject.Predmet.ProtuStrankaListFormated_1">
      <item>LINEA FRIGO d.o.o. zastupanog po punomoćniku PREDRAG NJEGAČ; ŽARKO ZORIĆ</item>
    </derivirana_varijabla>
  </DomainObject.Predmet.ProtuStrankaListFormated>
  <DomainObject.Predmet.ProtuStrankaListFormatedOIB>
    <izvorni_sadrzaj>
      <item>LINEA FRIGO d.o.o., OIB 71554446010 zastupanog po punomoćniku PREDRAG NJEGAČ; ŽARKO ZORIĆ</item>
    </izvorni_sadrzaj>
    <derivirana_varijabla naziv="DomainObject.Predmet.ProtuStrankaListFormatedOIB_1">
      <item>LINEA FRIGO d.o.o., OIB 71554446010 zastupanog po punomoćniku PREDRAG NJEGAČ; ŽARKO ZORIĆ</item>
    </derivirana_varijabla>
  </DomainObject.Predmet.ProtuStrankaListFormatedOIB>
  <DomainObject.Predmet.ProtuStrankaListFormatedWithAdress>
    <izvorni_sadrzaj>
      <item>LINEA FRIGO d.o.o., Gornjostupnička 9/D, 10255 Gornji Stupnik zastupanog po punomoćniku PREDRAG NJEGAČ; ŽARKO ZORIĆ</item>
    </izvorni_sadrzaj>
    <derivirana_varijabla naziv="DomainObject.Predmet.ProtuStrankaListFormatedWithAdress_1">
      <item>LINEA FRIGO d.o.o., Gornjostupnička 9/D, 10255 Gornji Stupnik zastupanog po punomoćniku PREDRAG NJEGAČ; ŽARKO ZORIĆ</item>
    </derivirana_varijabla>
  </DomainObject.Predmet.ProtuStrankaListFormatedWithAdress>
  <DomainObject.Predmet.ProtuStrankaListFormatedWithAdressOIB>
    <izvorni_sadrzaj>
      <item>LINEA FRIGO d.o.o., OIB 71554446010, Gornjostupnička 9/D, 10255 Gornji Stupnik zastupanog po punomoćniku PREDRAG NJEGAČ; ŽARKO ZORIĆ</item>
    </izvorni_sadrzaj>
    <derivirana_varijabla naziv="DomainObject.Predmet.ProtuStrankaListFormatedWithAdressOIB_1">
      <item>LINEA FRIGO d.o.o., OIB 71554446010, Gornjostupnička 9/D, 10255 Gornji Stupnik zastupanog po punomoćniku PREDRAG NJEGAČ; ŽARKO ZORIĆ</item>
    </derivirana_varijabla>
  </DomainObject.Predmet.ProtuStrankaListFormatedWithAdressOIB>
  <DomainObject.Predmet.ProtuStrankaListNazivFormated>
    <izvorni_sadrzaj>
      <item>LINEA FRIGO d.o.o.</item>
    </izvorni_sadrzaj>
    <derivirana_varijabla naziv="DomainObject.Predmet.ProtuStrankaListNazivFormated_1">
      <item>LINEA FRIGO d.o.o.</item>
    </derivirana_varijabla>
  </DomainObject.Predmet.ProtuStrankaListNazivFormated>
  <DomainObject.Predmet.ProtuStrankaListNazivFormatedOIB>
    <izvorni_sadrzaj>
      <item>LINEA FRIGO d.o.o., OIB 71554446010</item>
    </izvorni_sadrzaj>
    <derivirana_varijabla naziv="DomainObject.Predmet.ProtuStrankaListNazivFormatedOIB_1">
      <item>LINEA FRIGO d.o.o., OIB 71554446010</item>
    </derivirana_varijabla>
  </DomainObject.Predmet.ProtuStrankaListNazivFormatedOIB>
  <DomainObject.Predmet.OstaliListFormated>
    <izvorni_sadrzaj>
      <item>PREDRAG NJEGAČ punomoćnik sudionika u postupku LINEA FRIGO d.o.o.</item>
      <item>ŽARKO ZORIĆ punomoćnik sudionika u postupku LINEA FRIGO d.o.o.</item>
    </izvorni_sadrzaj>
    <derivirana_varijabla naziv="DomainObject.Predmet.OstaliListFormated_1">
      <item>PREDRAG NJEGAČ punomoćnik sudionika u postupku LINEA FRIGO d.o.o.</item>
      <item>ŽARKO ZORIĆ punomoćnik sudionika u postupku LINEA FRIGO d.o.o.</item>
    </derivirana_varijabla>
  </DomainObject.Predmet.OstaliListFormated>
  <DomainObject.Predmet.OstaliListFormatedOIB>
    <izvorni_sadrzaj>
      <item>PREDRAG NJEGAČ punomoćnik sudionika u postupku LINEA FRIGO d.o.o.</item>
      <item>ŽARKO ZORIĆ punomoćnik sudionika u postupku LINEA FRIGO d.o.o.</item>
    </izvorni_sadrzaj>
    <derivirana_varijabla naziv="DomainObject.Predmet.OstaliListFormatedOIB_1">
      <item>PREDRAG NJEGAČ punomoćnik sudionika u postupku LINEA FRIGO d.o.o.</item>
      <item>ŽARKO ZORIĆ punomoćnik sudionika u postupku LINEA FRIGO d.o.o.</item>
    </derivirana_varijabla>
  </DomainObject.Predmet.OstaliListFormatedOIB>
  <DomainObject.Predmet.OstaliListFormatedWithAdress>
    <izvorni_sadrzaj>
      <item>PREDRAG NJEGAČ, Karlovačka cesta 32/h, 10000 Zagreb punomoćnik sudionika u postupku LINEA FRIGO d.o.o.</item>
      <item>ŽARKO ZORIĆ, Pavla Hatza 23, 10000 Zagreb punomoćnik sudionika u postupku LINEA FRIGO d.o.o.</item>
    </izvorni_sadrzaj>
    <derivirana_varijabla naziv="DomainObject.Predmet.OstaliListFormatedWithAdress_1">
      <item>PREDRAG NJEGAČ, Karlovačka cesta 32/h, 10000 Zagreb punomoćnik sudionika u postupku LINEA FRIGO d.o.o.</item>
      <item>ŽARKO ZORIĆ, Pavla Hatza 23, 10000 Zagreb punomoćnik sudionika u postupku LINEA FRIGO d.o.o.</item>
    </derivirana_varijabla>
  </DomainObject.Predmet.OstaliListFormatedWithAdress>
  <DomainObject.Predmet.OstaliListFormatedWithAdressOIB>
    <izvorni_sadrzaj>
      <item>PREDRAG NJEGAČ, Karlovačka cesta 32/h, 10000 Zagreb punomoćnik sudionika u postupku LINEA FRIGO d.o.o.</item>
      <item>ŽARKO ZORIĆ, Pavla Hatza 23, 10000 Zagreb punomoćnik sudionika u postupku LINEA FRIGO d.o.o.</item>
    </izvorni_sadrzaj>
    <derivirana_varijabla naziv="DomainObject.Predmet.OstaliListFormatedWithAdressOIB_1">
      <item>PREDRAG NJEGAČ, Karlovačka cesta 32/h, 10000 Zagreb punomoćnik sudionika u postupku LINEA FRIGO d.o.o.</item>
      <item>ŽARKO ZORIĆ, Pavla Hatza 23, 10000 Zagreb punomoćnik sudionika u postupku LINEA FRIGO d.o.o.</item>
    </derivirana_varijabla>
  </DomainObject.Predmet.OstaliListFormatedWithAdressOIB>
  <DomainObject.Predmet.OstaliListNazivFormated>
    <izvorni_sadrzaj>
      <item>PREDRAG NJEGAČ</item>
      <item>ŽARKO ZORIĆ</item>
    </izvorni_sadrzaj>
    <derivirana_varijabla naziv="DomainObject.Predmet.OstaliListNazivFormated_1">
      <item>PREDRAG NJEGAČ</item>
      <item>ŽARKO ZORIĆ</item>
    </derivirana_varijabla>
  </DomainObject.Predmet.OstaliListNazivFormated>
  <DomainObject.Predmet.OstaliListNazivFormatedOIB>
    <izvorni_sadrzaj>
      <item>PREDRAG NJEGAČ</item>
      <item>ŽARKO ZORIĆ</item>
    </izvorni_sadrzaj>
    <derivirana_varijabla naziv="DomainObject.Predmet.OstaliListNazivFormatedOIB_1">
      <item>PREDRAG NJEGAČ</item>
      <item>ŽARKO ZORIĆ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 FRIGO d.o.o.</izvorni_sadrzaj>
    <derivirana_varijabla naziv="DomainObject.Predmet.ProtustrankaIDrugi_1">LINEA FRIGO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LINEA FRIGO d.o.o., OIB 71554446010, Gornjostupnička 9/D, 10255 Gornji Stupnik</izvorni_sadrzaj>
    <derivirana_varijabla naziv="DomainObject.Predmet.ProtustrankaIDrugiAdressOIB_1">LINEA FRIGO d.o.o., OIB 71554446010, Gornjostupnička 9/D,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 FRIGO d.o.o.</item>
      <item>PREDRAG NJEGAČ</item>
      <item>ŽARKO ZORIĆ</item>
    </izvorni_sadrzaj>
    <derivirana_varijabla naziv="DomainObject.Predmet.SudioniciListNaziv_1">
      <item>FINA Regionalni centar Zagreb</item>
      <item>LINEA FRIGO d.o.o.</item>
      <item>PREDRAG NJEGAČ</item>
      <item>ŽARKO ZORIĆ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 FRIGO d.o.o., OIB 71554446010, Gornjostupnička 9/D,10255 Gornji Stupnik</item>
      <item>PREDRAG NJEGAČ, Karlovačka cesta 32/h,10000 Zagreb</item>
      <item>ŽARKO ZORIĆ, Pavla Hatza 23,10000 Zagreb</item>
    </izvorni_sadrzaj>
    <derivirana_varijabla naziv="DomainObject.Predmet.SudioniciListAdressOIB_1">
      <item>FINA Regionalni centar Zagreb, OIB 85821130368, Trg svibanjskih žrtava 1995. 1,10000 Zagreb</item>
      <item>LINEA FRIGO d.o.o., OIB 71554446010, Gornjostupnička 9/D,10255 Gornji Stupnik</item>
      <item>PREDRAG NJEGAČ, Karlovačka cesta 32/h,10000 Zagreb</item>
      <item>ŽARKO ZORIĆ, Pavla Hatza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71554446010</item>
      <item>, OIB null</item>
      <item>, OIB null</item>
    </izvorni_sadrzaj>
    <derivirana_varijabla naziv="DomainObject.Predmet.SudioniciListNazivOIB_1">
      <item>, OIB 85821130368</item>
      <item>, OIB 71554446010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1377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2016-01-15T07:40:00Z</dcterms:created>
  <dc:creator>ilukac</dc:creator>
  <cp:lastModifiedBy>Nevenka Furić</cp:lastModifiedBy>
  <cp:lastPrinted>2016-01-15T07:57:00Z</cp:lastPrinted>
  <dcterms:modified xmlns:xsi="http://www.w3.org/2001/XMLSchema-instance" xsi:type="dcterms:W3CDTF">2016-01-15T07:59:00Z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