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3369"/>
        <w:gridCol w:w="5811"/>
      </w:tblGrid>
      <w:tr w:rsidTr="00CD2DB1" w:rsidR="00122E18" w:rsidRPr="00C61EDF">
        <w:trPr>
          <w:trHeight w:val="2231"/>
        </w:trPr>
        <w:tc>
          <w:tcPr>
            <w:tcW w:type="dxa" w:w="3369"/>
            <w:vAlign w:val="center"/>
          </w:tcPr>
          <w:p w:rsidRDefault="00122E18" w:rsidP="00A66C00" w:rsidR="00122E18" w:rsidRPr="00C61EDF">
            <w:pPr>
              <w:spacing w:before="100"/>
              <w:jc w:val="center"/>
            </w:pPr>
            <w:bookmarkStart w:name="_GoBack" w:id="0"/>
            <w:bookmarkEnd w:id="0"/>
            <w:r w:rsidRPr="00C61EDF">
              <w:rPr>
                <w:noProof/>
              </w:rPr>
              <w:drawing>
                <wp:inline distR="0" distL="0" distB="0" distT="0">
                  <wp:extent cy="719455" cx="542290"/>
                  <wp:effectExtent b="0" r="0" t="0" l="0"/>
                  <wp:docPr name="Slika 4"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9455" cx="542290"/>
                          </a:xfrm>
                          <a:prstGeom prst="rect">
                            <a:avLst/>
                          </a:prstGeom>
                          <a:noFill/>
                        </pic:spPr>
                      </pic:pic>
                    </a:graphicData>
                  </a:graphic>
                </wp:inline>
              </w:drawing>
            </w:r>
          </w:p>
          <w:p w:rsidRDefault="00122E18" w:rsidP="00A66C00" w:rsidR="00122E18" w:rsidRPr="00F24FD8">
            <w:pPr>
              <w:spacing w:before="100"/>
            </w:pPr>
            <w:r w:rsidRPr="00F24FD8">
              <w:t>REPUBLIKA HRVATSKA</w:t>
            </w:r>
          </w:p>
          <w:p w:rsidRDefault="00122E18" w:rsidP="00A66C00" w:rsidR="00122E18" w:rsidRPr="00F24FD8">
            <w:r w:rsidRPr="00F24FD8">
              <w:t>TRGOVAČKI SUD U SPLITU</w:t>
            </w:r>
          </w:p>
          <w:p w:rsidRDefault="00122E18" w:rsidP="00DA5B9D" w:rsidR="00122E18" w:rsidRPr="00C61EDF">
            <w:r w:rsidRPr="00F24FD8">
              <w:t>Split, Sukoišanska 6</w:t>
            </w:r>
          </w:p>
        </w:tc>
        <w:tc>
          <w:tcPr>
            <w:tcW w:type="dxa" w:w="5811"/>
          </w:tcPr>
          <w:p w:rsidRDefault="00122E18" w:rsidP="00DA5B9D" w:rsidR="00122E18">
            <w:pPr>
              <w:jc w:val="both"/>
            </w:pPr>
          </w:p>
          <w:p w:rsidRDefault="00122E18" w:rsidP="00DA5B9D" w:rsidR="00122E18">
            <w:pPr>
              <w:jc w:val="both"/>
            </w:pPr>
          </w:p>
          <w:p w:rsidRDefault="00122E18" w:rsidP="00DA5B9D" w:rsidR="00122E18">
            <w:pPr>
              <w:jc w:val="both"/>
            </w:pPr>
          </w:p>
          <w:p w:rsidRDefault="00122E18" w:rsidP="00DA5B9D" w:rsidR="00122E18">
            <w:pPr>
              <w:jc w:val="right"/>
            </w:pPr>
          </w:p>
          <w:p w:rsidRDefault="00122E18" w:rsidP="00DA5B9D" w:rsidR="00122E18">
            <w:pPr>
              <w:jc w:val="right"/>
            </w:pPr>
          </w:p>
          <w:p w:rsidRDefault="00122E18" w:rsidP="00DA5B9D" w:rsidR="00122E18">
            <w:pPr>
              <w:jc w:val="right"/>
              <w:rPr>
                <w:noProof/>
              </w:rPr>
            </w:pPr>
          </w:p>
          <w:p w:rsidRDefault="00122E18" w:rsidP="00DA5B9D" w:rsidR="00122E18">
            <w:pPr>
              <w:jc w:val="right"/>
              <w:rPr>
                <w:noProof/>
              </w:rPr>
            </w:pPr>
          </w:p>
          <w:p w:rsidRDefault="00122E18" w:rsidP="00CD2DB1" w:rsidR="00122E18" w:rsidRPr="00E003B6">
            <w:pPr>
              <w:jc w:val="right"/>
              <w:rPr>
                <w:noProof/>
              </w:rPr>
            </w:pPr>
            <w:r w:rsidRPr="00E003B6">
              <w:rPr>
                <w:noProof/>
              </w:rPr>
              <w:t>Poslovni broj: 11.St</w:t>
            </w:r>
            <w:r>
              <w:rPr>
                <w:noProof/>
              </w:rPr>
              <w:t>-</w:t>
            </w:r>
            <w:r w:rsidR="00CD2DB1">
              <w:rPr>
                <w:noProof/>
              </w:rPr>
              <w:t>826/2017-14</w:t>
            </w:r>
          </w:p>
        </w:tc>
      </w:tr>
    </w:tbl>
    <w:p w14:textId="3401bff" w14:paraId="3401bff" w:rsidRDefault="007A053B" w:rsidP="009728C3" w:rsidR="001E16FE" w:rsidRPr="00AF6214">
      <w:pPr>
        <w:spacing w:after="240" w:before="240"/>
        <w:jc w:val="center"/>
        <w15:collapsed w:val="false"/>
        <w:rPr>
          <w:spacing w:val="60"/>
        </w:rPr>
      </w:pPr>
      <w:r w:rsidRPr="00AF6214">
        <w:rPr>
          <w:spacing w:val="60"/>
        </w:rPr>
        <w:t>REPUBLIKA HRVATSKA</w:t>
      </w:r>
    </w:p>
    <w:p w:rsidRDefault="007A053B" w:rsidP="009728C3" w:rsidR="00A1784B" w:rsidRPr="00AF6214">
      <w:pPr>
        <w:spacing w:after="240" w:before="240"/>
        <w:jc w:val="center"/>
        <w:rPr>
          <w:b/>
          <w:bCs/>
          <w:i/>
          <w:iCs/>
        </w:rPr>
      </w:pPr>
      <w:r w:rsidRPr="00AF6214">
        <w:rPr>
          <w:spacing w:val="60"/>
        </w:rPr>
        <w:t>RJEŠENJE</w:t>
      </w:r>
    </w:p>
    <w:p w:rsidRDefault="00BB49E2" w:rsidP="00944463" w:rsidR="00274174">
      <w:pPr>
        <w:jc w:val="both"/>
      </w:pPr>
      <w:r w:rsidRPr="00AF6214">
        <w:tab/>
      </w:r>
      <w:r w:rsidR="00791D5A" w:rsidRPr="00791D5A">
        <w:t xml:space="preserve">Trgovački sud u Splitu, po sutkinji Ani Golub Gruić, </w:t>
      </w:r>
      <w:r w:rsidR="00122E18" w:rsidRPr="00122E18">
        <w:t xml:space="preserve">povodom prijedloga za otvaranje stečajnog postupka </w:t>
      </w:r>
      <w:r w:rsidR="008405A3" w:rsidRPr="008405A3">
        <w:t xml:space="preserve">nad dužnikom </w:t>
      </w:r>
      <w:r w:rsidR="00CD2DB1" w:rsidRPr="00CD2DB1">
        <w:t>HIRON d.o.o., OIB: 75313917705, Split, Pujanke 53</w:t>
      </w:r>
      <w:r w:rsidR="008405A3" w:rsidRPr="008405A3">
        <w:t xml:space="preserve">, </w:t>
      </w:r>
      <w:r w:rsidR="004C7D41">
        <w:t>7</w:t>
      </w:r>
      <w:r w:rsidR="009728C3">
        <w:t>. studenog</w:t>
      </w:r>
      <w:r w:rsidR="008405A3" w:rsidRPr="008405A3">
        <w:t xml:space="preserve"> 2018.</w:t>
      </w:r>
    </w:p>
    <w:p w:rsidRDefault="00D84696" w:rsidP="001D6B64" w:rsidR="00D84696" w:rsidRPr="00AF6214">
      <w:pPr>
        <w:spacing w:after="200" w:before="200"/>
        <w:jc w:val="center"/>
      </w:pPr>
      <w:r w:rsidRPr="00AF6214">
        <w:t xml:space="preserve">r i j e š i o    j e </w:t>
      </w:r>
    </w:p>
    <w:p w:rsidRDefault="00BA0E2E" w:rsidP="00244905" w:rsidR="002828EB" w:rsidRPr="0036235C">
      <w:pPr>
        <w:ind w:firstLine="703"/>
        <w:jc w:val="both"/>
      </w:pPr>
      <w:r>
        <w:t xml:space="preserve">  I. </w:t>
      </w:r>
      <w:r w:rsidR="006C69FF" w:rsidRPr="007E7511">
        <w:t>O</w:t>
      </w:r>
      <w:r w:rsidR="00FB07C0" w:rsidRPr="007E7511">
        <w:t>dređuj</w:t>
      </w:r>
      <w:r w:rsidR="00B32D61">
        <w:t>e</w:t>
      </w:r>
      <w:r w:rsidR="00FB07C0" w:rsidRPr="007E7511">
        <w:t xml:space="preserve"> se mjer</w:t>
      </w:r>
      <w:r w:rsidR="00B32D61">
        <w:t xml:space="preserve">a </w:t>
      </w:r>
      <w:r w:rsidR="00B32D61" w:rsidRPr="0036235C">
        <w:t xml:space="preserve">osiguranja tako što se </w:t>
      </w:r>
      <w:r w:rsidR="0036235C" w:rsidRPr="0036235C">
        <w:t xml:space="preserve">dužniku </w:t>
      </w:r>
      <w:r w:rsidR="00CD2DB1" w:rsidRPr="00CD2DB1">
        <w:t>HIRON d.o.o., OIB: 75313917705, Split, Pujanke 53</w:t>
      </w:r>
      <w:r w:rsidR="00B32D61" w:rsidRPr="0036235C">
        <w:t xml:space="preserve">, </w:t>
      </w:r>
      <w:r w:rsidR="004C7D41" w:rsidRPr="004C7D41">
        <w:t>postavlja Meri Šitić iz Splita, Šime Ljubića 7, OIB: 61723426098, privremenom stečajnom upraviteljicom</w:t>
      </w:r>
      <w:r w:rsidR="007A053B" w:rsidRPr="0036235C">
        <w:t>.</w:t>
      </w:r>
      <w:r w:rsidR="00EE1ADB" w:rsidRPr="0036235C">
        <w:t xml:space="preserve"> Na privremen</w:t>
      </w:r>
      <w:r w:rsidR="002B21EE" w:rsidRPr="0036235C">
        <w:t>og</w:t>
      </w:r>
      <w:r w:rsidR="005F6849" w:rsidRPr="0036235C">
        <w:t xml:space="preserve"> stečajn</w:t>
      </w:r>
      <w:r w:rsidR="001872F9" w:rsidRPr="0036235C">
        <w:t>og</w:t>
      </w:r>
      <w:r w:rsidR="003018C4" w:rsidRPr="0036235C">
        <w:t xml:space="preserve"> upravitelj</w:t>
      </w:r>
      <w:r w:rsidR="001872F9" w:rsidRPr="0036235C">
        <w:t>a</w:t>
      </w:r>
      <w:r w:rsidR="00EE1ADB" w:rsidRPr="0036235C">
        <w:t xml:space="preserve"> se na odgovarajući način primjenjuju odredbe Stečajnog zakona o stečajnom upravitelju.</w:t>
      </w:r>
    </w:p>
    <w:p w:rsidRDefault="002828EB" w:rsidP="006A5F54" w:rsidR="00B32D61" w:rsidRPr="00D270B4">
      <w:pPr>
        <w:spacing w:before="260"/>
        <w:ind w:firstLine="703"/>
        <w:jc w:val="both"/>
      </w:pPr>
      <w:r w:rsidRPr="0036235C">
        <w:t xml:space="preserve"> </w:t>
      </w:r>
      <w:r w:rsidR="00BA0E2E" w:rsidRPr="0036235C">
        <w:t xml:space="preserve">II. </w:t>
      </w:r>
      <w:r w:rsidR="00E36906" w:rsidRPr="0036235C">
        <w:t>Privremen</w:t>
      </w:r>
      <w:r w:rsidR="001872F9" w:rsidRPr="0036235C">
        <w:t>i</w:t>
      </w:r>
      <w:r w:rsidR="00E36906" w:rsidRPr="0036235C">
        <w:t xml:space="preserve"> stečajn</w:t>
      </w:r>
      <w:r w:rsidR="001872F9" w:rsidRPr="0036235C">
        <w:t xml:space="preserve">i </w:t>
      </w:r>
      <w:r w:rsidR="005F6849" w:rsidRPr="0036235C">
        <w:t>upravitelj duž</w:t>
      </w:r>
      <w:r w:rsidR="001872F9" w:rsidRPr="0036235C">
        <w:t>a</w:t>
      </w:r>
      <w:r w:rsidR="005F6849" w:rsidRPr="0036235C">
        <w:t>n</w:t>
      </w:r>
      <w:r w:rsidR="00CD130B" w:rsidRPr="0036235C">
        <w:t xml:space="preserve"> je </w:t>
      </w:r>
      <w:r w:rsidR="00B32D61" w:rsidRPr="0036235C">
        <w:t>utvrditi:</w:t>
      </w:r>
    </w:p>
    <w:p w:rsidRDefault="00B32D61" w:rsidP="00944463" w:rsidR="00B32D61">
      <w:pPr>
        <w:spacing w:before="50"/>
        <w:ind w:firstLine="426"/>
        <w:jc w:val="both"/>
      </w:pPr>
      <w:r w:rsidRPr="00D270B4">
        <w:t xml:space="preserve"> </w:t>
      </w:r>
      <w:r w:rsidR="00652CF7" w:rsidRPr="00D270B4">
        <w:t xml:space="preserve">    </w:t>
      </w:r>
      <w:r w:rsidRPr="00D270B4">
        <w:t>-  imovinu stečajnog dužnika i njezinu vrijednost</w:t>
      </w:r>
    </w:p>
    <w:p w:rsidRDefault="00652CF7" w:rsidP="00944463" w:rsidR="00B32D61">
      <w:pPr>
        <w:spacing w:before="50"/>
        <w:ind w:firstLine="426"/>
        <w:jc w:val="both"/>
      </w:pPr>
      <w:r>
        <w:t xml:space="preserve">    </w:t>
      </w:r>
      <w:r w:rsidR="00B32D61">
        <w:t xml:space="preserve"> - </w:t>
      </w:r>
      <w:r w:rsidR="00C51C9E">
        <w:t xml:space="preserve"> </w:t>
      </w:r>
      <w:r w:rsidR="00B32D61">
        <w:t>stanje obveza stečajnog dužnika</w:t>
      </w:r>
    </w:p>
    <w:p w:rsidRDefault="00652CF7" w:rsidP="00944463" w:rsidR="00B32D61">
      <w:pPr>
        <w:spacing w:before="50"/>
        <w:ind w:firstLine="426"/>
        <w:jc w:val="both"/>
      </w:pPr>
      <w:r>
        <w:t xml:space="preserve">    </w:t>
      </w:r>
      <w:r w:rsidR="00B32D61">
        <w:t xml:space="preserve"> - da li je imovina stečajnog dužnika dovoljna za namirenje troškova stečajnog postupka</w:t>
      </w:r>
    </w:p>
    <w:p w:rsidRDefault="00652CF7" w:rsidP="00944463" w:rsidR="00B32D61">
      <w:pPr>
        <w:spacing w:before="50"/>
        <w:ind w:firstLine="426"/>
        <w:jc w:val="both"/>
      </w:pPr>
      <w:r>
        <w:t xml:space="preserve">    </w:t>
      </w:r>
      <w:r w:rsidR="00B32D61">
        <w:t xml:space="preserve"> - koliki je iznos predvidljivih troškova prethodnog i stečajnog postupka,</w:t>
      </w:r>
    </w:p>
    <w:p w:rsidRDefault="00DD375D" w:rsidP="00944463" w:rsidR="00B32D61">
      <w:pPr>
        <w:spacing w:before="50"/>
        <w:jc w:val="both"/>
      </w:pPr>
      <w:r>
        <w:t>o čemu</w:t>
      </w:r>
      <w:r w:rsidR="00073D39">
        <w:t xml:space="preserve"> je duž</w:t>
      </w:r>
      <w:r w:rsidR="001872F9">
        <w:t>a</w:t>
      </w:r>
      <w:r w:rsidR="00073D39">
        <w:t>n</w:t>
      </w:r>
      <w:r w:rsidR="00B32D61">
        <w:t xml:space="preserve"> podnijeti s</w:t>
      </w:r>
      <w:r w:rsidR="005F6849">
        <w:t>udu pismeno izvješće u roku od 15</w:t>
      </w:r>
      <w:r w:rsidR="00B32D61">
        <w:t xml:space="preserve"> dana od dana dostave ovog rješenja, a nakon čega će sud odlučiti o daljnjem tijeku ovog postupka.</w:t>
      </w:r>
    </w:p>
    <w:p w:rsidRDefault="00BA0E2E" w:rsidP="006A5F54" w:rsidR="00944463" w:rsidRPr="00944463">
      <w:pPr>
        <w:pStyle w:val="Bezproreda"/>
        <w:spacing w:before="260"/>
        <w:ind w:firstLine="703"/>
        <w:jc w:val="both"/>
        <w:rPr>
          <w:rFonts w:cs="Times New Roman" w:hAnsi="Times New Roman" w:ascii="Times New Roman"/>
          <w:sz w:val="24"/>
          <w:szCs w:val="24"/>
        </w:rPr>
      </w:pPr>
      <w:r w:rsidRPr="00944463">
        <w:rPr>
          <w:rFonts w:cs="Times New Roman" w:hAnsi="Times New Roman" w:ascii="Times New Roman"/>
          <w:sz w:val="24"/>
          <w:szCs w:val="24"/>
        </w:rPr>
        <w:t xml:space="preserve">III. </w:t>
      </w:r>
      <w:r w:rsidR="00073D39">
        <w:rPr>
          <w:rFonts w:cs="Times New Roman" w:hAnsi="Times New Roman" w:ascii="Times New Roman"/>
          <w:sz w:val="24"/>
          <w:szCs w:val="24"/>
        </w:rPr>
        <w:t>Privremen</w:t>
      </w:r>
      <w:r w:rsidR="001872F9">
        <w:rPr>
          <w:rFonts w:cs="Times New Roman" w:hAnsi="Times New Roman" w:ascii="Times New Roman"/>
          <w:sz w:val="24"/>
          <w:szCs w:val="24"/>
        </w:rPr>
        <w:t>i</w:t>
      </w:r>
      <w:r w:rsidR="00E36906">
        <w:rPr>
          <w:rFonts w:cs="Times New Roman" w:hAnsi="Times New Roman" w:ascii="Times New Roman"/>
          <w:sz w:val="24"/>
          <w:szCs w:val="24"/>
        </w:rPr>
        <w:t xml:space="preserve"> </w:t>
      </w:r>
      <w:r w:rsidR="005F6849">
        <w:rPr>
          <w:rFonts w:cs="Times New Roman" w:hAnsi="Times New Roman" w:ascii="Times New Roman"/>
          <w:sz w:val="24"/>
          <w:szCs w:val="24"/>
        </w:rPr>
        <w:t>stečajn</w:t>
      </w:r>
      <w:r w:rsidR="001872F9">
        <w:rPr>
          <w:rFonts w:cs="Times New Roman" w:hAnsi="Times New Roman" w:ascii="Times New Roman"/>
          <w:sz w:val="24"/>
          <w:szCs w:val="24"/>
        </w:rPr>
        <w:t>i</w:t>
      </w:r>
      <w:r w:rsidR="00073D39">
        <w:rPr>
          <w:rFonts w:cs="Times New Roman" w:hAnsi="Times New Roman" w:ascii="Times New Roman"/>
          <w:sz w:val="24"/>
          <w:szCs w:val="24"/>
        </w:rPr>
        <w:t xml:space="preserve"> u</w:t>
      </w:r>
      <w:r w:rsidR="005F6849">
        <w:rPr>
          <w:rFonts w:cs="Times New Roman" w:hAnsi="Times New Roman" w:ascii="Times New Roman"/>
          <w:sz w:val="24"/>
          <w:szCs w:val="24"/>
        </w:rPr>
        <w:t>pravitel</w:t>
      </w:r>
      <w:r w:rsidR="001872F9">
        <w:rPr>
          <w:rFonts w:cs="Times New Roman" w:hAnsi="Times New Roman" w:ascii="Times New Roman"/>
          <w:sz w:val="24"/>
          <w:szCs w:val="24"/>
        </w:rPr>
        <w:t>j</w:t>
      </w:r>
      <w:r w:rsidR="005F6849">
        <w:rPr>
          <w:rFonts w:cs="Times New Roman" w:hAnsi="Times New Roman" w:ascii="Times New Roman"/>
          <w:sz w:val="24"/>
          <w:szCs w:val="24"/>
        </w:rPr>
        <w:t xml:space="preserve"> ovlašten</w:t>
      </w:r>
      <w:r w:rsidR="00944463" w:rsidRPr="00944463">
        <w:rPr>
          <w:rFonts w:cs="Times New Roman" w:hAnsi="Times New Roman" w:ascii="Times New Roman"/>
          <w:sz w:val="24"/>
          <w:szCs w:val="24"/>
        </w:rPr>
        <w:t xml:space="preserve"> je stupiti u poslovne prostorije dužnika te tamo provesti potrebne radnje. Tijela dužnika pravne osobe dužni su privremeno</w:t>
      </w:r>
      <w:r w:rsidR="001872F9">
        <w:rPr>
          <w:rFonts w:cs="Times New Roman" w:hAnsi="Times New Roman" w:ascii="Times New Roman"/>
          <w:sz w:val="24"/>
          <w:szCs w:val="24"/>
        </w:rPr>
        <w:t>m</w:t>
      </w:r>
      <w:r w:rsidR="003018C4">
        <w:rPr>
          <w:rFonts w:cs="Times New Roman" w:hAnsi="Times New Roman" w:ascii="Times New Roman"/>
          <w:sz w:val="24"/>
          <w:szCs w:val="24"/>
        </w:rPr>
        <w:t xml:space="preserve"> </w:t>
      </w:r>
      <w:r w:rsidR="00944463" w:rsidRPr="00944463">
        <w:rPr>
          <w:rFonts w:cs="Times New Roman" w:hAnsi="Times New Roman" w:ascii="Times New Roman"/>
          <w:sz w:val="24"/>
          <w:szCs w:val="24"/>
        </w:rPr>
        <w:t>stečajno</w:t>
      </w:r>
      <w:r w:rsidR="001872F9">
        <w:rPr>
          <w:rFonts w:cs="Times New Roman" w:hAnsi="Times New Roman" w:ascii="Times New Roman"/>
          <w:sz w:val="24"/>
          <w:szCs w:val="24"/>
        </w:rPr>
        <w:t>m</w:t>
      </w:r>
      <w:r w:rsidR="00944463" w:rsidRPr="00944463">
        <w:rPr>
          <w:rFonts w:cs="Times New Roman" w:hAnsi="Times New Roman" w:ascii="Times New Roman"/>
          <w:sz w:val="24"/>
          <w:szCs w:val="24"/>
        </w:rPr>
        <w:t xml:space="preserve"> </w:t>
      </w:r>
      <w:r w:rsidR="003018C4">
        <w:rPr>
          <w:rFonts w:cs="Times New Roman" w:hAnsi="Times New Roman" w:ascii="Times New Roman"/>
          <w:sz w:val="24"/>
          <w:szCs w:val="24"/>
        </w:rPr>
        <w:t>upravitelj</w:t>
      </w:r>
      <w:r w:rsidR="001872F9">
        <w:rPr>
          <w:rFonts w:cs="Times New Roman" w:hAnsi="Times New Roman" w:ascii="Times New Roman"/>
          <w:sz w:val="24"/>
          <w:szCs w:val="24"/>
        </w:rPr>
        <w:t>u</w:t>
      </w:r>
      <w:r w:rsidR="00944463" w:rsidRPr="00944463">
        <w:rPr>
          <w:rFonts w:cs="Times New Roman" w:hAnsi="Times New Roman" w:ascii="Times New Roman"/>
          <w:sz w:val="24"/>
          <w:szCs w:val="24"/>
        </w:rPr>
        <w:t xml:space="preserve"> dopustiti uvid u knjige i poslovnu dokumentaciju dužnika</w:t>
      </w:r>
      <w:r w:rsidR="00944463">
        <w:rPr>
          <w:rFonts w:cs="Times New Roman" w:hAnsi="Times New Roman" w:ascii="Times New Roman"/>
          <w:sz w:val="24"/>
          <w:szCs w:val="24"/>
        </w:rPr>
        <w:t>, a protiv dužnika</w:t>
      </w:r>
      <w:r w:rsidR="00944463" w:rsidRPr="00944463">
        <w:rPr>
          <w:rFonts w:cs="Times New Roman" w:hAnsi="Times New Roman" w:ascii="Times New Roman"/>
          <w:sz w:val="24"/>
          <w:szCs w:val="24"/>
        </w:rPr>
        <w:t xml:space="preserve"> odnosno članova njegovih tijela mogu se, radi pribavljanja potrebnih podataka i obavijesti, primijeniti mjere koje se radi toga mogu primijeniti protiv dužnika i članova njegovih tijela nakon otvaranja stečajnog postupka.</w:t>
      </w:r>
    </w:p>
    <w:p w:rsidRDefault="00BA0E2E" w:rsidP="006A5F54" w:rsidR="007075CE">
      <w:pPr>
        <w:pStyle w:val="Bezproreda"/>
        <w:spacing w:before="260"/>
        <w:ind w:firstLine="703"/>
        <w:jc w:val="both"/>
        <w:rPr>
          <w:rFonts w:cs="Times New Roman" w:hAnsi="Times New Roman" w:ascii="Times New Roman"/>
          <w:sz w:val="24"/>
          <w:szCs w:val="24"/>
        </w:rPr>
      </w:pPr>
      <w:r w:rsidRPr="00944463">
        <w:rPr>
          <w:rFonts w:cs="Times New Roman" w:hAnsi="Times New Roman" w:ascii="Times New Roman"/>
          <w:sz w:val="24"/>
          <w:szCs w:val="24"/>
        </w:rPr>
        <w:t>IV</w:t>
      </w:r>
      <w:r w:rsidR="00944463" w:rsidRPr="00944463">
        <w:rPr>
          <w:rFonts w:cs="Times New Roman" w:hAnsi="Times New Roman" w:ascii="Times New Roman"/>
          <w:sz w:val="24"/>
          <w:szCs w:val="24"/>
        </w:rPr>
        <w:t>. Određuje se upis točke I. izreke ovog rješenja u sudski registar.</w:t>
      </w:r>
    </w:p>
    <w:p w:rsidRDefault="00CD130B" w:rsidP="00AC67E7" w:rsidR="00BF565C">
      <w:pPr>
        <w:spacing w:after="140" w:before="240"/>
        <w:jc w:val="center"/>
      </w:pPr>
      <w:r w:rsidRPr="00944463">
        <w:t>Obrazloženje</w:t>
      </w:r>
    </w:p>
    <w:p w:rsidRDefault="00CD2DB1" w:rsidP="00CD2DB1" w:rsidR="00CD2DB1">
      <w:pPr>
        <w:spacing w:before="100"/>
        <w:ind w:firstLine="709"/>
        <w:jc w:val="both"/>
        <w:rPr>
          <w:rFonts w:cstheme="minorBidi" w:eastAsiaTheme="minorHAnsi"/>
          <w:lang w:eastAsia="en-US"/>
        </w:rPr>
      </w:pPr>
      <w:r w:rsidRPr="00CD2DB1">
        <w:rPr>
          <w:rFonts w:cstheme="minorBidi" w:eastAsiaTheme="minorHAnsi"/>
          <w:lang w:eastAsia="en-US"/>
        </w:rPr>
        <w:t>Financijska agencija, Regionalni centar Split, Podružnica Split, podnijela je ovom sudu 24. kolovoza 2017</w:t>
      </w:r>
      <w:r>
        <w:rPr>
          <w:rFonts w:cstheme="minorBidi" w:eastAsiaTheme="minorHAnsi"/>
          <w:lang w:eastAsia="en-US"/>
        </w:rPr>
        <w:t>. godine, na temelju odredbe članka</w:t>
      </w:r>
      <w:r w:rsidRPr="00CD2DB1">
        <w:rPr>
          <w:rFonts w:cstheme="minorBidi" w:eastAsiaTheme="minorHAnsi"/>
          <w:lang w:eastAsia="en-US"/>
        </w:rPr>
        <w:t xml:space="preserve"> 110. st</w:t>
      </w:r>
      <w:r>
        <w:rPr>
          <w:rFonts w:cstheme="minorBidi" w:eastAsiaTheme="minorHAnsi"/>
          <w:lang w:eastAsia="en-US"/>
        </w:rPr>
        <w:t xml:space="preserve">avka 1. </w:t>
      </w:r>
      <w:r w:rsidRPr="00CD2DB1">
        <w:rPr>
          <w:rFonts w:eastAsiaTheme="minorHAnsi"/>
          <w:lang w:eastAsia="en-US"/>
        </w:rPr>
        <w:t>Stečajnog zakona („Narodne novine“ 71/15 i 104/17; dalje SZ)</w:t>
      </w:r>
      <w:r w:rsidRPr="00CD2DB1">
        <w:rPr>
          <w:rFonts w:cstheme="minorBidi" w:eastAsiaTheme="minorHAnsi"/>
          <w:lang w:eastAsia="en-US"/>
        </w:rPr>
        <w:t>, prijedlog za otvaranje stečajnog postupka nad dužnikom HIRON d.o.o., OIB: 75313917705, Split, Pujanke 53.</w:t>
      </w:r>
      <w:r>
        <w:rPr>
          <w:rFonts w:cstheme="minorBidi" w:eastAsiaTheme="minorHAnsi"/>
          <w:lang w:eastAsia="en-US"/>
        </w:rPr>
        <w:t xml:space="preserve"> </w:t>
      </w:r>
      <w:r w:rsidRPr="00CD2DB1">
        <w:rPr>
          <w:rFonts w:cstheme="minorBidi" w:eastAsiaTheme="minorHAnsi"/>
          <w:lang w:eastAsia="en-US"/>
        </w:rPr>
        <w:t xml:space="preserve">U prijedlogu se navodi da dužnik na </w:t>
      </w:r>
      <w:r>
        <w:rPr>
          <w:rFonts w:cstheme="minorBidi" w:eastAsiaTheme="minorHAnsi"/>
          <w:lang w:eastAsia="en-US"/>
        </w:rPr>
        <w:t xml:space="preserve">dan </w:t>
      </w:r>
      <w:r w:rsidRPr="00CD2DB1">
        <w:rPr>
          <w:rFonts w:cstheme="minorBidi" w:eastAsiaTheme="minorHAnsi"/>
          <w:lang w:eastAsia="en-US"/>
        </w:rPr>
        <w:t xml:space="preserve">17. kolovoza 2017. u Očevidniku redoslijeda osnova za plaćanje ima evidentirane neizvršene osnove za plaćanja u neprekinutom razdoblju od 120 dana, u </w:t>
      </w:r>
      <w:r w:rsidRPr="00CD2DB1">
        <w:rPr>
          <w:rFonts w:cstheme="minorBidi" w:eastAsiaTheme="minorHAnsi"/>
          <w:lang w:eastAsia="en-US"/>
        </w:rPr>
        <w:lastRenderedPageBreak/>
        <w:t xml:space="preserve">ukupnom iznosu od 32.374,93 kn, kao i da prema podacima koji su dostavljeni od Hrvatskog zavoda za mirovinsko osiguranje dužnik ima 2 zaposlena. </w:t>
      </w:r>
    </w:p>
    <w:p w:rsidRDefault="00A55AB7" w:rsidP="00A55AB7" w:rsidR="00A55AB7" w:rsidRPr="006879A0">
      <w:pPr>
        <w:spacing w:before="100"/>
        <w:ind w:firstLine="709"/>
        <w:jc w:val="both"/>
        <w:rPr>
          <w:rFonts w:cstheme="minorBidi" w:eastAsiaTheme="minorHAnsi"/>
          <w:lang w:eastAsia="en-US"/>
        </w:rPr>
      </w:pPr>
      <w:r w:rsidRPr="006879A0">
        <w:rPr>
          <w:rFonts w:cstheme="minorBidi" w:eastAsiaTheme="minorHAnsi"/>
          <w:lang w:eastAsia="en-US"/>
        </w:rPr>
        <w:t>Rješenjem ovog suda poslovni broj 11.St-</w:t>
      </w:r>
      <w:r w:rsidR="00CD2DB1">
        <w:rPr>
          <w:rFonts w:cstheme="minorBidi" w:eastAsiaTheme="minorHAnsi"/>
          <w:lang w:eastAsia="en-US"/>
        </w:rPr>
        <w:t>826/2017</w:t>
      </w:r>
      <w:r>
        <w:rPr>
          <w:rFonts w:cstheme="minorBidi" w:eastAsiaTheme="minorHAnsi"/>
          <w:lang w:eastAsia="en-US"/>
        </w:rPr>
        <w:t xml:space="preserve"> od </w:t>
      </w:r>
      <w:r w:rsidR="00CD2DB1">
        <w:rPr>
          <w:rFonts w:cstheme="minorBidi" w:eastAsiaTheme="minorHAnsi"/>
          <w:lang w:eastAsia="en-US"/>
        </w:rPr>
        <w:t>3. studenog 2017</w:t>
      </w:r>
      <w:r w:rsidRPr="006879A0">
        <w:rPr>
          <w:rFonts w:cstheme="minorBidi" w:eastAsiaTheme="minorHAnsi"/>
          <w:lang w:eastAsia="en-US"/>
        </w:rPr>
        <w:t xml:space="preserve">. pokrenut je postupak radi utvrđenja uvjeta za otvaranje stečajnog postupka (prethodni postupak). </w:t>
      </w:r>
    </w:p>
    <w:p w:rsidRDefault="00A55AB7" w:rsidP="00CD2DB1" w:rsidR="00CD2DB1">
      <w:pPr>
        <w:spacing w:before="100"/>
        <w:ind w:firstLine="709"/>
        <w:jc w:val="both"/>
        <w:rPr>
          <w:rFonts w:cstheme="minorBidi" w:eastAsiaTheme="minorHAnsi"/>
          <w:lang w:eastAsia="en-US"/>
        </w:rPr>
      </w:pPr>
      <w:r w:rsidRPr="006879A0">
        <w:rPr>
          <w:rFonts w:cstheme="minorBidi" w:eastAsiaTheme="minorHAnsi"/>
          <w:lang w:eastAsia="en-US"/>
        </w:rPr>
        <w:t xml:space="preserve">Na ročište radi očitovanja o </w:t>
      </w:r>
      <w:r w:rsidR="00CD2DB1">
        <w:rPr>
          <w:rFonts w:cstheme="minorBidi" w:eastAsiaTheme="minorHAnsi"/>
          <w:lang w:eastAsia="en-US"/>
        </w:rPr>
        <w:t>prijedlogu</w:t>
      </w:r>
      <w:r w:rsidRPr="006879A0">
        <w:rPr>
          <w:rFonts w:cstheme="minorBidi" w:eastAsiaTheme="minorHAnsi"/>
          <w:lang w:eastAsia="en-US"/>
        </w:rPr>
        <w:t xml:space="preserve"> za otvaranje stečajnog postupka</w:t>
      </w:r>
      <w:r w:rsidR="00CD2DB1">
        <w:rPr>
          <w:rFonts w:cstheme="minorBidi" w:eastAsiaTheme="minorHAnsi"/>
          <w:lang w:eastAsia="en-US"/>
        </w:rPr>
        <w:t>,</w:t>
      </w:r>
      <w:r w:rsidRPr="006879A0">
        <w:rPr>
          <w:rFonts w:cstheme="minorBidi" w:eastAsiaTheme="minorHAnsi"/>
          <w:lang w:eastAsia="en-US"/>
        </w:rPr>
        <w:t xml:space="preserve"> održano </w:t>
      </w:r>
      <w:r>
        <w:rPr>
          <w:rFonts w:cstheme="minorBidi" w:eastAsiaTheme="minorHAnsi"/>
          <w:lang w:eastAsia="en-US"/>
        </w:rPr>
        <w:t>2</w:t>
      </w:r>
      <w:r w:rsidR="00CD2DB1">
        <w:rPr>
          <w:rFonts w:cstheme="minorBidi" w:eastAsiaTheme="minorHAnsi"/>
          <w:lang w:eastAsia="en-US"/>
        </w:rPr>
        <w:t>3</w:t>
      </w:r>
      <w:r>
        <w:rPr>
          <w:rFonts w:cstheme="minorBidi" w:eastAsiaTheme="minorHAnsi"/>
          <w:lang w:eastAsia="en-US"/>
        </w:rPr>
        <w:t xml:space="preserve">. studenog </w:t>
      </w:r>
      <w:r w:rsidRPr="006879A0">
        <w:rPr>
          <w:rFonts w:cstheme="minorBidi" w:eastAsiaTheme="minorHAnsi"/>
          <w:lang w:eastAsia="en-US"/>
        </w:rPr>
        <w:t>2017.</w:t>
      </w:r>
      <w:r w:rsidR="00CD2DB1">
        <w:rPr>
          <w:rFonts w:cstheme="minorBidi" w:eastAsiaTheme="minorHAnsi"/>
          <w:lang w:eastAsia="en-US"/>
        </w:rPr>
        <w:t>,</w:t>
      </w:r>
      <w:r>
        <w:rPr>
          <w:rFonts w:cstheme="minorBidi" w:eastAsiaTheme="minorHAnsi"/>
          <w:lang w:eastAsia="en-US"/>
        </w:rPr>
        <w:t xml:space="preserve"> pristupio je</w:t>
      </w:r>
      <w:r w:rsidRPr="006879A0">
        <w:rPr>
          <w:rFonts w:cstheme="minorBidi" w:eastAsiaTheme="minorHAnsi"/>
          <w:lang w:eastAsia="en-US"/>
        </w:rPr>
        <w:t xml:space="preserve"> zastupnik po zakonu dužnika</w:t>
      </w:r>
      <w:r>
        <w:rPr>
          <w:rFonts w:cstheme="minorBidi" w:eastAsiaTheme="minorHAnsi"/>
          <w:lang w:eastAsia="en-US"/>
        </w:rPr>
        <w:t xml:space="preserve"> koji je naveo </w:t>
      </w:r>
      <w:r w:rsidR="00CD2DB1" w:rsidRPr="00CD2DB1">
        <w:rPr>
          <w:rFonts w:cstheme="minorBidi" w:eastAsiaTheme="minorHAnsi"/>
          <w:lang w:eastAsia="en-US"/>
        </w:rPr>
        <w:t>da je suglasan sa prijedlogom za otvaranje stečajnog postupka i da priznaje postojanje stečajnog razloga nesposobnosti za plaćanje na strani dužnika.</w:t>
      </w:r>
      <w:r w:rsidR="00CD2DB1">
        <w:rPr>
          <w:rFonts w:cstheme="minorBidi" w:eastAsiaTheme="minorHAnsi"/>
          <w:lang w:eastAsia="en-US"/>
        </w:rPr>
        <w:t xml:space="preserve"> </w:t>
      </w:r>
      <w:r w:rsidR="00CD2DB1" w:rsidRPr="00CD2DB1">
        <w:rPr>
          <w:rFonts w:cstheme="minorBidi" w:eastAsiaTheme="minorHAnsi"/>
          <w:lang w:eastAsia="en-US"/>
        </w:rPr>
        <w:t>Trgovačko društvo Hiron</w:t>
      </w:r>
      <w:r w:rsidR="00CD2DB1">
        <w:rPr>
          <w:rFonts w:cstheme="minorBidi" w:eastAsiaTheme="minorHAnsi"/>
          <w:lang w:eastAsia="en-US"/>
        </w:rPr>
        <w:t xml:space="preserve"> da se bavilo</w:t>
      </w:r>
      <w:r w:rsidR="00CD2DB1" w:rsidRPr="00CD2DB1">
        <w:rPr>
          <w:rFonts w:cstheme="minorBidi" w:eastAsiaTheme="minorHAnsi"/>
          <w:lang w:eastAsia="en-US"/>
        </w:rPr>
        <w:t xml:space="preserve"> ugostiteljstvom i turizmom te je imalo jedan fast food objekt naziva ˝Grgo˝ na križanju Velebitske i Vukovarske ulice u Splitu. Tu lokaciju</w:t>
      </w:r>
      <w:r w:rsidR="00CD2DB1">
        <w:rPr>
          <w:rFonts w:cstheme="minorBidi" w:eastAsiaTheme="minorHAnsi"/>
          <w:lang w:eastAsia="en-US"/>
        </w:rPr>
        <w:t xml:space="preserve"> da je</w:t>
      </w:r>
      <w:r w:rsidR="00CD2DB1" w:rsidRPr="00CD2DB1">
        <w:rPr>
          <w:rFonts w:cstheme="minorBidi" w:eastAsiaTheme="minorHAnsi"/>
          <w:lang w:eastAsia="en-US"/>
        </w:rPr>
        <w:t xml:space="preserve"> dobio kao branitelj te </w:t>
      </w:r>
      <w:r w:rsidR="00CD2DB1">
        <w:rPr>
          <w:rFonts w:cstheme="minorBidi" w:eastAsiaTheme="minorHAnsi"/>
          <w:lang w:eastAsia="en-US"/>
        </w:rPr>
        <w:t>je</w:t>
      </w:r>
      <w:r w:rsidR="00CD2DB1" w:rsidRPr="00CD2DB1">
        <w:rPr>
          <w:rFonts w:cstheme="minorBidi" w:eastAsiaTheme="minorHAnsi"/>
          <w:lang w:eastAsia="en-US"/>
        </w:rPr>
        <w:t xml:space="preserve"> ušao u partnerski odnos sa Tomislavom Ugljarom koji</w:t>
      </w:r>
      <w:r w:rsidR="00CD2DB1">
        <w:rPr>
          <w:rFonts w:cstheme="minorBidi" w:eastAsiaTheme="minorHAnsi"/>
          <w:lang w:eastAsia="en-US"/>
        </w:rPr>
        <w:t xml:space="preserve"> ga je</w:t>
      </w:r>
      <w:r w:rsidR="00CD2DB1" w:rsidRPr="00CD2DB1">
        <w:rPr>
          <w:rFonts w:cstheme="minorBidi" w:eastAsiaTheme="minorHAnsi"/>
          <w:lang w:eastAsia="en-US"/>
        </w:rPr>
        <w:t xml:space="preserve"> poslije prevario. Prije nekoliko mjeseci firma</w:t>
      </w:r>
      <w:r w:rsidR="00CD2DB1">
        <w:rPr>
          <w:rFonts w:cstheme="minorBidi" w:eastAsiaTheme="minorHAnsi"/>
          <w:lang w:eastAsia="en-US"/>
        </w:rPr>
        <w:t xml:space="preserve"> da</w:t>
      </w:r>
      <w:r w:rsidR="00CD2DB1" w:rsidRPr="00CD2DB1">
        <w:rPr>
          <w:rFonts w:cstheme="minorBidi" w:eastAsiaTheme="minorHAnsi"/>
          <w:lang w:eastAsia="en-US"/>
        </w:rPr>
        <w:t xml:space="preserve"> je dobila poziv od Čistoće za plaćanje određenih računa i tada </w:t>
      </w:r>
      <w:r w:rsidR="00CD2DB1">
        <w:rPr>
          <w:rFonts w:cstheme="minorBidi" w:eastAsiaTheme="minorHAnsi"/>
          <w:lang w:eastAsia="en-US"/>
        </w:rPr>
        <w:t>je</w:t>
      </w:r>
      <w:r w:rsidR="00CD2DB1" w:rsidRPr="00CD2DB1">
        <w:rPr>
          <w:rFonts w:cstheme="minorBidi" w:eastAsiaTheme="minorHAnsi"/>
          <w:lang w:eastAsia="en-US"/>
        </w:rPr>
        <w:t xml:space="preserve"> utvrdio da ˝nešto ne štima˝. Naime, Ugljar</w:t>
      </w:r>
      <w:r w:rsidR="00CD2DB1">
        <w:rPr>
          <w:rFonts w:cstheme="minorBidi" w:eastAsiaTheme="minorHAnsi"/>
          <w:lang w:eastAsia="en-US"/>
        </w:rPr>
        <w:t xml:space="preserve"> da</w:t>
      </w:r>
      <w:r w:rsidR="00CD2DB1" w:rsidRPr="00CD2DB1">
        <w:rPr>
          <w:rFonts w:cstheme="minorBidi" w:eastAsiaTheme="minorHAnsi"/>
          <w:lang w:eastAsia="en-US"/>
        </w:rPr>
        <w:t xml:space="preserve"> je bio stvar</w:t>
      </w:r>
      <w:r w:rsidR="00CD2DB1">
        <w:rPr>
          <w:rFonts w:cstheme="minorBidi" w:eastAsiaTheme="minorHAnsi"/>
          <w:lang w:eastAsia="en-US"/>
        </w:rPr>
        <w:t>n</w:t>
      </w:r>
      <w:r w:rsidR="00CD2DB1" w:rsidRPr="00CD2DB1">
        <w:rPr>
          <w:rFonts w:cstheme="minorBidi" w:eastAsiaTheme="minorHAnsi"/>
          <w:lang w:eastAsia="en-US"/>
        </w:rPr>
        <w:t xml:space="preserve">i direktor društva i jedini je on imao uvid u financijska izvješća društva. </w:t>
      </w:r>
      <w:r w:rsidR="00CD2DB1">
        <w:rPr>
          <w:rFonts w:cstheme="minorBidi" w:eastAsiaTheme="minorHAnsi"/>
          <w:lang w:eastAsia="en-US"/>
        </w:rPr>
        <w:t>Zastupnik po zakonu dužnika da nije im</w:t>
      </w:r>
      <w:r w:rsidR="00CD2DB1" w:rsidRPr="00CD2DB1">
        <w:rPr>
          <w:rFonts w:cstheme="minorBidi" w:eastAsiaTheme="minorHAnsi"/>
          <w:lang w:eastAsia="en-US"/>
        </w:rPr>
        <w:t xml:space="preserve">ao uvida u niti jedno financijsko izvješće u zadnjih osam godina, odnosno od osnutka društva. </w:t>
      </w:r>
      <w:r w:rsidR="00CD2DB1">
        <w:rPr>
          <w:rFonts w:cstheme="minorBidi" w:eastAsiaTheme="minorHAnsi"/>
          <w:lang w:eastAsia="en-US"/>
        </w:rPr>
        <w:t>D</w:t>
      </w:r>
      <w:r w:rsidR="00CD2DB1" w:rsidRPr="00CD2DB1">
        <w:rPr>
          <w:rFonts w:cstheme="minorBidi" w:eastAsiaTheme="minorHAnsi"/>
          <w:lang w:eastAsia="en-US"/>
        </w:rPr>
        <w:t>ruštvo</w:t>
      </w:r>
      <w:r w:rsidR="00CD2DB1">
        <w:rPr>
          <w:rFonts w:cstheme="minorBidi" w:eastAsiaTheme="minorHAnsi"/>
          <w:lang w:eastAsia="en-US"/>
        </w:rPr>
        <w:t xml:space="preserve"> da</w:t>
      </w:r>
      <w:r w:rsidR="00CD2DB1" w:rsidRPr="00CD2DB1">
        <w:rPr>
          <w:rFonts w:cstheme="minorBidi" w:eastAsiaTheme="minorHAnsi"/>
          <w:lang w:eastAsia="en-US"/>
        </w:rPr>
        <w:t xml:space="preserve"> je vodilo jedan sudski postupak i to parnični po tužbi mesara Perajice. U tom predmetu, tužitelj </w:t>
      </w:r>
      <w:r w:rsidR="00CD2DB1">
        <w:rPr>
          <w:rFonts w:cstheme="minorBidi" w:eastAsiaTheme="minorHAnsi"/>
          <w:lang w:eastAsia="en-US"/>
        </w:rPr>
        <w:t xml:space="preserve">da </w:t>
      </w:r>
      <w:r w:rsidR="00CD2DB1" w:rsidRPr="00CD2DB1">
        <w:rPr>
          <w:rFonts w:cstheme="minorBidi" w:eastAsiaTheme="minorHAnsi"/>
          <w:lang w:eastAsia="en-US"/>
        </w:rPr>
        <w:t>je uspio u sporu.</w:t>
      </w:r>
      <w:r w:rsidR="00CD2DB1">
        <w:rPr>
          <w:rFonts w:cstheme="minorBidi" w:eastAsiaTheme="minorHAnsi"/>
          <w:lang w:eastAsia="en-US"/>
        </w:rPr>
        <w:t xml:space="preserve"> Upitan vezano za imovinu društva, istakao je</w:t>
      </w:r>
      <w:r w:rsidR="00CD2DB1" w:rsidRPr="00CD2DB1">
        <w:rPr>
          <w:rFonts w:cstheme="minorBidi" w:eastAsiaTheme="minorHAnsi"/>
          <w:lang w:eastAsia="en-US"/>
        </w:rPr>
        <w:t xml:space="preserve"> da nema nikakvih saznanja o tome ima li društvo ikakve likvidne stečajne mase – to bi trebalo pitati Tomislava Ugljara. Naime, </w:t>
      </w:r>
      <w:r w:rsidR="00CD2DB1">
        <w:rPr>
          <w:rFonts w:cstheme="minorBidi" w:eastAsiaTheme="minorHAnsi"/>
          <w:lang w:eastAsia="en-US"/>
        </w:rPr>
        <w:t>on da nije</w:t>
      </w:r>
      <w:r w:rsidR="00CD2DB1" w:rsidRPr="00CD2DB1">
        <w:rPr>
          <w:rFonts w:cstheme="minorBidi" w:eastAsiaTheme="minorHAnsi"/>
          <w:lang w:eastAsia="en-US"/>
        </w:rPr>
        <w:t xml:space="preserve"> dobivao nikakva izvješća niti bilo kakve druge podatke o poslovanju društva.</w:t>
      </w:r>
      <w:r w:rsidR="00CD2DB1">
        <w:rPr>
          <w:rFonts w:cstheme="minorBidi" w:eastAsiaTheme="minorHAnsi"/>
          <w:lang w:eastAsia="en-US"/>
        </w:rPr>
        <w:t xml:space="preserve"> </w:t>
      </w:r>
      <w:r w:rsidR="00CD2DB1" w:rsidRPr="00CD2DB1">
        <w:rPr>
          <w:rFonts w:cstheme="minorBidi" w:eastAsiaTheme="minorHAnsi"/>
          <w:lang w:eastAsia="en-US"/>
        </w:rPr>
        <w:t xml:space="preserve">Na poseban upit suda čiji je fast food ˝Grgo˝ o kojem je govorio u svom iskazu, </w:t>
      </w:r>
      <w:r w:rsidR="00CD2DB1">
        <w:rPr>
          <w:rFonts w:cstheme="minorBidi" w:eastAsiaTheme="minorHAnsi"/>
          <w:lang w:eastAsia="en-US"/>
        </w:rPr>
        <w:t>naveo je da ne</w:t>
      </w:r>
      <w:r w:rsidR="00CD2DB1" w:rsidRPr="00CD2DB1">
        <w:rPr>
          <w:rFonts w:cstheme="minorBidi" w:eastAsiaTheme="minorHAnsi"/>
          <w:lang w:eastAsia="en-US"/>
        </w:rPr>
        <w:t xml:space="preserve"> zna.</w:t>
      </w:r>
    </w:p>
    <w:p w:rsidRDefault="0036235C" w:rsidP="00CD2DB1" w:rsidR="00791D5A" w:rsidRPr="00791D5A">
      <w:pPr>
        <w:spacing w:before="100"/>
        <w:ind w:firstLine="709"/>
        <w:jc w:val="both"/>
        <w:rPr>
          <w:color w:val="000000"/>
        </w:rPr>
      </w:pPr>
      <w:r>
        <w:rPr>
          <w:color w:val="000000"/>
        </w:rPr>
        <w:t xml:space="preserve">Prema odredbi članka </w:t>
      </w:r>
      <w:r w:rsidR="00C24990">
        <w:rPr>
          <w:color w:val="000000"/>
        </w:rPr>
        <w:t>132</w:t>
      </w:r>
      <w:r>
        <w:rPr>
          <w:color w:val="000000"/>
        </w:rPr>
        <w:t>. stavka 1</w:t>
      </w:r>
      <w:r w:rsidR="002B21EE">
        <w:rPr>
          <w:color w:val="000000"/>
        </w:rPr>
        <w:t xml:space="preserve">. </w:t>
      </w:r>
      <w:r w:rsidR="002B21EE" w:rsidRPr="002B21EE">
        <w:rPr>
          <w:color w:val="000000"/>
        </w:rPr>
        <w:t>SZ</w:t>
      </w:r>
      <w:r w:rsidR="009728C3">
        <w:rPr>
          <w:color w:val="000000"/>
        </w:rPr>
        <w:t>-a</w:t>
      </w:r>
      <w:r w:rsidR="00791D5A" w:rsidRPr="00791D5A">
        <w:rPr>
          <w:color w:val="000000"/>
        </w:rPr>
        <w:t xml:space="preserve"> ako </w:t>
      </w:r>
      <w:r w:rsidR="00C24990">
        <w:rPr>
          <w:color w:val="000000"/>
        </w:rPr>
        <w:t>prije otvaranja stečajnog postupka sud</w:t>
      </w:r>
      <w:r w:rsidR="00791D5A" w:rsidRPr="00791D5A">
        <w:rPr>
          <w:color w:val="000000"/>
        </w:rPr>
        <w:t xml:space="preserve"> utvrdi da imovina dužnika koja bi ušla u stečajnu masu nije dovoljna niti za namirenje troškova tog postupka ili je neznatne vrijednosti, </w:t>
      </w:r>
      <w:r w:rsidR="00C24990">
        <w:rPr>
          <w:color w:val="000000"/>
        </w:rPr>
        <w:t>donijet će</w:t>
      </w:r>
      <w:r w:rsidR="00791D5A" w:rsidRPr="00791D5A">
        <w:rPr>
          <w:color w:val="000000"/>
        </w:rPr>
        <w:t xml:space="preserve"> odluku o otvaranju i zaključenju stečajnog postupka. </w:t>
      </w:r>
    </w:p>
    <w:p w:rsidRDefault="00791D5A" w:rsidP="00817C2D" w:rsidR="00791D5A">
      <w:pPr>
        <w:spacing w:before="100"/>
        <w:ind w:firstLine="703"/>
        <w:jc w:val="both"/>
        <w:rPr>
          <w:color w:val="000000"/>
        </w:rPr>
      </w:pPr>
      <w:r w:rsidRPr="00791D5A">
        <w:rPr>
          <w:color w:val="000000"/>
        </w:rPr>
        <w:t xml:space="preserve">S obzirom na to da u ovoj fazi stečajnog postupka nije </w:t>
      </w:r>
      <w:r w:rsidR="00E27C7D">
        <w:rPr>
          <w:color w:val="000000"/>
        </w:rPr>
        <w:t>nedvojbeno</w:t>
      </w:r>
      <w:r w:rsidRPr="00791D5A">
        <w:rPr>
          <w:color w:val="000000"/>
        </w:rPr>
        <w:t xml:space="preserve"> </w:t>
      </w:r>
      <w:r w:rsidR="00E27C7D">
        <w:rPr>
          <w:color w:val="000000"/>
        </w:rPr>
        <w:t>utvrđena</w:t>
      </w:r>
      <w:r w:rsidRPr="00791D5A">
        <w:rPr>
          <w:color w:val="000000"/>
        </w:rPr>
        <w:t xml:space="preserve"> mogućnost da se imovinom dužnika pokriju troškovi stečajnog postupka, sud je na temelju odredbe čl</w:t>
      </w:r>
      <w:r w:rsidR="0036235C">
        <w:rPr>
          <w:color w:val="000000"/>
        </w:rPr>
        <w:t>anka</w:t>
      </w:r>
      <w:r w:rsidRPr="00791D5A">
        <w:rPr>
          <w:color w:val="000000"/>
        </w:rPr>
        <w:t xml:space="preserve"> </w:t>
      </w:r>
      <w:r w:rsidR="00C24990">
        <w:rPr>
          <w:color w:val="000000"/>
        </w:rPr>
        <w:t>119</w:t>
      </w:r>
      <w:r w:rsidRPr="00791D5A">
        <w:rPr>
          <w:color w:val="000000"/>
        </w:rPr>
        <w:t>. SZ-a imenovao privremenog stečajnog upravitelja, čiji su zadaci određeni točkom II. ovog rješenja.</w:t>
      </w:r>
    </w:p>
    <w:p w:rsidRDefault="0036235C" w:rsidP="00817C2D" w:rsidR="00100A09">
      <w:pPr>
        <w:pStyle w:val="Bezproreda"/>
        <w:spacing w:before="100"/>
        <w:ind w:firstLine="708"/>
        <w:jc w:val="both"/>
        <w:rPr>
          <w:rFonts w:cs="Times New Roman" w:hAnsi="Times New Roman" w:ascii="Times New Roman"/>
          <w:sz w:val="24"/>
          <w:szCs w:val="24"/>
        </w:rPr>
      </w:pPr>
      <w:r>
        <w:rPr>
          <w:rFonts w:cs="Times New Roman" w:hAnsi="Times New Roman" w:ascii="Times New Roman"/>
          <w:color w:val="000000"/>
          <w:sz w:val="24"/>
          <w:szCs w:val="24"/>
        </w:rPr>
        <w:t>Naime, odredbom članka</w:t>
      </w:r>
      <w:r w:rsidR="00C24990">
        <w:rPr>
          <w:rFonts w:cs="Times New Roman" w:hAnsi="Times New Roman" w:ascii="Times New Roman"/>
          <w:color w:val="000000"/>
          <w:sz w:val="24"/>
          <w:szCs w:val="24"/>
        </w:rPr>
        <w:t xml:space="preserve"> 118.</w:t>
      </w:r>
      <w:r w:rsidR="00C24990">
        <w:rPr>
          <w:rFonts w:cs="Times New Roman" w:hAnsi="Times New Roman" w:ascii="Times New Roman"/>
          <w:sz w:val="24"/>
          <w:szCs w:val="24"/>
        </w:rPr>
        <w:t xml:space="preserve"> SZ-a</w:t>
      </w:r>
      <w:r w:rsidR="00100A09">
        <w:rPr>
          <w:rFonts w:cs="Times New Roman" w:hAnsi="Times New Roman" w:ascii="Times New Roman"/>
          <w:sz w:val="24"/>
          <w:szCs w:val="24"/>
        </w:rPr>
        <w:t xml:space="preserve"> propisano je da će stečajni sudac rješenjem o pokretanju prethodnog postupka ili naknadnim rješenjem na zahtjev predlagatelja ili po službenoj dužnosti odrediti sve mjere koje smatra potrebnim kako bi se spriječilo da do donošenja odluke o prijedlogu za otvaranje stečajnog postupka ne nastupe takve promjene imovinskog položaja dužnika koje bi za vjerovnike mogle biti nepovoljne. Stavkom 2. istog članka propisano je da stečajni sudac može osobito postaviti privremenog stečajnog upravitelja, na kojega se na odgovarajući način primjenjuju odredbe toga Zakona o stečajnom upravitelju.</w:t>
      </w:r>
    </w:p>
    <w:p w:rsidRDefault="00C24990" w:rsidP="00817C2D" w:rsidR="00100A09">
      <w:pPr>
        <w:pStyle w:val="Bezproreda"/>
        <w:spacing w:before="100"/>
        <w:ind w:firstLine="708"/>
        <w:jc w:val="both"/>
        <w:rPr>
          <w:rFonts w:cs="Times New Roman" w:hAnsi="Times New Roman" w:ascii="Times New Roman"/>
          <w:sz w:val="24"/>
          <w:szCs w:val="24"/>
        </w:rPr>
      </w:pPr>
      <w:r>
        <w:rPr>
          <w:rFonts w:cs="Times New Roman" w:hAnsi="Times New Roman" w:ascii="Times New Roman"/>
          <w:sz w:val="24"/>
          <w:szCs w:val="24"/>
        </w:rPr>
        <w:t>Odredbom čl</w:t>
      </w:r>
      <w:r w:rsidR="0036235C">
        <w:rPr>
          <w:rFonts w:cs="Times New Roman" w:hAnsi="Times New Roman" w:ascii="Times New Roman"/>
          <w:sz w:val="24"/>
          <w:szCs w:val="24"/>
        </w:rPr>
        <w:t>anka</w:t>
      </w:r>
      <w:r>
        <w:rPr>
          <w:rFonts w:cs="Times New Roman" w:hAnsi="Times New Roman" w:ascii="Times New Roman"/>
          <w:sz w:val="24"/>
          <w:szCs w:val="24"/>
        </w:rPr>
        <w:t xml:space="preserve"> 119</w:t>
      </w:r>
      <w:r w:rsidR="00100A09">
        <w:rPr>
          <w:rFonts w:cs="Times New Roman" w:hAnsi="Times New Roman" w:ascii="Times New Roman"/>
          <w:sz w:val="24"/>
          <w:szCs w:val="24"/>
        </w:rPr>
        <w:t>. st</w:t>
      </w:r>
      <w:r w:rsidR="0036235C">
        <w:rPr>
          <w:rFonts w:cs="Times New Roman" w:hAnsi="Times New Roman" w:ascii="Times New Roman"/>
          <w:sz w:val="24"/>
          <w:szCs w:val="24"/>
        </w:rPr>
        <w:t>avka</w:t>
      </w:r>
      <w:r w:rsidR="00100A09">
        <w:rPr>
          <w:rFonts w:cs="Times New Roman" w:hAnsi="Times New Roman" w:ascii="Times New Roman"/>
          <w:sz w:val="24"/>
          <w:szCs w:val="24"/>
        </w:rPr>
        <w:t xml:space="preserve"> </w:t>
      </w:r>
      <w:r>
        <w:rPr>
          <w:rFonts w:cs="Times New Roman" w:hAnsi="Times New Roman" w:ascii="Times New Roman"/>
          <w:sz w:val="24"/>
          <w:szCs w:val="24"/>
        </w:rPr>
        <w:t>4</w:t>
      </w:r>
      <w:r w:rsidR="00944463">
        <w:rPr>
          <w:rFonts w:cs="Times New Roman" w:hAnsi="Times New Roman" w:ascii="Times New Roman"/>
          <w:sz w:val="24"/>
          <w:szCs w:val="24"/>
        </w:rPr>
        <w:t xml:space="preserve">. SZ-a propisano je da </w:t>
      </w:r>
      <w:r w:rsidR="005679DF">
        <w:rPr>
          <w:rFonts w:cs="Times New Roman" w:hAnsi="Times New Roman" w:ascii="Times New Roman"/>
          <w:sz w:val="24"/>
          <w:szCs w:val="24"/>
        </w:rPr>
        <w:t>postavi li se privremeni stečajni upravitelj u slučaju u kojemu nije određena zabrana raspolaganja, sud će utvrditi dužnosti privremenog stečajnog upravitelja.</w:t>
      </w:r>
    </w:p>
    <w:p w:rsidRDefault="005C0FD5" w:rsidP="00817C2D" w:rsidR="005C0FD5">
      <w:pPr>
        <w:pStyle w:val="Bezproreda"/>
        <w:spacing w:before="100"/>
        <w:ind w:firstLine="708"/>
        <w:jc w:val="both"/>
        <w:rPr>
          <w:rFonts w:cs="Times New Roman" w:hAnsi="Times New Roman" w:ascii="Times New Roman"/>
          <w:sz w:val="24"/>
          <w:szCs w:val="24"/>
        </w:rPr>
      </w:pPr>
      <w:r>
        <w:rPr>
          <w:rFonts w:cs="Times New Roman" w:hAnsi="Times New Roman" w:ascii="Times New Roman"/>
          <w:sz w:val="24"/>
          <w:szCs w:val="24"/>
        </w:rPr>
        <w:t>U konkretnom slučaju, a s obzirom na stanje u spisu, ovaj sud drži da je u ovoj fazi postupka nužno utvrditi (ne)postojanje</w:t>
      </w:r>
      <w:r w:rsidRPr="005C0FD5">
        <w:rPr>
          <w:rFonts w:cs="Times New Roman" w:hAnsi="Times New Roman" w:ascii="Times New Roman"/>
          <w:sz w:val="24"/>
          <w:szCs w:val="24"/>
        </w:rPr>
        <w:t xml:space="preserve"> uvjet</w:t>
      </w:r>
      <w:r>
        <w:rPr>
          <w:rFonts w:cs="Times New Roman" w:hAnsi="Times New Roman" w:ascii="Times New Roman"/>
          <w:sz w:val="24"/>
          <w:szCs w:val="24"/>
        </w:rPr>
        <w:t>a</w:t>
      </w:r>
      <w:r w:rsidRPr="005C0FD5">
        <w:rPr>
          <w:rFonts w:cs="Times New Roman" w:hAnsi="Times New Roman" w:ascii="Times New Roman"/>
          <w:sz w:val="24"/>
          <w:szCs w:val="24"/>
        </w:rPr>
        <w:t xml:space="preserve"> za otvaranje i vođenje stečajnog postupka, konkretno ispitati je </w:t>
      </w:r>
      <w:r>
        <w:rPr>
          <w:rFonts w:cs="Times New Roman" w:hAnsi="Times New Roman" w:ascii="Times New Roman"/>
          <w:sz w:val="24"/>
          <w:szCs w:val="24"/>
        </w:rPr>
        <w:t xml:space="preserve">li </w:t>
      </w:r>
      <w:r w:rsidRPr="005C0FD5">
        <w:rPr>
          <w:rFonts w:cs="Times New Roman" w:hAnsi="Times New Roman" w:ascii="Times New Roman"/>
          <w:sz w:val="24"/>
          <w:szCs w:val="24"/>
        </w:rPr>
        <w:t>dužnikova imovina uopće dostatna  za vođenje stečajnog postupka, jer ukoliko imovina nije dostatna niti za pokriće troškova postupka, tada ne postoje uvjeti za vođenje stečajnog postupka već uvjeti za otvaranje i istovremeno zaključenj</w:t>
      </w:r>
      <w:r w:rsidR="0036235C">
        <w:rPr>
          <w:rFonts w:cs="Times New Roman" w:hAnsi="Times New Roman" w:ascii="Times New Roman"/>
          <w:sz w:val="24"/>
          <w:szCs w:val="24"/>
        </w:rPr>
        <w:t>e stečaja nad dužnikom po članka</w:t>
      </w:r>
      <w:r w:rsidR="00C24990">
        <w:rPr>
          <w:rFonts w:cs="Times New Roman" w:hAnsi="Times New Roman" w:ascii="Times New Roman"/>
          <w:sz w:val="24"/>
          <w:szCs w:val="24"/>
        </w:rPr>
        <w:t xml:space="preserve"> 132</w:t>
      </w:r>
      <w:r w:rsidRPr="005C0FD5">
        <w:rPr>
          <w:rFonts w:cs="Times New Roman" w:hAnsi="Times New Roman" w:ascii="Times New Roman"/>
          <w:sz w:val="24"/>
          <w:szCs w:val="24"/>
        </w:rPr>
        <w:t>. SZ-a, a ukoliko dužnik ima imovine koju je potrebno u stečaju unovčiti i njome namiriti stečajne vjerovnike, tada će privremeni  stečajni upravitelj predložiti ne samo otvaranje, već i vođenje stečajnog postupka nad dužnikom.</w:t>
      </w:r>
    </w:p>
    <w:p w:rsidRDefault="004C7D41" w:rsidP="00817C2D" w:rsidR="005F6849">
      <w:pPr>
        <w:pStyle w:val="Bezproreda"/>
        <w:spacing w:before="100"/>
        <w:ind w:firstLine="708"/>
        <w:jc w:val="both"/>
        <w:rPr>
          <w:rFonts w:cs="Times New Roman" w:hAnsi="Times New Roman" w:ascii="Times New Roman"/>
          <w:sz w:val="24"/>
          <w:szCs w:val="24"/>
        </w:rPr>
      </w:pPr>
      <w:r w:rsidRPr="004C7D41">
        <w:rPr>
          <w:rFonts w:cs="Times New Roman" w:hAnsi="Times New Roman" w:ascii="Times New Roman"/>
          <w:sz w:val="24"/>
          <w:szCs w:val="24"/>
        </w:rPr>
        <w:lastRenderedPageBreak/>
        <w:t xml:space="preserve">Privremena stečajna upraviteljica Meri Šitić imenovana </w:t>
      </w:r>
      <w:r w:rsidR="005F6849" w:rsidRPr="005F6849">
        <w:rPr>
          <w:rFonts w:cs="Times New Roman" w:hAnsi="Times New Roman" w:ascii="Times New Roman"/>
          <w:sz w:val="24"/>
          <w:szCs w:val="24"/>
        </w:rPr>
        <w:t>je metodom slučajnog odabira sa liste A stečajnih upravitelja za područje Trgovačkog suda u Splitu u smislu odredbe čl</w:t>
      </w:r>
      <w:r w:rsidR="001D6B64">
        <w:rPr>
          <w:rFonts w:cs="Times New Roman" w:hAnsi="Times New Roman" w:ascii="Times New Roman"/>
          <w:sz w:val="24"/>
          <w:szCs w:val="24"/>
        </w:rPr>
        <w:t>anka</w:t>
      </w:r>
      <w:r w:rsidR="005F6849" w:rsidRPr="005F6849">
        <w:rPr>
          <w:rFonts w:cs="Times New Roman" w:hAnsi="Times New Roman" w:ascii="Times New Roman"/>
          <w:sz w:val="24"/>
          <w:szCs w:val="24"/>
        </w:rPr>
        <w:t xml:space="preserve"> 119. st</w:t>
      </w:r>
      <w:r w:rsidR="001D6B64">
        <w:rPr>
          <w:rFonts w:cs="Times New Roman" w:hAnsi="Times New Roman" w:ascii="Times New Roman"/>
          <w:sz w:val="24"/>
          <w:szCs w:val="24"/>
        </w:rPr>
        <w:t>avka</w:t>
      </w:r>
      <w:r w:rsidR="00244905">
        <w:rPr>
          <w:rFonts w:cs="Times New Roman" w:hAnsi="Times New Roman" w:ascii="Times New Roman"/>
          <w:sz w:val="24"/>
          <w:szCs w:val="24"/>
        </w:rPr>
        <w:t xml:space="preserve"> 6. i članka </w:t>
      </w:r>
      <w:r w:rsidR="005F6849" w:rsidRPr="005F6849">
        <w:rPr>
          <w:rFonts w:cs="Times New Roman" w:hAnsi="Times New Roman" w:ascii="Times New Roman"/>
          <w:sz w:val="24"/>
          <w:szCs w:val="24"/>
        </w:rPr>
        <w:t>85. SZ-</w:t>
      </w:r>
      <w:r w:rsidR="005F6849">
        <w:rPr>
          <w:rFonts w:cs="Times New Roman" w:hAnsi="Times New Roman" w:ascii="Times New Roman"/>
          <w:sz w:val="24"/>
          <w:szCs w:val="24"/>
        </w:rPr>
        <w:t>a.</w:t>
      </w:r>
    </w:p>
    <w:p w:rsidRDefault="00874E96" w:rsidP="00817C2D" w:rsidR="00B32D61">
      <w:pPr>
        <w:pStyle w:val="Bezproreda"/>
        <w:spacing w:before="100"/>
        <w:ind w:firstLine="708"/>
        <w:jc w:val="both"/>
      </w:pPr>
      <w:r>
        <w:rPr>
          <w:rFonts w:cs="Times New Roman" w:hAnsi="Times New Roman" w:ascii="Times New Roman"/>
          <w:sz w:val="24"/>
          <w:szCs w:val="24"/>
        </w:rPr>
        <w:t>Slijedom nave</w:t>
      </w:r>
      <w:r w:rsidR="005F6849">
        <w:rPr>
          <w:rFonts w:cs="Times New Roman" w:hAnsi="Times New Roman" w:ascii="Times New Roman"/>
          <w:sz w:val="24"/>
          <w:szCs w:val="24"/>
        </w:rPr>
        <w:t>denog, a temeljem odredbi</w:t>
      </w:r>
      <w:r w:rsidR="00C24990">
        <w:rPr>
          <w:rFonts w:cs="Times New Roman" w:hAnsi="Times New Roman" w:ascii="Times New Roman"/>
          <w:sz w:val="24"/>
          <w:szCs w:val="24"/>
        </w:rPr>
        <w:t xml:space="preserve"> čl. 118. i 119</w:t>
      </w:r>
      <w:r>
        <w:rPr>
          <w:rFonts w:cs="Times New Roman" w:hAnsi="Times New Roman" w:ascii="Times New Roman"/>
          <w:sz w:val="24"/>
          <w:szCs w:val="24"/>
        </w:rPr>
        <w:t>. SZ-a odlučeno je kao u izreci ovog rješenja.</w:t>
      </w:r>
    </w:p>
    <w:p w:rsidRDefault="00624775" w:rsidP="002B21EE" w:rsidR="00274174">
      <w:pPr>
        <w:spacing w:before="220"/>
        <w:jc w:val="center"/>
      </w:pPr>
      <w:r w:rsidRPr="00D25C4A">
        <w:t>U Spli</w:t>
      </w:r>
      <w:r w:rsidR="00122E18">
        <w:t xml:space="preserve">tu </w:t>
      </w:r>
      <w:r w:rsidR="004C7D41">
        <w:t>7</w:t>
      </w:r>
      <w:r w:rsidR="00071FC6">
        <w:t xml:space="preserve">. </w:t>
      </w:r>
      <w:r w:rsidR="009728C3">
        <w:t>studenog</w:t>
      </w:r>
      <w:r w:rsidR="00122E18">
        <w:t xml:space="preserve"> 2018.</w:t>
      </w:r>
    </w:p>
    <w:p w:rsidRDefault="00122E18" w:rsidP="002B21EE" w:rsidR="0033288D">
      <w:pPr>
        <w:spacing w:before="220"/>
        <w:ind w:left="6372"/>
        <w:jc w:val="center"/>
      </w:pPr>
      <w:r>
        <w:t>Sutkinja</w:t>
      </w:r>
    </w:p>
    <w:p w:rsidRDefault="00122E18" w:rsidP="0094096C" w:rsidR="00CF6CAC">
      <w:pPr>
        <w:ind w:left="6372"/>
        <w:jc w:val="center"/>
      </w:pPr>
      <w:r>
        <w:t>Ana Golub Gruić</w:t>
      </w:r>
      <w:r w:rsidR="00CF6CAC">
        <w:t>, v.r.</w:t>
      </w:r>
    </w:p>
    <w:p w:rsidRDefault="00CF6CAC" w:rsidP="008832A6" w:rsidR="00CF6CAC">
      <w:pPr>
        <w:jc w:val="right"/>
      </w:pPr>
      <w:r>
        <w:t>za točnost otpravka – ovlašteni službenik</w:t>
      </w:r>
    </w:p>
    <w:p w:rsidRDefault="00CF6CAC" w:rsidP="008832A6" w:rsidR="00CF6CAC">
      <w:pPr>
        <w:ind w:firstLine="708" w:left="4956"/>
        <w:jc w:val="center"/>
      </w:pPr>
      <w:r>
        <w:t>Ana Bosančić</w:t>
      </w:r>
    </w:p>
    <w:p w:rsidRDefault="0033288D" w:rsidP="00E36906" w:rsidR="0033288D">
      <w:pPr>
        <w:pStyle w:val="Tijeloteksta"/>
        <w:ind w:left="6372"/>
        <w:jc w:val="center"/>
      </w:pPr>
    </w:p>
    <w:p w:rsidRDefault="00122E18" w:rsidP="009728C3" w:rsidR="0033288D">
      <w:pPr>
        <w:spacing w:before="240"/>
        <w:jc w:val="both"/>
        <w:rPr>
          <w:lang w:eastAsia="en-US"/>
        </w:rPr>
      </w:pPr>
      <w:r>
        <w:rPr>
          <w:lang w:eastAsia="en-US"/>
        </w:rPr>
        <w:t>Uputa o pravnom lijeku</w:t>
      </w:r>
      <w:r w:rsidR="0033288D">
        <w:rPr>
          <w:lang w:eastAsia="en-US"/>
        </w:rPr>
        <w:t xml:space="preserve">: 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pismeno u tri primjerka, a o istoj odlučuje Visoki trgovački sud Republike Hrvatske. </w:t>
      </w:r>
    </w:p>
    <w:sectPr w:rsidSect="001D6B64" w:rsidR="0033288D">
      <w:headerReference w:type="even" r:id="rId11"/>
      <w:headerReference w:type="defaul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F6A9C" w:rsidR="004F6A9C">
      <w:r>
        <w:separator/>
      </w:r>
    </w:p>
  </w:endnote>
  <w:endnote w:id="0" w:type="continuationSeparator">
    <w:p w:rsidRDefault="004F6A9C" w:rsidR="004F6A9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F6A9C" w:rsidR="004F6A9C">
      <w:r>
        <w:separator/>
      </w:r>
    </w:p>
  </w:footnote>
  <w:footnote w:id="0" w:type="continuationSeparator">
    <w:p w:rsidRDefault="004F6A9C" w:rsidR="004F6A9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F17D0" w:rsidP="00274174" w:rsidR="002C052E">
    <w:pPr>
      <w:pStyle w:val="Zaglavlje"/>
      <w:framePr w:y="1" w:xAlign="center" w:vAnchor="text" w:hAnchor="margin" w:wrap="around"/>
      <w:rPr>
        <w:rStyle w:val="Brojstranice"/>
      </w:rPr>
    </w:pPr>
    <w:r>
      <w:rPr>
        <w:rStyle w:val="Brojstranice"/>
      </w:rPr>
      <w:fldChar w:fldCharType="begin"/>
    </w:r>
    <w:r w:rsidR="002C052E">
      <w:rPr>
        <w:rStyle w:val="Brojstranice"/>
      </w:rPr>
      <w:instrText xml:space="preserve">PAGE  </w:instrText>
    </w:r>
    <w:r>
      <w:rPr>
        <w:rStyle w:val="Brojstranice"/>
      </w:rPr>
      <w:fldChar w:fldCharType="end"/>
    </w:r>
  </w:p>
  <w:p w:rsidRDefault="002C052E" w:rsidR="002C052E">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F17D0" w:rsidP="00184DC9" w:rsidR="002C052E">
    <w:pPr>
      <w:pStyle w:val="Zaglavlje"/>
      <w:framePr w:y="1" w:xAlign="center" w:vAnchor="text" w:hAnchor="margin" w:wrap="around"/>
      <w:rPr>
        <w:rStyle w:val="Brojstranice"/>
      </w:rPr>
    </w:pPr>
    <w:r>
      <w:rPr>
        <w:rStyle w:val="Brojstranice"/>
      </w:rPr>
      <w:fldChar w:fldCharType="begin"/>
    </w:r>
    <w:r w:rsidR="002C052E">
      <w:rPr>
        <w:rStyle w:val="Brojstranice"/>
      </w:rPr>
      <w:instrText xml:space="preserve">PAGE  </w:instrText>
    </w:r>
    <w:r>
      <w:rPr>
        <w:rStyle w:val="Brojstranice"/>
      </w:rPr>
      <w:fldChar w:fldCharType="separate"/>
    </w:r>
    <w:r w:rsidR="00CF6CAC">
      <w:rPr>
        <w:rStyle w:val="Brojstranice"/>
        <w:noProof/>
      </w:rPr>
      <w:t>3</w:t>
    </w:r>
    <w:r>
      <w:rPr>
        <w:rStyle w:val="Brojstranice"/>
      </w:rPr>
      <w:fldChar w:fldCharType="end"/>
    </w:r>
  </w:p>
  <w:p w:rsidRDefault="00122E18" w:rsidP="00122E18" w:rsidR="00622B52">
    <w:pPr>
      <w:pStyle w:val="Zaglavlje"/>
      <w:jc w:val="right"/>
    </w:pPr>
    <w:r>
      <w:t xml:space="preserve">Poslovni broj: </w:t>
    </w:r>
    <w:r w:rsidR="001B3F30">
      <w:t>11.</w:t>
    </w:r>
    <w:r w:rsidR="00622B52">
      <w:t>St</w:t>
    </w:r>
    <w:r w:rsidR="001872F9">
      <w:t>-</w:t>
    </w:r>
    <w:r w:rsidR="00CD2DB1" w:rsidRPr="00CD2DB1">
      <w:t>826/2017-14</w:t>
    </w:r>
  </w:p>
  <w:p w:rsidRDefault="007A053B" w:rsidP="007A053B" w:rsidR="007A053B">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5D85E8F"/>
    <w:multiLevelType w:val="hybridMultilevel"/>
    <w:tmpl w:val="9AA42CD6"/>
    <w:lvl w:tplc="5DF295CE" w:ilvl="0">
      <w:start w:val="1"/>
      <w:numFmt w:val="upperRoman"/>
      <w:lvlText w:val="%1."/>
      <w:lvlJc w:val="left"/>
      <w:pPr>
        <w:ind w:hanging="720" w:left="2865"/>
      </w:pPr>
      <w:rPr>
        <w:rFonts w:hint="default"/>
      </w:rPr>
    </w:lvl>
    <w:lvl w:tentative="true" w:tplc="041A0019" w:ilvl="1">
      <w:start w:val="1"/>
      <w:numFmt w:val="lowerLetter"/>
      <w:lvlText w:val="%2."/>
      <w:lvlJc w:val="left"/>
      <w:pPr>
        <w:ind w:hanging="360" w:left="3225"/>
      </w:pPr>
    </w:lvl>
    <w:lvl w:tentative="true" w:tplc="041A001B" w:ilvl="2">
      <w:start w:val="1"/>
      <w:numFmt w:val="lowerRoman"/>
      <w:lvlText w:val="%3."/>
      <w:lvlJc w:val="right"/>
      <w:pPr>
        <w:ind w:hanging="180" w:left="3945"/>
      </w:pPr>
    </w:lvl>
    <w:lvl w:tentative="true" w:tplc="041A000F" w:ilvl="3">
      <w:start w:val="1"/>
      <w:numFmt w:val="decimal"/>
      <w:lvlText w:val="%4."/>
      <w:lvlJc w:val="left"/>
      <w:pPr>
        <w:ind w:hanging="360" w:left="4665"/>
      </w:pPr>
    </w:lvl>
    <w:lvl w:tentative="true" w:tplc="041A0019" w:ilvl="4">
      <w:start w:val="1"/>
      <w:numFmt w:val="lowerLetter"/>
      <w:lvlText w:val="%5."/>
      <w:lvlJc w:val="left"/>
      <w:pPr>
        <w:ind w:hanging="360" w:left="5385"/>
      </w:pPr>
    </w:lvl>
    <w:lvl w:tentative="true" w:tplc="041A001B" w:ilvl="5">
      <w:start w:val="1"/>
      <w:numFmt w:val="lowerRoman"/>
      <w:lvlText w:val="%6."/>
      <w:lvlJc w:val="right"/>
      <w:pPr>
        <w:ind w:hanging="180" w:left="6105"/>
      </w:pPr>
    </w:lvl>
    <w:lvl w:tentative="true" w:tplc="041A000F" w:ilvl="6">
      <w:start w:val="1"/>
      <w:numFmt w:val="decimal"/>
      <w:lvlText w:val="%7."/>
      <w:lvlJc w:val="left"/>
      <w:pPr>
        <w:ind w:hanging="360" w:left="6825"/>
      </w:pPr>
    </w:lvl>
    <w:lvl w:tentative="true" w:tplc="041A0019" w:ilvl="7">
      <w:start w:val="1"/>
      <w:numFmt w:val="lowerLetter"/>
      <w:lvlText w:val="%8."/>
      <w:lvlJc w:val="left"/>
      <w:pPr>
        <w:ind w:hanging="360" w:left="7545"/>
      </w:pPr>
    </w:lvl>
    <w:lvl w:tentative="true" w:tplc="041A001B" w:ilvl="8">
      <w:start w:val="1"/>
      <w:numFmt w:val="lowerRoman"/>
      <w:lvlText w:val="%9."/>
      <w:lvlJc w:val="right"/>
      <w:pPr>
        <w:ind w:hanging="180" w:left="8265"/>
      </w:pPr>
    </w:lvl>
  </w:abstractNum>
  <w:abstractNum w:abstractNumId="1">
    <w:nsid w:val="0D453E50"/>
    <w:multiLevelType w:val="hybridMultilevel"/>
    <w:tmpl w:val="515ED662"/>
    <w:lvl w:tplc="0798B200" w:ilvl="0">
      <w:start w:val="2"/>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20F337CE"/>
    <w:multiLevelType w:val="hybridMultilevel"/>
    <w:tmpl w:val="165E5B54"/>
    <w:lvl w:tplc="C1D6DCCC" w:ilvl="0">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3">
    <w:nsid w:val="29415FDF"/>
    <w:multiLevelType w:val="hybridMultilevel"/>
    <w:tmpl w:val="CAE2DD74"/>
    <w:lvl w:tplc="C06A2DA8" w:ilvl="0">
      <w:start w:val="1"/>
      <w:numFmt w:val="upperRoman"/>
      <w:lvlText w:val="%1."/>
      <w:lvlJc w:val="left"/>
      <w:pPr>
        <w:tabs>
          <w:tab w:pos="1425" w:val="num"/>
        </w:tabs>
        <w:ind w:hanging="720" w:left="1425"/>
      </w:pPr>
      <w:rPr>
        <w:rFonts w:hint="default"/>
      </w:rPr>
    </w:lvl>
    <w:lvl w:tentative="true" w:tplc="04090019" w:ilvl="1">
      <w:start w:val="1"/>
      <w:numFmt w:val="lowerLetter"/>
      <w:lvlText w:val="%2."/>
      <w:lvlJc w:val="left"/>
      <w:pPr>
        <w:tabs>
          <w:tab w:pos="1785" w:val="num"/>
        </w:tabs>
        <w:ind w:hanging="360" w:left="1785"/>
      </w:pPr>
    </w:lvl>
    <w:lvl w:tentative="true" w:tplc="0409001B" w:ilvl="2">
      <w:start w:val="1"/>
      <w:numFmt w:val="lowerRoman"/>
      <w:lvlText w:val="%3."/>
      <w:lvlJc w:val="right"/>
      <w:pPr>
        <w:tabs>
          <w:tab w:pos="2505" w:val="num"/>
        </w:tabs>
        <w:ind w:hanging="180" w:left="2505"/>
      </w:pPr>
    </w:lvl>
    <w:lvl w:tentative="true" w:tplc="0409000F" w:ilvl="3">
      <w:start w:val="1"/>
      <w:numFmt w:val="decimal"/>
      <w:lvlText w:val="%4."/>
      <w:lvlJc w:val="left"/>
      <w:pPr>
        <w:tabs>
          <w:tab w:pos="3225" w:val="num"/>
        </w:tabs>
        <w:ind w:hanging="360" w:left="3225"/>
      </w:pPr>
    </w:lvl>
    <w:lvl w:tentative="true" w:tplc="04090019" w:ilvl="4">
      <w:start w:val="1"/>
      <w:numFmt w:val="lowerLetter"/>
      <w:lvlText w:val="%5."/>
      <w:lvlJc w:val="left"/>
      <w:pPr>
        <w:tabs>
          <w:tab w:pos="3945" w:val="num"/>
        </w:tabs>
        <w:ind w:hanging="360" w:left="3945"/>
      </w:pPr>
    </w:lvl>
    <w:lvl w:tentative="true" w:tplc="0409001B" w:ilvl="5">
      <w:start w:val="1"/>
      <w:numFmt w:val="lowerRoman"/>
      <w:lvlText w:val="%6."/>
      <w:lvlJc w:val="right"/>
      <w:pPr>
        <w:tabs>
          <w:tab w:pos="4665" w:val="num"/>
        </w:tabs>
        <w:ind w:hanging="180" w:left="4665"/>
      </w:pPr>
    </w:lvl>
    <w:lvl w:tentative="true" w:tplc="0409000F" w:ilvl="6">
      <w:start w:val="1"/>
      <w:numFmt w:val="decimal"/>
      <w:lvlText w:val="%7."/>
      <w:lvlJc w:val="left"/>
      <w:pPr>
        <w:tabs>
          <w:tab w:pos="5385" w:val="num"/>
        </w:tabs>
        <w:ind w:hanging="360" w:left="5385"/>
      </w:pPr>
    </w:lvl>
    <w:lvl w:tentative="true" w:tplc="04090019" w:ilvl="7">
      <w:start w:val="1"/>
      <w:numFmt w:val="lowerLetter"/>
      <w:lvlText w:val="%8."/>
      <w:lvlJc w:val="left"/>
      <w:pPr>
        <w:tabs>
          <w:tab w:pos="6105" w:val="num"/>
        </w:tabs>
        <w:ind w:hanging="360" w:left="6105"/>
      </w:pPr>
    </w:lvl>
    <w:lvl w:tentative="true" w:tplc="0409001B" w:ilvl="8">
      <w:start w:val="1"/>
      <w:numFmt w:val="lowerRoman"/>
      <w:lvlText w:val="%9."/>
      <w:lvlJc w:val="right"/>
      <w:pPr>
        <w:tabs>
          <w:tab w:pos="6825" w:val="num"/>
        </w:tabs>
        <w:ind w:hanging="180" w:left="6825"/>
      </w:pPr>
    </w:lvl>
  </w:abstractNum>
  <w:abstractNum w:abstractNumId="4">
    <w:nsid w:val="33AE45D1"/>
    <w:multiLevelType w:val="hybridMultilevel"/>
    <w:tmpl w:val="D1986A18"/>
    <w:lvl w:tplc="900A64AE"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4FB6466B"/>
    <w:multiLevelType w:val="hybridMultilevel"/>
    <w:tmpl w:val="C5A024DC"/>
    <w:lvl w:tplc="041A0013" w:ilvl="0">
      <w:start w:val="1"/>
      <w:numFmt w:val="upperRoman"/>
      <w:lvlText w:val="%1."/>
      <w:lvlJc w:val="righ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59304E8D"/>
    <w:multiLevelType w:val="hybridMultilevel"/>
    <w:tmpl w:val="87264470"/>
    <w:lvl w:tplc="0409000F" w:ilvl="0">
      <w:start w:val="1"/>
      <w:numFmt w:val="decimal"/>
      <w:lvlText w:val="%1."/>
      <w:lvlJc w:val="left"/>
      <w:pPr>
        <w:tabs>
          <w:tab w:pos="720" w:val="num"/>
        </w:tabs>
        <w:ind w:hanging="360" w:left="720"/>
      </w:p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7">
    <w:nsid w:val="5C0213F5"/>
    <w:multiLevelType w:val="hybridMultilevel"/>
    <w:tmpl w:val="34FAB1F6"/>
    <w:lvl w:tplc="8522D10C" w:ilvl="0">
      <w:start w:val="3"/>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8">
    <w:nsid w:val="618F050C"/>
    <w:multiLevelType w:val="hybridMultilevel"/>
    <w:tmpl w:val="B6569346"/>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9">
    <w:nsid w:val="6777015B"/>
    <w:multiLevelType w:val="hybridMultilevel"/>
    <w:tmpl w:val="555656A6"/>
    <w:lvl w:tplc="BAC256BC"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0">
    <w:nsid w:val="6DAF1B4A"/>
    <w:multiLevelType w:val="hybridMultilevel"/>
    <w:tmpl w:val="199CE31A"/>
    <w:lvl w:tplc="67742AAA" w:ilvl="0">
      <w:start w:val="1"/>
      <w:numFmt w:val="upperRoman"/>
      <w:lvlText w:val="%1."/>
      <w:lvlJc w:val="left"/>
      <w:pPr>
        <w:tabs>
          <w:tab w:pos="1440" w:val="num"/>
        </w:tabs>
        <w:ind w:hanging="720" w:left="1440"/>
      </w:pPr>
      <w:rPr>
        <w:rFonts w:hint="default"/>
      </w:rPr>
    </w:lvl>
    <w:lvl w:tentative="true" w:tplc="04090019" w:ilvl="1">
      <w:start w:val="1"/>
      <w:numFmt w:val="lowerLetter"/>
      <w:lvlText w:val="%2."/>
      <w:lvlJc w:val="left"/>
      <w:pPr>
        <w:tabs>
          <w:tab w:pos="1800" w:val="num"/>
        </w:tabs>
        <w:ind w:hanging="360" w:left="1800"/>
      </w:pPr>
    </w:lvl>
    <w:lvl w:tentative="true" w:tplc="0409001B" w:ilvl="2">
      <w:start w:val="1"/>
      <w:numFmt w:val="lowerRoman"/>
      <w:lvlText w:val="%3."/>
      <w:lvlJc w:val="right"/>
      <w:pPr>
        <w:tabs>
          <w:tab w:pos="2520" w:val="num"/>
        </w:tabs>
        <w:ind w:hanging="180" w:left="2520"/>
      </w:pPr>
    </w:lvl>
    <w:lvl w:tentative="true" w:tplc="0409000F" w:ilvl="3">
      <w:start w:val="1"/>
      <w:numFmt w:val="decimal"/>
      <w:lvlText w:val="%4."/>
      <w:lvlJc w:val="left"/>
      <w:pPr>
        <w:tabs>
          <w:tab w:pos="3240" w:val="num"/>
        </w:tabs>
        <w:ind w:hanging="360" w:left="3240"/>
      </w:pPr>
    </w:lvl>
    <w:lvl w:tentative="true" w:tplc="04090019" w:ilvl="4">
      <w:start w:val="1"/>
      <w:numFmt w:val="lowerLetter"/>
      <w:lvlText w:val="%5."/>
      <w:lvlJc w:val="left"/>
      <w:pPr>
        <w:tabs>
          <w:tab w:pos="3960" w:val="num"/>
        </w:tabs>
        <w:ind w:hanging="360" w:left="3960"/>
      </w:pPr>
    </w:lvl>
    <w:lvl w:tentative="true" w:tplc="0409001B" w:ilvl="5">
      <w:start w:val="1"/>
      <w:numFmt w:val="lowerRoman"/>
      <w:lvlText w:val="%6."/>
      <w:lvlJc w:val="right"/>
      <w:pPr>
        <w:tabs>
          <w:tab w:pos="4680" w:val="num"/>
        </w:tabs>
        <w:ind w:hanging="180" w:left="4680"/>
      </w:pPr>
    </w:lvl>
    <w:lvl w:tentative="true" w:tplc="0409000F" w:ilvl="6">
      <w:start w:val="1"/>
      <w:numFmt w:val="decimal"/>
      <w:lvlText w:val="%7."/>
      <w:lvlJc w:val="left"/>
      <w:pPr>
        <w:tabs>
          <w:tab w:pos="5400" w:val="num"/>
        </w:tabs>
        <w:ind w:hanging="360" w:left="5400"/>
      </w:pPr>
    </w:lvl>
    <w:lvl w:tentative="true" w:tplc="04090019" w:ilvl="7">
      <w:start w:val="1"/>
      <w:numFmt w:val="lowerLetter"/>
      <w:lvlText w:val="%8."/>
      <w:lvlJc w:val="left"/>
      <w:pPr>
        <w:tabs>
          <w:tab w:pos="6120" w:val="num"/>
        </w:tabs>
        <w:ind w:hanging="360" w:left="6120"/>
      </w:pPr>
    </w:lvl>
    <w:lvl w:tentative="true" w:tplc="0409001B" w:ilvl="8">
      <w:start w:val="1"/>
      <w:numFmt w:val="lowerRoman"/>
      <w:lvlText w:val="%9."/>
      <w:lvlJc w:val="right"/>
      <w:pPr>
        <w:tabs>
          <w:tab w:pos="6840" w:val="num"/>
        </w:tabs>
        <w:ind w:hanging="180" w:left="6840"/>
      </w:pPr>
    </w:lvl>
  </w:abstractNum>
  <w:num w:numId="1">
    <w:abstractNumId w:val="8"/>
  </w:num>
  <w:num w:numId="2">
    <w:abstractNumId w:val="10"/>
  </w:num>
  <w:num w:numId="3">
    <w:abstractNumId w:val="2"/>
  </w:num>
  <w:num w:numId="4">
    <w:abstractNumId w:val="3"/>
  </w:num>
  <w:num w:numId="5">
    <w:abstractNumId w:val="7"/>
  </w:num>
  <w:num w:numId="6">
    <w:abstractNumId w:val="6"/>
  </w:num>
  <w:num w:numId="7">
    <w:abstractNumId w:val="9"/>
  </w:num>
  <w:num w:numId="8">
    <w:abstractNumId w:val="1"/>
  </w:num>
  <w:num w:numId="9">
    <w:abstractNumId w:val="0"/>
  </w:num>
  <w:num w:numId="10">
    <w:abstractNumId w:val="5"/>
  </w:num>
  <w:num w:numId="11">
    <w:abstractNumId w:val="4"/>
  </w:num>
  <w:num w:numId="1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08"/>
  <w:hyphenationZone w:val="425"/>
  <w:noPunctuationKerning/>
  <w:characterSpacingControl w:val="doNotCompress"/>
  <w:savePreviewPicture/>
  <w:hdrShapeDefaults>
    <o:shapedefaults v:ext="edit" spidmax="1556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0731C"/>
    <w:rsid w:val="00017CBD"/>
    <w:rsid w:val="00030128"/>
    <w:rsid w:val="00032A0A"/>
    <w:rsid w:val="0003320E"/>
    <w:rsid w:val="00036386"/>
    <w:rsid w:val="00044534"/>
    <w:rsid w:val="00053DE6"/>
    <w:rsid w:val="00071FC6"/>
    <w:rsid w:val="00073D39"/>
    <w:rsid w:val="00090C84"/>
    <w:rsid w:val="0009497C"/>
    <w:rsid w:val="000A1804"/>
    <w:rsid w:val="000A6287"/>
    <w:rsid w:val="000C2B16"/>
    <w:rsid w:val="000C6B76"/>
    <w:rsid w:val="000D5751"/>
    <w:rsid w:val="000D6238"/>
    <w:rsid w:val="000D6985"/>
    <w:rsid w:val="000E68B0"/>
    <w:rsid w:val="000F4DBC"/>
    <w:rsid w:val="00100A09"/>
    <w:rsid w:val="0010141B"/>
    <w:rsid w:val="001042C7"/>
    <w:rsid w:val="00104F7D"/>
    <w:rsid w:val="00122E18"/>
    <w:rsid w:val="00134C93"/>
    <w:rsid w:val="00136BB4"/>
    <w:rsid w:val="00142D71"/>
    <w:rsid w:val="001437F0"/>
    <w:rsid w:val="00152E22"/>
    <w:rsid w:val="00164D3C"/>
    <w:rsid w:val="00173FAA"/>
    <w:rsid w:val="00183A95"/>
    <w:rsid w:val="00184DC9"/>
    <w:rsid w:val="001872F9"/>
    <w:rsid w:val="001A0C3F"/>
    <w:rsid w:val="001A4936"/>
    <w:rsid w:val="001B3F30"/>
    <w:rsid w:val="001B69C1"/>
    <w:rsid w:val="001C3899"/>
    <w:rsid w:val="001D0722"/>
    <w:rsid w:val="001D4BCF"/>
    <w:rsid w:val="001D6B64"/>
    <w:rsid w:val="001D765A"/>
    <w:rsid w:val="001E16FE"/>
    <w:rsid w:val="001E3BD5"/>
    <w:rsid w:val="001F5C0E"/>
    <w:rsid w:val="00201032"/>
    <w:rsid w:val="00202945"/>
    <w:rsid w:val="00222C09"/>
    <w:rsid w:val="0023134F"/>
    <w:rsid w:val="002418A7"/>
    <w:rsid w:val="00244905"/>
    <w:rsid w:val="00245B5B"/>
    <w:rsid w:val="00247C4C"/>
    <w:rsid w:val="00253426"/>
    <w:rsid w:val="00257EDB"/>
    <w:rsid w:val="002670DE"/>
    <w:rsid w:val="00274174"/>
    <w:rsid w:val="002828EB"/>
    <w:rsid w:val="002851FA"/>
    <w:rsid w:val="00291191"/>
    <w:rsid w:val="00296D51"/>
    <w:rsid w:val="00296D86"/>
    <w:rsid w:val="002B17D0"/>
    <w:rsid w:val="002B21EE"/>
    <w:rsid w:val="002B4F3F"/>
    <w:rsid w:val="002C052E"/>
    <w:rsid w:val="002C0DC8"/>
    <w:rsid w:val="002C2C6D"/>
    <w:rsid w:val="002C5AB8"/>
    <w:rsid w:val="002C7ECE"/>
    <w:rsid w:val="002E2F58"/>
    <w:rsid w:val="002E4478"/>
    <w:rsid w:val="002E67E8"/>
    <w:rsid w:val="002F0942"/>
    <w:rsid w:val="002F2612"/>
    <w:rsid w:val="00300B89"/>
    <w:rsid w:val="003018C4"/>
    <w:rsid w:val="0030195D"/>
    <w:rsid w:val="00310B43"/>
    <w:rsid w:val="00317000"/>
    <w:rsid w:val="00322DED"/>
    <w:rsid w:val="00326A90"/>
    <w:rsid w:val="0033288D"/>
    <w:rsid w:val="00334F76"/>
    <w:rsid w:val="003370AF"/>
    <w:rsid w:val="00337473"/>
    <w:rsid w:val="00337E7C"/>
    <w:rsid w:val="0034751D"/>
    <w:rsid w:val="0036235C"/>
    <w:rsid w:val="003626BF"/>
    <w:rsid w:val="00376375"/>
    <w:rsid w:val="003948F1"/>
    <w:rsid w:val="003A1AD9"/>
    <w:rsid w:val="003B2A4C"/>
    <w:rsid w:val="003C213B"/>
    <w:rsid w:val="003C68B1"/>
    <w:rsid w:val="003D0520"/>
    <w:rsid w:val="003E31F5"/>
    <w:rsid w:val="003E7BF5"/>
    <w:rsid w:val="003F4F0D"/>
    <w:rsid w:val="003F6BF0"/>
    <w:rsid w:val="0040108E"/>
    <w:rsid w:val="004102E8"/>
    <w:rsid w:val="00416BD1"/>
    <w:rsid w:val="00417952"/>
    <w:rsid w:val="004219FE"/>
    <w:rsid w:val="00431E6C"/>
    <w:rsid w:val="00451411"/>
    <w:rsid w:val="00455337"/>
    <w:rsid w:val="004625C3"/>
    <w:rsid w:val="00463726"/>
    <w:rsid w:val="004942CD"/>
    <w:rsid w:val="004A2D6B"/>
    <w:rsid w:val="004B1D55"/>
    <w:rsid w:val="004B2CBF"/>
    <w:rsid w:val="004C7D41"/>
    <w:rsid w:val="004E0723"/>
    <w:rsid w:val="004F6A9C"/>
    <w:rsid w:val="00500A9E"/>
    <w:rsid w:val="00503FF0"/>
    <w:rsid w:val="00507A3A"/>
    <w:rsid w:val="00513725"/>
    <w:rsid w:val="005154FA"/>
    <w:rsid w:val="0052456A"/>
    <w:rsid w:val="00540F51"/>
    <w:rsid w:val="0054770D"/>
    <w:rsid w:val="00552EA4"/>
    <w:rsid w:val="005679DF"/>
    <w:rsid w:val="00571EFF"/>
    <w:rsid w:val="00574155"/>
    <w:rsid w:val="00587DEB"/>
    <w:rsid w:val="00591EFC"/>
    <w:rsid w:val="00597E79"/>
    <w:rsid w:val="005A4A13"/>
    <w:rsid w:val="005B02E1"/>
    <w:rsid w:val="005B6B4C"/>
    <w:rsid w:val="005B7DF7"/>
    <w:rsid w:val="005C0FD5"/>
    <w:rsid w:val="005D1238"/>
    <w:rsid w:val="005D2A88"/>
    <w:rsid w:val="005E33DE"/>
    <w:rsid w:val="005F0FF0"/>
    <w:rsid w:val="005F6849"/>
    <w:rsid w:val="006045CF"/>
    <w:rsid w:val="00612582"/>
    <w:rsid w:val="00615BDB"/>
    <w:rsid w:val="00622B52"/>
    <w:rsid w:val="00624775"/>
    <w:rsid w:val="00625C97"/>
    <w:rsid w:val="0063119E"/>
    <w:rsid w:val="00632AE9"/>
    <w:rsid w:val="0063302A"/>
    <w:rsid w:val="00634026"/>
    <w:rsid w:val="00644F0A"/>
    <w:rsid w:val="00645B15"/>
    <w:rsid w:val="00650552"/>
    <w:rsid w:val="00652CF7"/>
    <w:rsid w:val="00656371"/>
    <w:rsid w:val="0067248A"/>
    <w:rsid w:val="0067383E"/>
    <w:rsid w:val="00687FCE"/>
    <w:rsid w:val="00691E2D"/>
    <w:rsid w:val="006A06E9"/>
    <w:rsid w:val="006A5F54"/>
    <w:rsid w:val="006A6E63"/>
    <w:rsid w:val="006B7BBF"/>
    <w:rsid w:val="006B7E9F"/>
    <w:rsid w:val="006C189E"/>
    <w:rsid w:val="006C69FF"/>
    <w:rsid w:val="006D3B8B"/>
    <w:rsid w:val="006D4240"/>
    <w:rsid w:val="006D5D0E"/>
    <w:rsid w:val="006F2BBA"/>
    <w:rsid w:val="006F2D72"/>
    <w:rsid w:val="007075CE"/>
    <w:rsid w:val="00710B73"/>
    <w:rsid w:val="00722328"/>
    <w:rsid w:val="0072291F"/>
    <w:rsid w:val="00734609"/>
    <w:rsid w:val="00737CEC"/>
    <w:rsid w:val="00744D51"/>
    <w:rsid w:val="007557C2"/>
    <w:rsid w:val="00760AFF"/>
    <w:rsid w:val="0076471E"/>
    <w:rsid w:val="00770D0C"/>
    <w:rsid w:val="00773597"/>
    <w:rsid w:val="00783EAE"/>
    <w:rsid w:val="00791A9B"/>
    <w:rsid w:val="00791D5A"/>
    <w:rsid w:val="007973C7"/>
    <w:rsid w:val="007A053B"/>
    <w:rsid w:val="007A261F"/>
    <w:rsid w:val="007B3246"/>
    <w:rsid w:val="007B33DB"/>
    <w:rsid w:val="007C3335"/>
    <w:rsid w:val="007D2AE2"/>
    <w:rsid w:val="007D5932"/>
    <w:rsid w:val="007D7221"/>
    <w:rsid w:val="007E7511"/>
    <w:rsid w:val="008072B9"/>
    <w:rsid w:val="0080731C"/>
    <w:rsid w:val="00817C2D"/>
    <w:rsid w:val="008405A3"/>
    <w:rsid w:val="0087231D"/>
    <w:rsid w:val="00874E67"/>
    <w:rsid w:val="00874E96"/>
    <w:rsid w:val="008753A1"/>
    <w:rsid w:val="008776D1"/>
    <w:rsid w:val="00891AF6"/>
    <w:rsid w:val="008B1CB2"/>
    <w:rsid w:val="008B1D1B"/>
    <w:rsid w:val="008B5761"/>
    <w:rsid w:val="008D04C8"/>
    <w:rsid w:val="008D1D94"/>
    <w:rsid w:val="008D670B"/>
    <w:rsid w:val="008D7AD6"/>
    <w:rsid w:val="008E1397"/>
    <w:rsid w:val="008E3CD7"/>
    <w:rsid w:val="008E7715"/>
    <w:rsid w:val="008F17D0"/>
    <w:rsid w:val="008F50F0"/>
    <w:rsid w:val="0091271D"/>
    <w:rsid w:val="009247FF"/>
    <w:rsid w:val="0092488B"/>
    <w:rsid w:val="009306D7"/>
    <w:rsid w:val="0093689F"/>
    <w:rsid w:val="00944463"/>
    <w:rsid w:val="009535D7"/>
    <w:rsid w:val="009554D8"/>
    <w:rsid w:val="00964653"/>
    <w:rsid w:val="00970C4A"/>
    <w:rsid w:val="009728C3"/>
    <w:rsid w:val="00975497"/>
    <w:rsid w:val="00976EE9"/>
    <w:rsid w:val="009824E9"/>
    <w:rsid w:val="00982E0B"/>
    <w:rsid w:val="00986004"/>
    <w:rsid w:val="00996540"/>
    <w:rsid w:val="00997768"/>
    <w:rsid w:val="009A4850"/>
    <w:rsid w:val="009A51CA"/>
    <w:rsid w:val="009A575E"/>
    <w:rsid w:val="009C35C6"/>
    <w:rsid w:val="009C3999"/>
    <w:rsid w:val="009C5B47"/>
    <w:rsid w:val="009D3964"/>
    <w:rsid w:val="009D50CD"/>
    <w:rsid w:val="009D5518"/>
    <w:rsid w:val="009E5F19"/>
    <w:rsid w:val="009E6815"/>
    <w:rsid w:val="00A05C0B"/>
    <w:rsid w:val="00A05F49"/>
    <w:rsid w:val="00A1784B"/>
    <w:rsid w:val="00A21CC9"/>
    <w:rsid w:val="00A25FC5"/>
    <w:rsid w:val="00A44245"/>
    <w:rsid w:val="00A479A1"/>
    <w:rsid w:val="00A55AB7"/>
    <w:rsid w:val="00A67C46"/>
    <w:rsid w:val="00A82F19"/>
    <w:rsid w:val="00A85A47"/>
    <w:rsid w:val="00A862E1"/>
    <w:rsid w:val="00A96A74"/>
    <w:rsid w:val="00AA2378"/>
    <w:rsid w:val="00AA44E9"/>
    <w:rsid w:val="00AB3EC4"/>
    <w:rsid w:val="00AC67E7"/>
    <w:rsid w:val="00AF6214"/>
    <w:rsid w:val="00B00734"/>
    <w:rsid w:val="00B0350A"/>
    <w:rsid w:val="00B0418E"/>
    <w:rsid w:val="00B10E64"/>
    <w:rsid w:val="00B15D9E"/>
    <w:rsid w:val="00B16C50"/>
    <w:rsid w:val="00B178E0"/>
    <w:rsid w:val="00B203D7"/>
    <w:rsid w:val="00B26A44"/>
    <w:rsid w:val="00B30917"/>
    <w:rsid w:val="00B32D61"/>
    <w:rsid w:val="00B32FBF"/>
    <w:rsid w:val="00B35784"/>
    <w:rsid w:val="00B43F45"/>
    <w:rsid w:val="00B4472F"/>
    <w:rsid w:val="00B53F43"/>
    <w:rsid w:val="00B565F4"/>
    <w:rsid w:val="00B5784E"/>
    <w:rsid w:val="00B808AD"/>
    <w:rsid w:val="00B82C95"/>
    <w:rsid w:val="00B83CC3"/>
    <w:rsid w:val="00B854B7"/>
    <w:rsid w:val="00BA0E2E"/>
    <w:rsid w:val="00BA16C8"/>
    <w:rsid w:val="00BB1653"/>
    <w:rsid w:val="00BB42DD"/>
    <w:rsid w:val="00BB49E2"/>
    <w:rsid w:val="00BB5167"/>
    <w:rsid w:val="00BD3C4B"/>
    <w:rsid w:val="00BD5522"/>
    <w:rsid w:val="00BE0C02"/>
    <w:rsid w:val="00BE45AE"/>
    <w:rsid w:val="00BE7050"/>
    <w:rsid w:val="00BF1963"/>
    <w:rsid w:val="00BF38C9"/>
    <w:rsid w:val="00BF565C"/>
    <w:rsid w:val="00C14FA2"/>
    <w:rsid w:val="00C17890"/>
    <w:rsid w:val="00C22A73"/>
    <w:rsid w:val="00C24990"/>
    <w:rsid w:val="00C269E8"/>
    <w:rsid w:val="00C32105"/>
    <w:rsid w:val="00C324F4"/>
    <w:rsid w:val="00C43AF6"/>
    <w:rsid w:val="00C51C9E"/>
    <w:rsid w:val="00C66A63"/>
    <w:rsid w:val="00C7636C"/>
    <w:rsid w:val="00C76732"/>
    <w:rsid w:val="00C77464"/>
    <w:rsid w:val="00C8080D"/>
    <w:rsid w:val="00C83844"/>
    <w:rsid w:val="00C87D30"/>
    <w:rsid w:val="00CA3850"/>
    <w:rsid w:val="00CB0754"/>
    <w:rsid w:val="00CB7A53"/>
    <w:rsid w:val="00CC5968"/>
    <w:rsid w:val="00CC66EC"/>
    <w:rsid w:val="00CD130B"/>
    <w:rsid w:val="00CD24D7"/>
    <w:rsid w:val="00CD2DB1"/>
    <w:rsid w:val="00CE0E84"/>
    <w:rsid w:val="00CF4217"/>
    <w:rsid w:val="00CF528D"/>
    <w:rsid w:val="00CF6CAC"/>
    <w:rsid w:val="00D133E7"/>
    <w:rsid w:val="00D25C4A"/>
    <w:rsid w:val="00D270B4"/>
    <w:rsid w:val="00D53C14"/>
    <w:rsid w:val="00D62B20"/>
    <w:rsid w:val="00D67749"/>
    <w:rsid w:val="00D6793E"/>
    <w:rsid w:val="00D7242A"/>
    <w:rsid w:val="00D83F7C"/>
    <w:rsid w:val="00D84696"/>
    <w:rsid w:val="00D92816"/>
    <w:rsid w:val="00D97C04"/>
    <w:rsid w:val="00DB27DC"/>
    <w:rsid w:val="00DB35B4"/>
    <w:rsid w:val="00DB730F"/>
    <w:rsid w:val="00DC434F"/>
    <w:rsid w:val="00DC599E"/>
    <w:rsid w:val="00DD0D7D"/>
    <w:rsid w:val="00DD2508"/>
    <w:rsid w:val="00DD375D"/>
    <w:rsid w:val="00DD58C6"/>
    <w:rsid w:val="00DD6489"/>
    <w:rsid w:val="00DE0390"/>
    <w:rsid w:val="00DF6583"/>
    <w:rsid w:val="00DF7080"/>
    <w:rsid w:val="00E07AF7"/>
    <w:rsid w:val="00E11976"/>
    <w:rsid w:val="00E17605"/>
    <w:rsid w:val="00E20482"/>
    <w:rsid w:val="00E27C7D"/>
    <w:rsid w:val="00E304D9"/>
    <w:rsid w:val="00E36906"/>
    <w:rsid w:val="00E40216"/>
    <w:rsid w:val="00E439F9"/>
    <w:rsid w:val="00E44EB9"/>
    <w:rsid w:val="00E4525D"/>
    <w:rsid w:val="00E47AF4"/>
    <w:rsid w:val="00E52E3C"/>
    <w:rsid w:val="00E5386F"/>
    <w:rsid w:val="00E56435"/>
    <w:rsid w:val="00E56551"/>
    <w:rsid w:val="00E61F7E"/>
    <w:rsid w:val="00E77C4A"/>
    <w:rsid w:val="00E94F37"/>
    <w:rsid w:val="00EA3831"/>
    <w:rsid w:val="00EB4356"/>
    <w:rsid w:val="00EB61A8"/>
    <w:rsid w:val="00ED613B"/>
    <w:rsid w:val="00ED730A"/>
    <w:rsid w:val="00ED7820"/>
    <w:rsid w:val="00EE0A07"/>
    <w:rsid w:val="00EE1ADB"/>
    <w:rsid w:val="00EE4A8E"/>
    <w:rsid w:val="00EF2462"/>
    <w:rsid w:val="00F1067F"/>
    <w:rsid w:val="00F15389"/>
    <w:rsid w:val="00F160C0"/>
    <w:rsid w:val="00F229AB"/>
    <w:rsid w:val="00F26D31"/>
    <w:rsid w:val="00F325C6"/>
    <w:rsid w:val="00F4191B"/>
    <w:rsid w:val="00F42224"/>
    <w:rsid w:val="00F6246D"/>
    <w:rsid w:val="00F65E0C"/>
    <w:rsid w:val="00F66AF9"/>
    <w:rsid w:val="00F71D2B"/>
    <w:rsid w:val="00F86E37"/>
    <w:rsid w:val="00F918EB"/>
    <w:rsid w:val="00F93144"/>
    <w:rsid w:val="00FA156A"/>
    <w:rsid w:val="00FA2767"/>
    <w:rsid w:val="00FB07C0"/>
    <w:rsid w:val="00FB2957"/>
    <w:rsid w:val="00FB2B05"/>
    <w:rsid w:val="00FB503A"/>
    <w:rsid w:val="00FB52D3"/>
    <w:rsid w:val="00FC1BDD"/>
    <w:rsid w:val="00FC576D"/>
    <w:rsid w:val="00FD0FF9"/>
    <w:rsid w:val="00FD4EAD"/>
    <w:rsid w:val="00FD73AD"/>
    <w:rsid w:val="00FE0250"/>
    <w:rsid w:val="00FE37C6"/>
    <w:rsid w:val="00FE5020"/>
    <w:rsid w:val="00FE7994"/>
  </w:rsids>
  <m:mathPr>
    <m:mathFont m:val="Cambria Math"/>
    <m:brkBin m:val="before"/>
    <m:brkBinSub m:val="--"/>
    <m:smallFrac/>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556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9" w:type="paragraph">
    <w:name w:val="heading 9"/>
    <w:basedOn w:val="Normal"/>
    <w:next w:val="Normal"/>
    <w:qFormat/>
    <w:pPr>
      <w:spacing w:after="60" w:before="240"/>
      <w:outlineLvl w:val="8"/>
    </w:pPr>
    <w:rPr>
      <w:rFonts w:cs="Arial" w:hAnsi="Arial" w:ascii="Arial"/>
      <w:sz w:val="22"/>
      <w:szCs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4102E8"/>
    <w:pPr>
      <w:tabs>
        <w:tab w:pos="6810" w:val="left"/>
      </w:tabs>
      <w:jc w:val="both"/>
    </w:pPr>
  </w:style>
  <w:style w:styleId="Tekstbalonia" w:type="paragraph">
    <w:name w:val="Balloon Text"/>
    <w:basedOn w:val="Normal"/>
    <w:semiHidden/>
    <w:rsid w:val="009E6815"/>
    <w:rPr>
      <w:rFonts w:cs="Tahoma" w:hAnsi="Tahoma" w:ascii="Tahoma"/>
      <w:sz w:val="16"/>
      <w:szCs w:val="16"/>
    </w:rPr>
  </w:style>
  <w:style w:styleId="Zaglavlje" w:type="paragraph">
    <w:name w:val="header"/>
    <w:basedOn w:val="Normal"/>
    <w:rsid w:val="00274174"/>
    <w:pPr>
      <w:tabs>
        <w:tab w:pos="4320" w:val="center"/>
        <w:tab w:pos="8640" w:val="right"/>
      </w:tabs>
    </w:pPr>
  </w:style>
  <w:style w:styleId="Brojstranice" w:type="character">
    <w:name w:val="page number"/>
    <w:basedOn w:val="Zadanifontodlomka"/>
    <w:rsid w:val="00274174"/>
  </w:style>
  <w:style w:styleId="Podnoje" w:type="paragraph">
    <w:name w:val="footer"/>
    <w:basedOn w:val="Normal"/>
    <w:rsid w:val="00274174"/>
    <w:pPr>
      <w:tabs>
        <w:tab w:pos="4320" w:val="center"/>
        <w:tab w:pos="8640" w:val="right"/>
      </w:tabs>
    </w:pPr>
  </w:style>
  <w:style w:styleId="Tijeloteksta-uvlaka2" w:type="paragraph">
    <w:name w:val="Body Text Indent 2"/>
    <w:basedOn w:val="Normal"/>
    <w:rsid w:val="00996540"/>
    <w:pPr>
      <w:spacing w:lineRule="auto" w:line="480" w:after="120"/>
      <w:ind w:left="283"/>
    </w:pPr>
  </w:style>
  <w:style w:styleId="Odlomakpopisa" w:type="paragraph">
    <w:name w:val="List Paragraph"/>
    <w:basedOn w:val="Normal"/>
    <w:uiPriority w:val="34"/>
    <w:qFormat/>
    <w:rsid w:val="00571EFF"/>
    <w:pPr>
      <w:ind w:left="720"/>
      <w:contextualSpacing/>
    </w:pPr>
  </w:style>
  <w:style w:styleId="Bezproreda" w:type="paragraph">
    <w:name w:val="No Spacing"/>
    <w:uiPriority w:val="1"/>
    <w:qFormat/>
    <w:rsid w:val="00136BB4"/>
    <w:rPr>
      <w:rFonts w:cstheme="minorBidi" w:eastAsiaTheme="minorHAnsi" w:hAnsiTheme="minorHAnsi" w:asciiTheme="minorHAnsi"/>
      <w:sz w:val="22"/>
      <w:szCs w:val="22"/>
      <w:lang w:eastAsia="en-US"/>
    </w:rPr>
  </w:style>
  <w:style w:customStyle="true" w:styleId="TijelotekstaChar" w:type="character">
    <w:name w:val="Tijelo teksta Char"/>
    <w:basedOn w:val="Zadanifontodlomka"/>
    <w:link w:val="Tijeloteksta"/>
    <w:rsid w:val="0033288D"/>
    <w:rPr>
      <w:sz w:val="24"/>
      <w:szCs w:val="24"/>
    </w:rPr>
  </w:style>
  <w:style w:styleId="Reetkatablice" w:type="table">
    <w:name w:val="Table Grid"/>
    <w:basedOn w:val="Obinatablica"/>
    <w:rsid w:val="001B3F30"/>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rezerviranogmjesta" w:type="character">
    <w:name w:val="Placeholder Text"/>
    <w:basedOn w:val="Zadanifontodlomka"/>
    <w:uiPriority w:val="99"/>
    <w:semiHidden/>
    <w:rsid w:val="00CF6CAC"/>
    <w:rPr>
      <w:color w:val="808080"/>
      <w:bdr w:space="0" w:sz="0" w:color="auto" w:val="none"/>
      <w:shd w:fill="auto" w:color="auto" w:val="clear"/>
    </w:rPr>
  </w:style>
  <w:style w:customStyle="true" w:styleId="eSPISCCParagraphDefaultFont" w:type="character">
    <w:name w:val="eSPIS_CC_Paragraph Default Font"/>
    <w:basedOn w:val="Zadanifontodlomka"/>
    <w:rsid w:val="00CF6CAC"/>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CF6CAC"/>
    <w:rPr>
      <w:bdr w:space="0" w:sz="0" w:color="auto" w:val="none"/>
      <w:shd w:fill="FFFFCC" w:color="auto" w:val="clear"/>
      <w:lang w:val="hr-HR"/>
    </w:rPr>
  </w:style>
  <w:style w:customStyle="true" w:styleId="PozadinaSvijetloCrvena" w:type="character">
    <w:name w:val="Pozadina_SvijetloCrvena"/>
    <w:basedOn w:val="eSPISCCParagraphDefaultFont"/>
    <w:rsid w:val="00CF6CAC"/>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CF6CAC"/>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9" w:type="paragraph">
    <w:name w:val="heading 9"/>
    <w:basedOn w:val="Normal"/>
    <w:next w:val="Normal"/>
    <w:qFormat/>
    <w:pPr>
      <w:spacing w:after="60" w:before="240"/>
      <w:outlineLvl w:val="8"/>
    </w:pPr>
    <w:rPr>
      <w:rFonts w:ascii="Arial" w:cs="Arial" w:hAnsi="Arial"/>
      <w:sz w:val="22"/>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4102E8"/>
    <w:pPr>
      <w:tabs>
        <w:tab w:pos="6810" w:val="left"/>
      </w:tabs>
      <w:jc w:val="both"/>
    </w:pPr>
  </w:style>
  <w:style w:styleId="Tekstbalonia" w:type="paragraph">
    <w:name w:val="Balloon Text"/>
    <w:basedOn w:val="Normal"/>
    <w:semiHidden/>
    <w:rsid w:val="009E6815"/>
    <w:rPr>
      <w:rFonts w:ascii="Tahoma" w:cs="Tahoma" w:hAnsi="Tahoma"/>
      <w:sz w:val="16"/>
      <w:szCs w:val="16"/>
    </w:rPr>
  </w:style>
  <w:style w:styleId="Zaglavlje" w:type="paragraph">
    <w:name w:val="header"/>
    <w:basedOn w:val="Normal"/>
    <w:rsid w:val="00274174"/>
    <w:pPr>
      <w:tabs>
        <w:tab w:pos="4320" w:val="center"/>
        <w:tab w:pos="8640" w:val="right"/>
      </w:tabs>
    </w:pPr>
  </w:style>
  <w:style w:styleId="Brojstranice" w:type="character">
    <w:name w:val="page number"/>
    <w:basedOn w:val="Zadanifontodlomka"/>
    <w:rsid w:val="00274174"/>
  </w:style>
  <w:style w:styleId="Podnoje" w:type="paragraph">
    <w:name w:val="footer"/>
    <w:basedOn w:val="Normal"/>
    <w:rsid w:val="00274174"/>
    <w:pPr>
      <w:tabs>
        <w:tab w:pos="4320" w:val="center"/>
        <w:tab w:pos="8640" w:val="right"/>
      </w:tabs>
    </w:pPr>
  </w:style>
  <w:style w:styleId="Tijeloteksta-uvlaka2" w:type="paragraph">
    <w:name w:val="Body Text Indent 2"/>
    <w:basedOn w:val="Normal"/>
    <w:rsid w:val="00996540"/>
    <w:pPr>
      <w:spacing w:after="120" w:line="480" w:lineRule="auto"/>
      <w:ind w:left="283"/>
    </w:pPr>
  </w:style>
  <w:style w:styleId="Odlomakpopisa" w:type="paragraph">
    <w:name w:val="List Paragraph"/>
    <w:basedOn w:val="Normal"/>
    <w:uiPriority w:val="34"/>
    <w:qFormat/>
    <w:rsid w:val="00571EFF"/>
    <w:pPr>
      <w:ind w:left="720"/>
      <w:contextualSpacing/>
    </w:pPr>
  </w:style>
  <w:style w:styleId="Bezproreda" w:type="paragraph">
    <w:name w:val="No Spacing"/>
    <w:uiPriority w:val="1"/>
    <w:qFormat/>
    <w:rsid w:val="00136BB4"/>
    <w:rPr>
      <w:rFonts w:asciiTheme="minorHAnsi" w:cstheme="minorBidi" w:eastAsiaTheme="minorHAnsi" w:hAnsiTheme="minorHAnsi"/>
      <w:sz w:val="22"/>
      <w:szCs w:val="22"/>
      <w:lang w:eastAsia="en-US"/>
    </w:rPr>
  </w:style>
  <w:style w:customStyle="1" w:styleId="TijelotekstaChar" w:type="character">
    <w:name w:val="Tijelo teksta Char"/>
    <w:basedOn w:val="Zadanifontodlomka"/>
    <w:link w:val="Tijeloteksta"/>
    <w:rsid w:val="0033288D"/>
    <w:rPr>
      <w:sz w:val="24"/>
      <w:szCs w:val="24"/>
    </w:rPr>
  </w:style>
  <w:style w:styleId="Reetkatablice" w:type="table">
    <w:name w:val="Table Grid"/>
    <w:basedOn w:val="Obinatablica"/>
    <w:rsid w:val="001B3F30"/>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rezerviranogmjesta" w:type="character">
    <w:name w:val="Placeholder Text"/>
    <w:basedOn w:val="Zadanifontodlomka"/>
    <w:uiPriority w:val="99"/>
    <w:semiHidden/>
    <w:rsid w:val="00CF6CAC"/>
    <w:rPr>
      <w:color w:val="808080"/>
      <w:bdr w:color="auto" w:space="0" w:sz="0" w:val="none"/>
      <w:shd w:color="auto" w:fill="auto" w:val="clear"/>
    </w:rPr>
  </w:style>
  <w:style w:customStyle="1" w:styleId="eSPISCCParagraphDefaultFont" w:type="character">
    <w:name w:val="eSPIS_CC_Paragraph Default Font"/>
    <w:basedOn w:val="Zadanifontodlomka"/>
    <w:rsid w:val="00CF6CAC"/>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CF6CAC"/>
    <w:rPr>
      <w:bdr w:color="auto" w:space="0" w:sz="0" w:val="none"/>
      <w:shd w:color="auto" w:fill="FFFFCC" w:val="clear"/>
      <w:lang w:val="hr-HR"/>
    </w:rPr>
  </w:style>
  <w:style w:customStyle="1" w:styleId="PozadinaSvijetloCrvena" w:type="character">
    <w:name w:val="Pozadina_SvijetloCrvena"/>
    <w:basedOn w:val="eSPISCCParagraphDefaultFont"/>
    <w:rsid w:val="00CF6CAC"/>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CF6CAC"/>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9834518">
      <w:bodyDiv w:val="true"/>
      <w:marLeft w:val="0"/>
      <w:marRight w:val="0"/>
      <w:marTop w:val="0"/>
      <w:marBottom w:val="0"/>
      <w:divBdr>
        <w:top w:space="0" w:sz="0" w:color="auto" w:val="none"/>
        <w:left w:space="0" w:sz="0" w:color="auto" w:val="none"/>
        <w:bottom w:space="0" w:sz="0" w:color="auto" w:val="none"/>
        <w:right w:space="0" w:sz="0" w:color="auto" w:val="none"/>
      </w:divBdr>
    </w:div>
    <w:div w:id="168855879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7. studenog 2018.</izvorni_sadrzaj>
    <derivirana_varijabla naziv="DomainObject.DatumDonosenjaOdluke_1">7. studenog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Golub Gruić</izvorni_sadrzaj>
    <derivirana_varijabla naziv="DomainObject.DonositeljOdluke.Prezime_1">Golub Gruić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826</izvorni_sadrzaj>
    <derivirana_varijabla naziv="DomainObject.Predmet.Broj_1">826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kolovoza 2017.</izvorni_sadrzaj>
    <derivirana_varijabla naziv="DomainObject.Predmet.DatumOsnivanja_1">29. kolovoza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 (čl. 110 SZ-a) (609)</izvorni_sadrzaj>
    <derivirana_varijabla naziv="DomainObject.Predmet.Opis_1">Prijedlog za otvaranje stečajnog postupka (čl. 110 SZ-a) (609)</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St-826/2017</izvorni_sadrzaj>
    <derivirana_varijabla naziv="DomainObject.Predmet.OznakaBroj_1">St-826/2017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2 ZAPOSLENA</izvorni_sadrzaj>
    <derivirana_varijabla naziv="DomainObject.Predmet.PrimjedbaSuca_1">2 ZAPOSLENA</derivirana_varijabla>
  </DomainObject.Predmet.PrimjedbaSuca>
  <DomainObject.Predmet.ProtustrankaFormated>
    <izvorni_sadrzaj>  HIRON d.o.o. za ugostiteljstvo i turizam</izvorni_sadrzaj>
    <derivirana_varijabla naziv="DomainObject.Predmet.ProtustrankaFormated_1">  HIRON d.o.o. za ugostiteljstvo i turizam</derivirana_varijabla>
  </DomainObject.Predmet.ProtustrankaFormated>
  <DomainObject.Predmet.ProtustrankaFormatedOIB>
    <izvorni_sadrzaj>  HIRON d.o.o. za ugostiteljstvo i turizam, OIB 75313917705</izvorni_sadrzaj>
    <derivirana_varijabla naziv="DomainObject.Predmet.ProtustrankaFormatedOIB_1">  HIRON d.o.o. za ugostiteljstvo i turizam, OIB 75313917705</derivirana_varijabla>
  </DomainObject.Predmet.ProtustrankaFormatedOIB>
  <DomainObject.Predmet.ProtustrankaFormatedWithAdress>
    <izvorni_sadrzaj> HIRON d.o.o. za ugostiteljstvo i turizam, Pujanke 53, 21000 Split</izvorni_sadrzaj>
    <derivirana_varijabla naziv="DomainObject.Predmet.ProtustrankaFormatedWithAdress_1"> HIRON d.o.o. za ugostiteljstvo i turizam, Pujanke 53, 21000 Split</derivirana_varijabla>
  </DomainObject.Predmet.ProtustrankaFormatedWithAdress>
  <DomainObject.Predmet.ProtustrankaFormatedWithAdressOIB>
    <izvorni_sadrzaj> HIRON d.o.o. za ugostiteljstvo i turizam, OIB 75313917705, Pujanke 53, 21000 Split</izvorni_sadrzaj>
    <derivirana_varijabla naziv="DomainObject.Predmet.ProtustrankaFormatedWithAdressOIB_1"> HIRON d.o.o. za ugostiteljstvo i turizam, OIB 75313917705, Pujanke 53, 21000 Split</derivirana_varijabla>
  </DomainObject.Predmet.ProtustrankaFormatedWithAdressOIB>
  <DomainObject.Predmet.ProtustrankaWithAdress>
    <izvorni_sadrzaj>HIRON d.o.o. za ugostiteljstvo i turizam Pujanke 53, 21000 Split</izvorni_sadrzaj>
    <derivirana_varijabla naziv="DomainObject.Predmet.ProtustrankaWithAdress_1">HIRON d.o.o. za ugostiteljstvo i turizam Pujanke 53, 21000 Split</derivirana_varijabla>
  </DomainObject.Predmet.ProtustrankaWithAdress>
  <DomainObject.Predmet.ProtustrankaWithAdressOIB>
    <izvorni_sadrzaj>HIRON d.o.o. za ugostiteljstvo i turizam, OIB 75313917705, Pujanke 53, 21000 Split</izvorni_sadrzaj>
    <derivirana_varijabla naziv="DomainObject.Predmet.ProtustrankaWithAdressOIB_1">HIRON d.o.o. za ugostiteljstvo i turizam, OIB 75313917705, Pujanke 53, 21000 Split</derivirana_varijabla>
  </DomainObject.Predmet.ProtustrankaWithAdressOIB>
  <DomainObject.Predmet.ProtustrankaNazivFormated>
    <izvorni_sadrzaj>HIRON d.o.o. za ugostiteljstvo i turizam</izvorni_sadrzaj>
    <derivirana_varijabla naziv="DomainObject.Predmet.ProtustrankaNazivFormated_1">HIRON d.o.o. za ugostiteljstvo i turizam</derivirana_varijabla>
  </DomainObject.Predmet.ProtustrankaNazivFormated>
  <DomainObject.Predmet.ProtustrankaNazivFormatedOIB>
    <izvorni_sadrzaj>HIRON d.o.o. za ugostiteljstvo i turizam, OIB 75313917705</izvorni_sadrzaj>
    <derivirana_varijabla naziv="DomainObject.Predmet.ProtustrankaNazivFormatedOIB_1">HIRON d.o.o. za ugostiteljstvo i turizam, OIB 75313917705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Ref 11</izvorni_sadrzaj>
    <derivirana_varijabla naziv="DomainObject.Predmet.Referada.Oznaka_1">Ref 11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112</izvorni_sadrzaj>
    <derivirana_varijabla naziv="DomainObject.Predmet.Referada.Prostorija.Oznaka_1">112</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Ana Golub Gruić</izvorni_sadrzaj>
    <derivirana_varijabla naziv="DomainObject.Predmet.Referada.Sudac_1">Ana Golub Gruić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32374.93</izvorni_sadrzaj>
    <derivirana_varijabla naziv="DomainObject.Predmet.TrenutnaVrijednost_1">32374.93</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Ana Bosančić</izvorni_sadrzaj>
    <derivirana_varijabla naziv="DomainObject.Predmet.Zapisnicar_1">Ana Bosančić</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HIRON d.o.o. za ugostiteljstvo i turizam</item>
    </izvorni_sadrzaj>
    <derivirana_varijabla naziv="DomainObject.Predmet.ProtuStrankaListFormated_1">
      <item>HIRON d.o.o. za ugostiteljstvo i turizam</item>
    </derivirana_varijabla>
  </DomainObject.Predmet.ProtuStrankaListFormated>
  <DomainObject.Predmet.ProtuStrankaListFormatedOIB>
    <izvorni_sadrzaj>
      <item>HIRON d.o.o. za ugostiteljstvo i turizam, OIB 75313917705</item>
    </izvorni_sadrzaj>
    <derivirana_varijabla naziv="DomainObject.Predmet.ProtuStrankaListFormatedOIB_1">
      <item>HIRON d.o.o. za ugostiteljstvo i turizam, OIB 75313917705</item>
    </derivirana_varijabla>
  </DomainObject.Predmet.ProtuStrankaListFormatedOIB>
  <DomainObject.Predmet.ProtuStrankaListFormatedWithAdress>
    <izvorni_sadrzaj>
      <item>HIRON d.o.o. za ugostiteljstvo i turizam, Pujanke 53, 21000 Split</item>
    </izvorni_sadrzaj>
    <derivirana_varijabla naziv="DomainObject.Predmet.ProtuStrankaListFormatedWithAdress_1">
      <item>HIRON d.o.o. za ugostiteljstvo i turizam, Pujanke 53, 21000 Split</item>
    </derivirana_varijabla>
  </DomainObject.Predmet.ProtuStrankaListFormatedWithAdress>
  <DomainObject.Predmet.ProtuStrankaListFormatedWithAdressOIB>
    <izvorni_sadrzaj>
      <item>HIRON d.o.o. za ugostiteljstvo i turizam, OIB 75313917705, Pujanke 53, 21000 Split</item>
    </izvorni_sadrzaj>
    <derivirana_varijabla naziv="DomainObject.Predmet.ProtuStrankaListFormatedWithAdressOIB_1">
      <item>HIRON d.o.o. za ugostiteljstvo i turizam, OIB 75313917705, Pujanke 53, 21000 Split</item>
    </derivirana_varijabla>
  </DomainObject.Predmet.ProtuStrankaListFormatedWithAdressOIB>
  <DomainObject.Predmet.ProtuStrankaListNazivFormated>
    <izvorni_sadrzaj>
      <item>HIRON d.o.o. za ugostiteljstvo i turizam</item>
    </izvorni_sadrzaj>
    <derivirana_varijabla naziv="DomainObject.Predmet.ProtuStrankaListNazivFormated_1">
      <item>HIRON d.o.o. za ugostiteljstvo i turizam</item>
    </derivirana_varijabla>
  </DomainObject.Predmet.ProtuStrankaListNazivFormated>
  <DomainObject.Predmet.ProtuStrankaListNazivFormatedOIB>
    <izvorni_sadrzaj>
      <item>HIRON d.o.o. za ugostiteljstvo i turizam, OIB 75313917705</item>
    </izvorni_sadrzaj>
    <derivirana_varijabla naziv="DomainObject.Predmet.ProtuStrankaListNazivFormatedOIB_1">
      <item>HIRON d.o.o. za ugostiteljstvo i turizam, OIB 75313917705</item>
    </derivirana_varijabla>
  </DomainObject.Predmet.ProtuStrankaListNazivFormatedOIB>
  <DomainObject.Predmet.OstaliListFormated>
    <izvorni_sadrzaj>
      <item>Tomislav Ugljar</item>
      <item>Denis Jonjić</item>
    </izvorni_sadrzaj>
    <derivirana_varijabla naziv="DomainObject.Predmet.OstaliListFormated_1">
      <item>Tomislav Ugljar</item>
      <item>Denis Jonjić</item>
    </derivirana_varijabla>
  </DomainObject.Predmet.OstaliListFormated>
  <DomainObject.Predmet.OstaliListFormatedOIB>
    <izvorni_sadrzaj>
      <item>Tomislav Ugljar, OIB 23635513996</item>
      <item>Denis Jonjić, OIB 36779284135</item>
    </izvorni_sadrzaj>
    <derivirana_varijabla naziv="DomainObject.Predmet.OstaliListFormatedOIB_1">
      <item>Tomislav Ugljar, OIB 23635513996</item>
      <item>Denis Jonjić, OIB 36779284135</item>
    </derivirana_varijabla>
  </DomainObject.Predmet.OstaliListFormatedOIB>
  <DomainObject.Predmet.OstaliListFormatedWithAdress>
    <izvorni_sadrzaj>
      <item>Tomislav Ugljar, Pazdigradska 59, 21000 Split</item>
      <item>Denis Jonjić, Put Bana 9, 21311 Podstrana</item>
    </izvorni_sadrzaj>
    <derivirana_varijabla naziv="DomainObject.Predmet.OstaliListFormatedWithAdress_1">
      <item>Tomislav Ugljar, Pazdigradska 59, 21000 Split</item>
      <item>Denis Jonjić, Put Bana 9, 21311 Podstrana</item>
    </derivirana_varijabla>
  </DomainObject.Predmet.OstaliListFormatedWithAdress>
  <DomainObject.Predmet.OstaliListFormatedWithAdressOIB>
    <izvorni_sadrzaj>
      <item>Tomislav Ugljar, OIB 23635513996, Pazdigradska 59, 21000 Split</item>
      <item>Denis Jonjić, OIB 36779284135, Put Bana 9, 21311 Podstrana</item>
    </izvorni_sadrzaj>
    <derivirana_varijabla naziv="DomainObject.Predmet.OstaliListFormatedWithAdressOIB_1">
      <item>Tomislav Ugljar, OIB 23635513996, Pazdigradska 59, 21000 Split</item>
      <item>Denis Jonjić, OIB 36779284135, Put Bana 9, 21311 Podstrana</item>
    </derivirana_varijabla>
  </DomainObject.Predmet.OstaliListFormatedWithAdressOIB>
  <DomainObject.Predmet.OstaliListNazivFormated>
    <izvorni_sadrzaj>
      <item>Tomislav Ugljar</item>
      <item>Denis Jonjić</item>
    </izvorni_sadrzaj>
    <derivirana_varijabla naziv="DomainObject.Predmet.OstaliListNazivFormated_1">
      <item>Tomislav Ugljar</item>
      <item>Denis Jonjić</item>
    </derivirana_varijabla>
  </DomainObject.Predmet.OstaliListNazivFormated>
  <DomainObject.Predmet.OstaliListNazivFormatedOIB>
    <izvorni_sadrzaj>
      <item>Tomislav Ugljar, OIB 23635513996</item>
      <item>Denis Jonjić, OIB 36779284135</item>
    </izvorni_sadrzaj>
    <derivirana_varijabla naziv="DomainObject.Predmet.OstaliListNazivFormatedOIB_1">
      <item>Tomislav Ugljar, OIB 23635513996</item>
      <item>Denis Jonjić, OIB 36779284135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studenog 2018.</izvorni_sadrzaj>
    <derivirana_varijabla naziv="DomainObject.Datum_1">7. studenog 2018.</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HIRON d.o.o. za ugostiteljstvo i turizam</izvorni_sadrzaj>
    <derivirana_varijabla naziv="DomainObject.Predmet.ProtustrankaIDrugi_1">HIRON d.o.o. za ugostiteljstvo i turizam</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HIRON d.o.o. za ugostiteljstvo i turizam, OIB 75313917705, Pujanke 53, 21000 Split</izvorni_sadrzaj>
    <derivirana_varijabla naziv="DomainObject.Predmet.ProtustrankaIDrugiAdressOIB_1">HIRON d.o.o. za ugostiteljstvo i turizam, OIB 75313917705, Pujanke 53,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HIRON d.o.o. za ugostiteljstvo i turizam</item>
      <item>FINANCIJSKA AGENCIJA, RC SPLIT</item>
      <item>Tomislav Ugljar</item>
      <item>Denis Jonjić</item>
    </izvorni_sadrzaj>
    <derivirana_varijabla naziv="DomainObject.Predmet.SudioniciListNaziv_1">
      <item>HIRON d.o.o. za ugostiteljstvo i turizam</item>
      <item>FINANCIJSKA AGENCIJA, RC SPLIT</item>
      <item>Tomislav Ugljar</item>
      <item>Denis Jonjić</item>
    </derivirana_varijabla>
  </DomainObject.Predmet.SudioniciListNaziv>
  <DomainObject.Predmet.SudioniciListAdressOIB>
    <izvorni_sadrzaj>
      <item>HIRON d.o.o. za ugostiteljstvo i turizam, OIB 75313917705, Pujanke 53,21000 Split</item>
      <item>FINANCIJSKA AGENCIJA, RC SPLIT, OIB 85821130368, Mažuranićevo šetalište 24 b,21000 Split</item>
      <item>Tomislav Ugljar, OIB 23635513996, Pazdigradska 59,21000 Split</item>
      <item>Denis Jonjić, OIB 36779284135, Put Bana 9,21311 Podstrana</item>
    </izvorni_sadrzaj>
    <derivirana_varijabla naziv="DomainObject.Predmet.SudioniciListAdressOIB_1">
      <item>HIRON d.o.o. za ugostiteljstvo i turizam, OIB 75313917705, Pujanke 53,21000 Split</item>
      <item>FINANCIJSKA AGENCIJA, RC SPLIT, OIB 85821130368, Mažuranićevo šetalište 24 b,21000 Split</item>
      <item>Tomislav Ugljar, OIB 23635513996, Pazdigradska 59,21000 Split</item>
      <item>Denis Jonjić, OIB 36779284135, Put Bana 9,21311 Podstrana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75313917705</item>
      <item>, OIB 85821130368</item>
      <item>, OIB 23635513996</item>
      <item>, OIB 36779284135</item>
    </izvorni_sadrzaj>
    <derivirana_varijabla naziv="DomainObject.Predmet.SudioniciListNazivOIB_1">
      <item>, OIB 75313917705</item>
      <item>, OIB 85821130368</item>
      <item>, OIB 23635513996</item>
      <item>, OIB 36779284135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Meri Šitić, OIB 61723426098, Šime Ljubića 7 Split</item>
    </izvorni_sadrzaj>
    <derivirana_varijabla naziv="DomainObject.Predmet.StecajniUpraviteljiListAddressOIB_1">
      <item>Meri Šitić, OIB 61723426098, Šime Ljubića 7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23. studenog 2017.</izvorni_sadrzaj>
    <derivirana_varijabla naziv="DomainObject.Predmet.DatumZadnjeOdrzaneSudskeRadnje_1">23. studenog 2017.</derivirana_varijabla>
  </DomainObject.Predmet.DatumZadnjeOdrzaneSudskeRadnje>
  <DomainObject.PredzadnjaOdlukaIzPredmeta.DatumDonosenjaOdluke>
    <izvorni_sadrzaj>31. kolovoza 2017.</izvorni_sadrzaj>
    <derivirana_varijabla naziv="DomainObject.PredzadnjaOdlukaIzPredmeta.DatumDonosenjaOdluke_1">31. kolovoza 2017.</derivirana_varijabla>
  </DomainObject.PredzadnjaOdlukaIzPredmeta.DatumDonosenjaOdluke>
  <DomainObject.PredzadnjaOdlukaIzPredmeta.Oznaka>
    <izvorni_sadrzaj>St-826/2017-5</izvorni_sadrzaj>
    <derivirana_varijabla naziv="DomainObject.PredzadnjaOdlukaIzPredmeta.Oznaka_1">St-826/2017-5</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59F1BB6-6989-45ED-BFA3-364D8BBC7EA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Trgovački sud Split</properties:Company>
  <properties:Pages>3</properties:Pages>
  <properties:Words>1039</properties:Words>
  <properties:Characters>5826</properties:Characters>
  <properties:Lines>107</properties:Lines>
  <properties:Paragraphs>34</properties:Paragraphs>
  <properties:TotalTime>54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6869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2018-05-29T12:49:00Z</dcterms:created>
  <dc:creator>Trgovački sud Split</dc:creator>
  <cp:lastModifiedBy>Ana Golub Gruić</cp:lastModifiedBy>
  <cp:lastPrinted>2018-11-07T10:50:00Z</cp:lastPrinted>
  <dcterms:modified xmlns:xsi="http://www.w3.org/2001/XMLSchema-instance" xsi:type="dcterms:W3CDTF">2018-11-07T10:50:00Z</dcterms:modified>
  <cp:revision>22</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o imenovanju privremenog stečajnog upravitelja (St-826-2017  RJEŠENJE postavljanje privremenog steč upravitelja.docx)</vt:lpwstr>
  </prop:property>
  <prop:property name="CC_coloring" pid="4" fmtid="{D5CDD505-2E9C-101B-9397-08002B2CF9AE}">
    <vt:bool>false</vt:bool>
  </prop:property>
  <prop:property name="BrojStranica" pid="5" fmtid="{D5CDD505-2E9C-101B-9397-08002B2CF9AE}">
    <vt:i4>3</vt:i4>
  </prop:property>
</prop:Properties>
</file>