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1E5492" w:rsidR="003453DA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3453DA" w:rsidP="001E5492" w:rsidR="003453DA" w:rsidRPr="00A67ED0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  <w:lang w:eastAsia="hr-HR" w:val="hr-HR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53DA" w:rsidP="001E5492" w:rsidR="003453DA" w:rsidRPr="00A67ED0">
            <w:pPr>
              <w:spacing w:before="60"/>
              <w:jc w:val="center"/>
            </w:pPr>
            <w:r w:rsidRPr="00A67ED0">
              <w:t>Republika Hrvatska</w:t>
            </w:r>
          </w:p>
          <w:p w:rsidRDefault="003453DA" w:rsidP="001E5492" w:rsidR="003453DA" w:rsidRPr="00A67ED0">
            <w:pPr>
              <w:jc w:val="center"/>
            </w:pPr>
            <w:r w:rsidRPr="00A67ED0">
              <w:t>Trgovački sud u Splitu</w:t>
            </w:r>
          </w:p>
          <w:p w:rsidRDefault="003453DA" w:rsidP="001E5492" w:rsidR="003453DA" w:rsidRPr="00A67ED0">
            <w:pPr>
              <w:jc w:val="center"/>
              <w:rPr>
                <w:b/>
              </w:rPr>
            </w:pPr>
            <w:r w:rsidRPr="00A67ED0">
              <w:t>Split, Sukoišanska 6</w:t>
            </w:r>
          </w:p>
        </w:tc>
      </w:tr>
    </w:tbl>
    <w:p w14:textId="9e3eee8" w14:paraId="9e3eee8" w:rsidRDefault="003453DA" w:rsidP="003453DA" w:rsidR="003453DA" w:rsidRPr="00A67ED0">
      <w:pPr>
        <w:pStyle w:val="Zaglavlje"/>
        <w:jc w:val="right"/>
        <w15:collapsed w:val="false"/>
      </w:pPr>
      <w:r w:rsidRPr="00A67ED0">
        <w:t>Poslovni broj: 4.St-</w:t>
      </w:r>
      <w:r w:rsidR="006420D0">
        <w:t>85</w:t>
      </w:r>
      <w:r>
        <w:t>/2018-4</w:t>
      </w:r>
    </w:p>
    <w:p w:rsidRDefault="003453DA" w:rsidP="003453DA" w:rsidR="003453DA" w:rsidRPr="002B0174">
      <w:r w:rsidRPr="002B0174">
        <w:tab/>
      </w:r>
    </w:p>
    <w:p w:rsidRDefault="005A61D0" w:rsidP="003453DA" w:rsidR="005A61D0" w:rsidRPr="003453DA">
      <w:pPr>
        <w:jc w:val="both"/>
        <w:rPr>
          <w:lang w:val="hr-HR"/>
        </w:rPr>
      </w:pP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3453DA" w:rsidR="005A61D0" w:rsidRPr="003453DA">
      <w:pPr>
        <w:jc w:val="both"/>
        <w:rPr>
          <w:rFonts w:cs="Arial" w:hAnsi="Arial" w:ascii="Arial"/>
          <w:color w:val="003366"/>
          <w:sz w:val="18"/>
          <w:szCs w:val="18"/>
          <w:lang w:eastAsia="hr-HR"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lang w:val="hr-HR"/>
        </w:rPr>
        <w:t>FINANCIJSKE AGENCIJE, Regionalni centar Spl</w:t>
      </w:r>
      <w:r>
        <w:rPr>
          <w:lang w:val="hr-HR"/>
        </w:rPr>
        <w:t xml:space="preserve">it, Podružnica Split, Mažuranićevo šetalište 24b, OIB: 85821130368, za provedbu skraćenog stečajnog postupka nad dužnikom </w:t>
      </w:r>
      <w:r w:rsidR="006420D0">
        <w:rPr>
          <w:lang w:val="hr-HR"/>
        </w:rPr>
        <w:t>DESETKA j.</w:t>
      </w:r>
      <w:r w:rsidR="003453DA" w:rsidRPr="003453DA">
        <w:rPr>
          <w:lang w:val="hr-HR"/>
        </w:rPr>
        <w:t xml:space="preserve">d.o.o., </w:t>
      </w:r>
      <w:r w:rsidR="006420D0">
        <w:rPr>
          <w:lang w:val="hr-HR"/>
        </w:rPr>
        <w:t>Teslina 23, Split</w:t>
      </w:r>
      <w:r w:rsidR="003453DA" w:rsidRPr="003453DA">
        <w:rPr>
          <w:lang w:val="hr-HR"/>
        </w:rPr>
        <w:t xml:space="preserve">, OIB: </w:t>
      </w:r>
      <w:r w:rsidR="006420D0" w:rsidRPr="006420D0">
        <w:rPr>
          <w:lang w:val="hr-HR"/>
        </w:rPr>
        <w:t>69995889776</w:t>
      </w:r>
      <w:r>
        <w:rPr>
          <w:lang w:val="hr-HR"/>
        </w:rPr>
        <w:t xml:space="preserve">, </w:t>
      </w:r>
      <w:r w:rsidR="003453DA">
        <w:rPr>
          <w:lang w:val="hr-HR"/>
        </w:rPr>
        <w:t>2. veljače 2018.</w:t>
      </w:r>
      <w:r>
        <w:rPr>
          <w:lang w:val="hr-HR"/>
        </w:rPr>
        <w:t>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="006420D0">
        <w:rPr>
          <w:lang w:val="hr-HR"/>
        </w:rPr>
        <w:t>DESETKA j.</w:t>
      </w:r>
      <w:r w:rsidR="006420D0" w:rsidRPr="003453DA">
        <w:rPr>
          <w:lang w:val="hr-HR"/>
        </w:rPr>
        <w:t xml:space="preserve">d.o.o., </w:t>
      </w:r>
      <w:r w:rsidR="006420D0">
        <w:rPr>
          <w:lang w:val="hr-HR"/>
        </w:rPr>
        <w:t>Teslina 23, Split</w:t>
      </w:r>
      <w:r w:rsidR="006420D0" w:rsidRPr="003453DA">
        <w:rPr>
          <w:lang w:val="hr-HR"/>
        </w:rPr>
        <w:t xml:space="preserve">, OIB: </w:t>
      </w:r>
      <w:r w:rsidR="006420D0" w:rsidRPr="006420D0">
        <w:rPr>
          <w:lang w:val="hr-HR"/>
        </w:rPr>
        <w:t>69995889776</w:t>
      </w:r>
      <w:r w:rsidR="00977F33">
        <w:t xml:space="preserve"> </w:t>
      </w:r>
      <w:r>
        <w:rPr>
          <w:lang w:val="hr-HR"/>
        </w:rPr>
        <w:t xml:space="preserve">na dan </w:t>
      </w:r>
      <w:r w:rsidR="006420D0">
        <w:rPr>
          <w:lang w:val="hr-HR"/>
        </w:rPr>
        <w:t>9</w:t>
      </w:r>
      <w:r w:rsidR="003453DA">
        <w:rPr>
          <w:lang w:val="hr-HR"/>
        </w:rPr>
        <w:t>. siječnja 2018.</w:t>
      </w:r>
      <w:r w:rsidR="00693AB7">
        <w:rPr>
          <w:lang w:val="hr-HR"/>
        </w:rPr>
        <w:t xml:space="preserve">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3453DA">
        <w:rPr>
          <w:lang w:val="hr-HR"/>
        </w:rPr>
        <w:t>120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6420D0">
        <w:rPr>
          <w:lang w:val="hr-HR"/>
        </w:rPr>
        <w:t>10.760,47</w:t>
      </w:r>
      <w:r w:rsidR="00F31E42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 w:rsidRPr="00E14AE2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3453DA" w:rsidP="003453DA" w:rsidR="003453DA" w:rsidRPr="003453DA">
      <w:pPr>
        <w:jc w:val="center"/>
      </w:pPr>
      <w:r w:rsidRPr="003453DA">
        <w:t xml:space="preserve">U Splitu </w:t>
      </w:r>
      <w:r>
        <w:t>2. veljače</w:t>
      </w:r>
      <w:r w:rsidRPr="003453DA">
        <w:t xml:space="preserve"> 2018. </w:t>
      </w:r>
    </w:p>
    <w:p w:rsidRDefault="003453DA" w:rsidP="003453DA" w:rsidR="003453DA" w:rsidRPr="003453DA">
      <w:pPr>
        <w:jc w:val="right"/>
      </w:pPr>
      <w:r w:rsidRPr="003453DA">
        <w:tab/>
      </w:r>
      <w:r w:rsidRPr="003453DA">
        <w:tab/>
      </w:r>
      <w:r w:rsidRPr="003453DA">
        <w:tab/>
      </w:r>
      <w:r w:rsidRPr="003453DA">
        <w:tab/>
      </w:r>
    </w:p>
    <w:tbl>
      <w:tblPr>
        <w:tblStyle w:val="Reetkatablice"/>
        <w:tblW w:type="dxa" w:w="4334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334"/>
      </w:tblGrid>
      <w:tr w:rsidTr="003453DA" w:rsidR="003453DA" w:rsidRPr="003453DA">
        <w:trPr>
          <w:trHeight w:val="29"/>
        </w:trPr>
        <w:tc>
          <w:tcPr>
            <w:tcW w:type="dxa" w:w="4334"/>
          </w:tcPr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>Sudac</w:t>
            </w:r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</w:tc>
      </w:tr>
      <w:tr w:rsidTr="003453DA" w:rsidR="003453DA" w:rsidRPr="003453DA">
        <w:trPr>
          <w:trHeight w:val="48"/>
        </w:trPr>
        <w:tc>
          <w:tcPr>
            <w:tcW w:type="dxa" w:w="4334"/>
          </w:tcPr>
          <w:p w:rsidRDefault="003453DA" w:rsidP="003453DA" w:rsidR="003453DA" w:rsidRPr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 xml:space="preserve">Katarina Mikulić </w:t>
            </w:r>
          </w:p>
        </w:tc>
      </w:tr>
    </w:tbl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453DA" w:rsidRPr="003453DA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D659DE" w:rsidR="00473132">
    <w:pPr>
      <w:pStyle w:val="Zaglavlje"/>
      <w:jc w:val="center"/>
    </w:pPr>
  </w:p>
  <w:p w:rsidRDefault="00D659DE" w:rsidR="003734B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B4D96"/>
    <w:rsid w:val="000F03A8"/>
    <w:rsid w:val="00291D1D"/>
    <w:rsid w:val="003453DA"/>
    <w:rsid w:val="003652A6"/>
    <w:rsid w:val="00394F80"/>
    <w:rsid w:val="003C2F22"/>
    <w:rsid w:val="00417EA6"/>
    <w:rsid w:val="00455956"/>
    <w:rsid w:val="004F1BAF"/>
    <w:rsid w:val="004F4530"/>
    <w:rsid w:val="00511419"/>
    <w:rsid w:val="00525F2C"/>
    <w:rsid w:val="005A61D0"/>
    <w:rsid w:val="005F05A6"/>
    <w:rsid w:val="006420D0"/>
    <w:rsid w:val="00684A08"/>
    <w:rsid w:val="00693AB7"/>
    <w:rsid w:val="006B386A"/>
    <w:rsid w:val="00705DD8"/>
    <w:rsid w:val="0071519E"/>
    <w:rsid w:val="007F7A84"/>
    <w:rsid w:val="00814EDB"/>
    <w:rsid w:val="00815142"/>
    <w:rsid w:val="00853B3E"/>
    <w:rsid w:val="00875A40"/>
    <w:rsid w:val="008D2D97"/>
    <w:rsid w:val="009771F7"/>
    <w:rsid w:val="00977F33"/>
    <w:rsid w:val="00981D37"/>
    <w:rsid w:val="009B56F1"/>
    <w:rsid w:val="00A17F84"/>
    <w:rsid w:val="00A2481E"/>
    <w:rsid w:val="00A429D1"/>
    <w:rsid w:val="00A51DE9"/>
    <w:rsid w:val="00A979EE"/>
    <w:rsid w:val="00B12DB9"/>
    <w:rsid w:val="00B157B2"/>
    <w:rsid w:val="00B45E79"/>
    <w:rsid w:val="00B67242"/>
    <w:rsid w:val="00B7506F"/>
    <w:rsid w:val="00BF4DF3"/>
    <w:rsid w:val="00D54741"/>
    <w:rsid w:val="00D659DE"/>
    <w:rsid w:val="00DD0D50"/>
    <w:rsid w:val="00E146CF"/>
    <w:rsid w:val="00EA4F9E"/>
    <w:rsid w:val="00EB6A52"/>
    <w:rsid w:val="00F2599E"/>
    <w:rsid w:val="00F31E42"/>
    <w:rsid w:val="00F95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3453DA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D659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59D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59D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59D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59D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3453DA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D659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59D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59D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59D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59D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24649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8679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590761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225657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51334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2551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5006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395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7082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3530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05778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2018.</izvorni_sadrzaj>
    <derivirana_varijabla naziv="DomainObject.DatumDonosenjaOdluke_1">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</izvorni_sadrzaj>
    <derivirana_varijabla naziv="DomainObject.Predmet.Broj_1">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2018.</izvorni_sadrzaj>
    <derivirana_varijabla naziv="DomainObject.Predmet.DatumOsnivanja_1">23.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St-85/2018</izvorni_sadrzaj>
    <derivirana_varijabla naziv="DomainObject.Predmet.OznakaBroj_1">St-85/2018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DESETKA jednostavno društvo s ograničenom odgovornošću za proizvodnju i usluge</izvorni_sadrzaj>
    <derivirana_varijabla naziv="DomainObject.Predmet.ProtustrankaFormated_1">  DESETKA jednostavno društvo s ograničenom odgovornošću za proizvodnju i usluge</derivirana_varijabla>
  </DomainObject.Predmet.ProtustrankaFormated>
  <DomainObject.Predmet.ProtustrankaFormatedOIB>
    <izvorni_sadrzaj>  DESETKA jednostavno društvo s ograničenom odgovornošću za proizvodnju i usluge, OIB 69995889776</izvorni_sadrzaj>
    <derivirana_varijabla naziv="DomainObject.Predmet.ProtustrankaFormatedOIB_1">  DESETKA jednostavno društvo s ograničenom odgovornošću za proizvodnju i usluge, OIB 69995889776</derivirana_varijabla>
  </DomainObject.Predmet.ProtustrankaFormatedOIB>
  <DomainObject.Predmet.ProtustrankaFormatedWithAdress>
    <izvorni_sadrzaj> DESETKA jednostavno društvo s ograničenom odgovornošću za proizvodnju i usluge, Teslina 23, 21000 Split</izvorni_sadrzaj>
    <derivirana_varijabla naziv="DomainObject.Predmet.ProtustrankaFormatedWithAdress_1"> DESETKA jednostavno društvo s ograničenom odgovornošću za proizvodnju i usluge, Teslina 23, 21000 Split</derivirana_varijabla>
  </DomainObject.Predmet.ProtustrankaFormatedWithAdress>
  <DomainObject.Predmet.ProtustrankaFormatedWithAdressOIB>
    <izvorni_sadrzaj> DESETKA jednostavno društvo s ograničenom odgovornošću za proizvodnju i usluge, OIB 69995889776, Teslina 23, 21000 Split</izvorni_sadrzaj>
    <derivirana_varijabla naziv="DomainObject.Predmet.ProtustrankaFormatedWithAdressOIB_1"> DESETKA jednostavno društvo s ograničenom odgovornošću za proizvodnju i usluge, OIB 69995889776, Teslina 23, 21000 Split</derivirana_varijabla>
  </DomainObject.Predmet.ProtustrankaFormatedWithAdressOIB>
  <DomainObject.Predmet.ProtustrankaWithAdress>
    <izvorni_sadrzaj>DESETKA jednostavno društvo s ograničenom odgovornošću za proizvodnju i usluge Teslina 23, 21000 Split</izvorni_sadrzaj>
    <derivirana_varijabla naziv="DomainObject.Predmet.ProtustrankaWithAdress_1">DESETKA jednostavno društvo s ograničenom odgovornošću za proizvodnju i usluge Teslina 23, 21000 Split</derivirana_varijabla>
  </DomainObject.Predmet.ProtustrankaWithAdress>
  <DomainObject.Predmet.ProtustrankaWithAdressOIB>
    <izvorni_sadrzaj>DESETKA jednostavno društvo s ograničenom odgovornošću za proizvodnju i usluge, OIB 69995889776, Teslina 23, 21000 Split</izvorni_sadrzaj>
    <derivirana_varijabla naziv="DomainObject.Predmet.ProtustrankaWithAdressOIB_1">DESETKA jednostavno društvo s ograničenom odgovornošću za proizvodnju i usluge, OIB 69995889776, Teslina 23, 21000 Split</derivirana_varijabla>
  </DomainObject.Predmet.ProtustrankaWithAdressOIB>
  <DomainObject.Predmet.ProtustrankaNazivFormated>
    <izvorni_sadrzaj>DESETKA jednostavno društvo s ograničenom odgovornošću za proizvodnju i usluge</izvorni_sadrzaj>
    <derivirana_varijabla naziv="DomainObject.Predmet.ProtustrankaNazivFormated_1">DESETKA jednostavno društvo s ograničenom odgovornošću za proizvodnju i usluge</derivirana_varijabla>
  </DomainObject.Predmet.ProtustrankaNazivFormated>
  <DomainObject.Predmet.ProtustrankaNazivFormatedOIB>
    <izvorni_sadrzaj>DESETKA jednostavno društvo s ograničenom odgovornošću za proizvodnju i usluge, OIB 69995889776</izvorni_sadrzaj>
    <derivirana_varijabla naziv="DomainObject.Predmet.ProtustrankaNazivFormatedOIB_1">DESETKA jednostavno društvo s ograničenom odgovornošću za proizvodnju i usluge, OIB 69995889776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10760.47</izvorni_sadrzaj>
    <derivirana_varijabla naziv="DomainObject.Predmet.TrenutnaVrijednost_1">10760.47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DESETKA jednostavno društvo s ograničenom odgovornošću za proizvodnju i usluge</item>
    </izvorni_sadrzaj>
    <derivirana_varijabla naziv="DomainObject.Predmet.ProtuStrankaListFormated_1">
      <item>DESETKA jednostavno društvo s ograničenom odgovornošću za proizvodnju i usluge</item>
    </derivirana_varijabla>
  </DomainObject.Predmet.ProtuStrankaListFormated>
  <DomainObject.Predmet.ProtuStrankaListFormatedOIB>
    <izvorni_sadrzaj>
      <item>DESETKA jednostavno društvo s ograničenom odgovornošću za proizvodnju i usluge, OIB 69995889776</item>
    </izvorni_sadrzaj>
    <derivirana_varijabla naziv="DomainObject.Predmet.ProtuStrankaListFormatedOIB_1">
      <item>DESETKA jednostavno društvo s ograničenom odgovornošću za proizvodnju i usluge, OIB 69995889776</item>
    </derivirana_varijabla>
  </DomainObject.Predmet.ProtuStrankaListFormatedOIB>
  <DomainObject.Predmet.ProtuStrankaListFormatedWithAdress>
    <izvorni_sadrzaj>
      <item>DESETKA jednostavno društvo s ograničenom odgovornošću za proizvodnju i usluge, Teslina 23, 21000 Split</item>
    </izvorni_sadrzaj>
    <derivirana_varijabla naziv="DomainObject.Predmet.ProtuStrankaListFormatedWithAdress_1">
      <item>DESETKA jednostavno društvo s ograničenom odgovornošću za proizvodnju i usluge, Teslina 23, 21000 Split</item>
    </derivirana_varijabla>
  </DomainObject.Predmet.ProtuStrankaListFormatedWithAdress>
  <DomainObject.Predmet.ProtuStrankaListFormatedWithAdressOIB>
    <izvorni_sadrzaj>
      <item>DESETKA jednostavno društvo s ograničenom odgovornošću za proizvodnju i usluge, OIB 69995889776, Teslina 23, 21000 Split</item>
    </izvorni_sadrzaj>
    <derivirana_varijabla naziv="DomainObject.Predmet.ProtuStrankaListFormatedWithAdressOIB_1">
      <item>DESETKA jednostavno društvo s ograničenom odgovornošću za proizvodnju i usluge, OIB 69995889776, Teslina 23, 21000 Split</item>
    </derivirana_varijabla>
  </DomainObject.Predmet.ProtuStrankaListFormatedWithAdressOIB>
  <DomainObject.Predmet.ProtuStrankaListNazivFormated>
    <izvorni_sadrzaj>
      <item>DESETKA jednostavno društvo s ograničenom odgovornošću za proizvodnju i usluge</item>
    </izvorni_sadrzaj>
    <derivirana_varijabla naziv="DomainObject.Predmet.ProtuStrankaListNazivFormated_1">
      <item>DESETKA jednostavno društvo s ograničenom odgovornošću za proizvodnju i usluge</item>
    </derivirana_varijabla>
  </DomainObject.Predmet.ProtuStrankaListNazivFormated>
  <DomainObject.Predmet.ProtuStrankaListNazivFormatedOIB>
    <izvorni_sadrzaj>
      <item>DESETKA jednostavno društvo s ograničenom odgovornošću za proizvodnju i usluge, OIB 69995889776</item>
    </izvorni_sadrzaj>
    <derivirana_varijabla naziv="DomainObject.Predmet.ProtuStrankaListNazivFormatedOIB_1">
      <item>DESETKA jednostavno društvo s ograničenom odgovornošću za proizvodnju i usluge, OIB 69995889776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2018.</izvorni_sadrzaj>
    <derivirana_varijabla naziv="DomainObject.Datum_1">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DESETKA jednostavno društvo s ograničenom odgovornošću za proizvodnju i usluge</izvorni_sadrzaj>
    <derivirana_varijabla naziv="DomainObject.Predmet.ProtustrankaIDrugi_1">DESETKA jednostavno društvo s ograničenom odgovornošću za proizvodnju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DESETKA jednostavno društvo s ograničenom odgovornošću za proizvodnju i usluge, OIB 69995889776, Teslina 23, 21000 Split</izvorni_sadrzaj>
    <derivirana_varijabla naziv="DomainObject.Predmet.ProtustrankaIDrugiAdressOIB_1">DESETKA jednostavno društvo s ograničenom odgovornošću za proizvodnju i usluge, OIB 69995889776, Teslina 23,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DESETKA jednostavno društvo s ograničenom odgovornošću za proizvodnju i usluge</item>
      <item>FINANCIJSKA AGENCIJA, RC SPLIT</item>
    </izvorni_sadrzaj>
    <derivirana_varijabla naziv="DomainObject.Predmet.SudioniciListNaziv_1">
      <item>DESETKA jednostavno društvo s ograničenom odgovornošću za proizvodnju i usluge</item>
      <item>FINANCIJSKA AGENCIJA, RC SPLIT</item>
    </derivirana_varijabla>
  </DomainObject.Predmet.SudioniciListNaziv>
  <DomainObject.Predmet.SudioniciListAdressOIB>
    <izvorni_sadrzaj>
      <item>DESETKA jednostavno društvo s ograničenom odgovornošću za proizvodnju i usluge, OIB 69995889776, Teslina 23,21000 Split</item>
      <item>FINANCIJSKA AGENCIJA, RC SPLIT, OIB 85821130368, Mažuranićevo šetalište 24 b,21000 Split</item>
    </izvorni_sadrzaj>
    <derivirana_varijabla naziv="DomainObject.Predmet.SudioniciListAdressOIB_1">
      <item>DESETKA jednostavno društvo s ograničenom odgovornošću za proizvodnju i usluge, OIB 69995889776, Teslina 23,21000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69995889776</item>
      <item>, OIB 85821130368</item>
    </izvorni_sadrzaj>
    <derivirana_varijabla naziv="DomainObject.Predmet.SudioniciListNazivOIB_1">
      <item>, OIB 69995889776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313</properties:Words>
  <properties:Characters>1739</properties:Characters>
  <properties:Lines>47</properties:Lines>
  <properties:Paragraphs>16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2018-02-01T13:31:00Z</cp:lastPrinted>
  <dcterms:modified xmlns:xsi="http://www.w3.org/2001/XMLSchema-instance" xsi:type="dcterms:W3CDTF">2018-02-02T08:44:00Z</dcterms:modified>
  <cp:revision>38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