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b9e35" w14:paraId="abb9e35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B467DD">
        <w:rPr>
          <w:szCs w:val="24"/>
          <w:lang w:val="hr-HR"/>
        </w:rPr>
        <w:t>3</w:t>
      </w:r>
      <w:r w:rsidR="00D823F0">
        <w:rPr>
          <w:szCs w:val="24"/>
          <w:lang w:val="hr-HR"/>
        </w:rPr>
        <w:t>9</w:t>
      </w:r>
      <w:r w:rsidR="00BA4EFD">
        <w:rPr>
          <w:szCs w:val="24"/>
          <w:lang w:val="hr-HR"/>
        </w:rPr>
        <w:t>8</w:t>
      </w:r>
      <w:r w:rsidR="00B73A06"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BA4EFD">
        <w:rPr>
          <w:lang w:val="hr-HR"/>
        </w:rPr>
        <w:t xml:space="preserve">PROSJEK društvo s ograničenom odgovornošću za šumarstvo i trgovinu, Rovišće, Tuk 40, </w:t>
      </w:r>
      <w:r w:rsidR="00BA4EFD" w:rsidRPr="000664E3">
        <w:rPr>
          <w:lang w:val="hr-HR"/>
        </w:rPr>
        <w:t>MB</w:t>
      </w:r>
      <w:r w:rsidR="00BA4EFD">
        <w:rPr>
          <w:lang w:val="hr-HR"/>
        </w:rPr>
        <w:t>S: 010041702, OIB: 35196161910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230207">
        <w:rPr>
          <w:lang w:val="hr-HR"/>
        </w:rPr>
        <w:t>0</w:t>
      </w:r>
      <w:r w:rsidR="00B467DD">
        <w:rPr>
          <w:lang w:val="hr-HR"/>
        </w:rPr>
        <w:t>2</w:t>
      </w:r>
      <w:r w:rsidR="00230207">
        <w:rPr>
          <w:lang w:val="hr-HR"/>
        </w:rPr>
        <w:t xml:space="preserve">. veljače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BA4EFD">
        <w:rPr>
          <w:lang w:val="hr-HR"/>
        </w:rPr>
        <w:t xml:space="preserve">PROSJEK društvo s ograničenom odgovornošću za šumarstvo i trgovinu, Rovišće, Tuk 40, </w:t>
      </w:r>
      <w:r w:rsidR="00BA4EFD" w:rsidRPr="000664E3">
        <w:rPr>
          <w:lang w:val="hr-HR"/>
        </w:rPr>
        <w:t>MB</w:t>
      </w:r>
      <w:r w:rsidR="00BA4EFD">
        <w:rPr>
          <w:lang w:val="hr-HR"/>
        </w:rPr>
        <w:t>S: 010041702, OIB: 35196161910</w:t>
      </w:r>
      <w:r w:rsidR="00FD21D0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A214A4">
        <w:rPr>
          <w:szCs w:val="24"/>
          <w:lang w:val="hr-HR"/>
        </w:rPr>
        <w:t xml:space="preserve"> </w:t>
      </w:r>
      <w:r w:rsidR="00BA4EFD">
        <w:rPr>
          <w:szCs w:val="24"/>
          <w:lang w:val="hr-HR"/>
        </w:rPr>
        <w:t>RENATO SABLJIĆ</w:t>
      </w:r>
      <w:r w:rsidR="00A214A4">
        <w:rPr>
          <w:szCs w:val="24"/>
          <w:lang w:val="hr-HR"/>
        </w:rPr>
        <w:t xml:space="preserve">, </w:t>
      </w:r>
      <w:r w:rsidR="00230207">
        <w:rPr>
          <w:szCs w:val="24"/>
          <w:lang w:val="hr-HR"/>
        </w:rPr>
        <w:t>Zagreb</w:t>
      </w:r>
      <w:r w:rsidR="009E5A77">
        <w:rPr>
          <w:szCs w:val="24"/>
          <w:lang w:val="hr-HR"/>
        </w:rPr>
        <w:t>,</w:t>
      </w:r>
      <w:r w:rsidR="00A214A4">
        <w:rPr>
          <w:szCs w:val="24"/>
          <w:lang w:val="hr-HR"/>
        </w:rPr>
        <w:t xml:space="preserve"> </w:t>
      </w:r>
      <w:r w:rsidR="00BA4EFD">
        <w:rPr>
          <w:szCs w:val="24"/>
          <w:lang w:val="hr-HR"/>
        </w:rPr>
        <w:t>Zdenački zavoj 14</w:t>
      </w:r>
      <w:r w:rsidR="00A214A4">
        <w:rPr>
          <w:szCs w:val="24"/>
          <w:lang w:val="hr-HR"/>
        </w:rPr>
        <w:t>,</w:t>
      </w:r>
      <w:r w:rsidR="00460391">
        <w:rPr>
          <w:szCs w:val="24"/>
          <w:lang w:val="hr-HR"/>
        </w:rPr>
        <w:t xml:space="preserve"> OIB:</w:t>
      </w:r>
      <w:r w:rsidR="00A214A4">
        <w:rPr>
          <w:szCs w:val="24"/>
          <w:lang w:val="hr-HR"/>
        </w:rPr>
        <w:t xml:space="preserve"> </w:t>
      </w:r>
      <w:r w:rsidR="00BA4EFD">
        <w:rPr>
          <w:szCs w:val="24"/>
          <w:lang w:val="hr-HR"/>
        </w:rPr>
        <w:t>74644810692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D823F0" w:rsidRPr="00D823F0">
        <w:rPr>
          <w:lang w:val="hr-HR"/>
        </w:rPr>
        <w:t xml:space="preserve"> </w:t>
      </w:r>
      <w:r w:rsidR="00BA4EFD">
        <w:rPr>
          <w:lang w:val="hr-HR"/>
        </w:rPr>
        <w:t xml:space="preserve">PROSJEK društvo s ograničenom odgovornošću za šumarstvo i trgovinu, Rovišće, Tuk 40, </w:t>
      </w:r>
      <w:r w:rsidR="00BA4EFD" w:rsidRPr="000664E3">
        <w:rPr>
          <w:lang w:val="hr-HR"/>
        </w:rPr>
        <w:t>MB</w:t>
      </w:r>
      <w:r w:rsidR="00BA4EFD">
        <w:rPr>
          <w:lang w:val="hr-HR"/>
        </w:rPr>
        <w:t>S: 010041702, OIB: 35196161910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D823F0">
        <w:rPr>
          <w:szCs w:val="24"/>
          <w:lang w:val="hr-HR"/>
        </w:rPr>
        <w:t>39</w:t>
      </w:r>
      <w:r w:rsidR="00BA4EFD">
        <w:rPr>
          <w:szCs w:val="24"/>
          <w:lang w:val="hr-HR"/>
        </w:rPr>
        <w:t>8</w:t>
      </w:r>
      <w:r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B467DD">
        <w:rPr>
          <w:szCs w:val="24"/>
          <w:lang w:val="hr-HR"/>
        </w:rPr>
        <w:t>30</w:t>
      </w:r>
      <w:r w:rsidR="00230207">
        <w:rPr>
          <w:szCs w:val="24"/>
          <w:lang w:val="hr-HR"/>
        </w:rPr>
        <w:t xml:space="preserve">. studenog 2015. </w:t>
      </w:r>
      <w:r w:rsidR="00230207">
        <w:rPr>
          <w:szCs w:val="24"/>
          <w:lang w:val="hr-HR"/>
        </w:rPr>
        <w:lastRenderedPageBreak/>
        <w:t>godine</w:t>
      </w:r>
      <w:r w:rsidRPr="00FE7FBF">
        <w:rPr>
          <w:szCs w:val="24"/>
          <w:lang w:val="hr-HR"/>
        </w:rPr>
        <w:t>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230207">
        <w:rPr>
          <w:szCs w:val="24"/>
          <w:lang w:val="hr-HR"/>
        </w:rPr>
        <w:t>0</w:t>
      </w:r>
      <w:r w:rsidR="00B467DD">
        <w:rPr>
          <w:szCs w:val="24"/>
          <w:lang w:val="hr-HR"/>
        </w:rPr>
        <w:t>2</w:t>
      </w:r>
      <w:r w:rsidR="00230207">
        <w:rPr>
          <w:szCs w:val="24"/>
          <w:lang w:val="hr-HR"/>
        </w:rPr>
        <w:t>. veljače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230207">
        <w:rPr>
          <w:szCs w:val="24"/>
          <w:lang w:val="hr-HR"/>
        </w:rPr>
        <w:t>0</w:t>
      </w:r>
      <w:r w:rsidR="00B467DD">
        <w:rPr>
          <w:szCs w:val="24"/>
          <w:lang w:val="hr-HR"/>
        </w:rPr>
        <w:t>2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>
        <w:rPr>
          <w:szCs w:val="24"/>
          <w:lang w:val="hr-HR"/>
        </w:rPr>
        <w:t>2.201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582D" w:rsidR="00CA582D">
      <w:r>
        <w:separator/>
      </w:r>
    </w:p>
  </w:endnote>
  <w:endnote w:id="0" w:type="continuationSeparator">
    <w:p w:rsidRDefault="00CA582D" w:rsidR="00CA58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582D" w:rsidR="00CA582D">
      <w:r>
        <w:separator/>
      </w:r>
    </w:p>
  </w:footnote>
  <w:footnote w:id="0" w:type="continuationSeparator">
    <w:p w:rsidRDefault="00CA582D" w:rsidR="00CA58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7A0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B467DD">
      <w:t>3</w:t>
    </w:r>
    <w:r w:rsidR="00D44D35">
      <w:t>9</w:t>
    </w:r>
    <w:r w:rsidR="00BA4EFD">
      <w:t>8</w:t>
    </w:r>
    <w:r w:rsidR="00864F33">
      <w:t>/2015-</w:t>
    </w:r>
    <w:r w:rsidR="00B467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69CC"/>
    <w:rsid w:val="00042B03"/>
    <w:rsid w:val="00054B1B"/>
    <w:rsid w:val="00060F34"/>
    <w:rsid w:val="000664E3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33D9"/>
    <w:rsid w:val="001035FC"/>
    <w:rsid w:val="001049A2"/>
    <w:rsid w:val="00125BA8"/>
    <w:rsid w:val="00150B9A"/>
    <w:rsid w:val="00173939"/>
    <w:rsid w:val="00177126"/>
    <w:rsid w:val="001903AC"/>
    <w:rsid w:val="00191D8F"/>
    <w:rsid w:val="001A2E90"/>
    <w:rsid w:val="001A654E"/>
    <w:rsid w:val="001C54E5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40357"/>
    <w:rsid w:val="00340A2E"/>
    <w:rsid w:val="00340BA8"/>
    <w:rsid w:val="0034365E"/>
    <w:rsid w:val="00350DD2"/>
    <w:rsid w:val="00357225"/>
    <w:rsid w:val="00360085"/>
    <w:rsid w:val="00362FCC"/>
    <w:rsid w:val="00367C12"/>
    <w:rsid w:val="00377E34"/>
    <w:rsid w:val="003856E4"/>
    <w:rsid w:val="003A233F"/>
    <w:rsid w:val="003B6296"/>
    <w:rsid w:val="003D01C0"/>
    <w:rsid w:val="003D515F"/>
    <w:rsid w:val="00400DCA"/>
    <w:rsid w:val="00405657"/>
    <w:rsid w:val="00411530"/>
    <w:rsid w:val="004368C8"/>
    <w:rsid w:val="00455F21"/>
    <w:rsid w:val="00460391"/>
    <w:rsid w:val="004A2680"/>
    <w:rsid w:val="004C13F2"/>
    <w:rsid w:val="004D5164"/>
    <w:rsid w:val="004D7A09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6E4F10"/>
    <w:rsid w:val="00701DB2"/>
    <w:rsid w:val="00725BCB"/>
    <w:rsid w:val="007441A3"/>
    <w:rsid w:val="0076259E"/>
    <w:rsid w:val="007A0BFE"/>
    <w:rsid w:val="007D6BE1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42A8"/>
    <w:rsid w:val="00915920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C431F"/>
    <w:rsid w:val="009E5A77"/>
    <w:rsid w:val="00A042BF"/>
    <w:rsid w:val="00A214A4"/>
    <w:rsid w:val="00A36B86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34539"/>
    <w:rsid w:val="00B41B09"/>
    <w:rsid w:val="00B467DD"/>
    <w:rsid w:val="00B5740C"/>
    <w:rsid w:val="00B6308A"/>
    <w:rsid w:val="00B73A06"/>
    <w:rsid w:val="00B8457C"/>
    <w:rsid w:val="00B90012"/>
    <w:rsid w:val="00B964B2"/>
    <w:rsid w:val="00BA4EFD"/>
    <w:rsid w:val="00BB516E"/>
    <w:rsid w:val="00BD3171"/>
    <w:rsid w:val="00BD5F72"/>
    <w:rsid w:val="00BD6006"/>
    <w:rsid w:val="00C243C3"/>
    <w:rsid w:val="00C25D49"/>
    <w:rsid w:val="00C34217"/>
    <w:rsid w:val="00C54571"/>
    <w:rsid w:val="00C614A5"/>
    <w:rsid w:val="00C61FA1"/>
    <w:rsid w:val="00C65E0A"/>
    <w:rsid w:val="00C805D6"/>
    <w:rsid w:val="00C80CB2"/>
    <w:rsid w:val="00C84F59"/>
    <w:rsid w:val="00CA3E82"/>
    <w:rsid w:val="00CA582D"/>
    <w:rsid w:val="00CA6F86"/>
    <w:rsid w:val="00CB2D3D"/>
    <w:rsid w:val="00CC2653"/>
    <w:rsid w:val="00CC27DC"/>
    <w:rsid w:val="00D044DB"/>
    <w:rsid w:val="00D14AEC"/>
    <w:rsid w:val="00D20471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C2CE3"/>
    <w:rsid w:val="00DE22C5"/>
    <w:rsid w:val="00DF6115"/>
    <w:rsid w:val="00E01AAA"/>
    <w:rsid w:val="00E24C28"/>
    <w:rsid w:val="00E30A81"/>
    <w:rsid w:val="00E31EE1"/>
    <w:rsid w:val="00E55D53"/>
    <w:rsid w:val="00E672E5"/>
    <w:rsid w:val="00E83A47"/>
    <w:rsid w:val="00E870EC"/>
    <w:rsid w:val="00E87E62"/>
    <w:rsid w:val="00E92386"/>
    <w:rsid w:val="00E93F44"/>
    <w:rsid w:val="00EA1CE3"/>
    <w:rsid w:val="00EA25A4"/>
    <w:rsid w:val="00EA5BD4"/>
    <w:rsid w:val="00EA5E49"/>
    <w:rsid w:val="00EC1878"/>
    <w:rsid w:val="00F01E13"/>
    <w:rsid w:val="00F06728"/>
    <w:rsid w:val="00F24118"/>
    <w:rsid w:val="00F6173C"/>
    <w:rsid w:val="00F618BD"/>
    <w:rsid w:val="00F76558"/>
    <w:rsid w:val="00F86C29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D7A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A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A0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A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A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D7A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A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A0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A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A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St-398/2015</izvorni_sadrzaj>
    <derivirana_varijabla naziv="DomainObject.Predmet.OznakaBroj_1">St-398/2015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PROSJEKA društvo s ograničenom odgovornošću za šumarstvo i trgovinu, Rovišće zastupanog po punomoćniku Zoran Zelić</izvorni_sadrzaj>
    <derivirana_varijabla naziv="DomainObject.Predmet.ProtustrankaFormated_1">  PROSJEKA društvo s ograničenom odgovornošću za šumarstvo i trgovinu, Rovišće zastupanog po punomoćniku Zoran Zelić</derivirana_varijabla>
  </DomainObject.Predmet.ProtustrankaFormated>
  <DomainObject.Predmet.ProtustrankaFormatedOIB>
    <izvorni_sadrzaj>  PROSJEKA društvo s ograničenom odgovornošću za šumarstvo i trgovinu, Rovišće, OIB 35196161910 zastupanog po punomoćniku Zoran Zelić</izvorni_sadrzaj>
    <derivirana_varijabla naziv="DomainObject.Predmet.ProtustrankaFormatedOIB_1">  PROSJEKA društvo s ograničenom odgovornošću za šumarstvo i trgovinu, Rovišće, OIB 35196161910 zastupanog po punomoćniku Zoran Zelić</derivirana_varijabla>
  </DomainObject.Predmet.ProtustrankaFormatedOIB>
  <DomainObject.Predmet.ProtustrankaFormatedWithAdress>
    <izvorni_sadrzaj> PROSJEKA društvo s ograničenom odgovornošću za šumarstvo i trgovinu, Rovišće, Tuk 40, 43000 Rovišće zastupanog po punomoćniku Zoran Zelić</izvorni_sadrzaj>
    <derivirana_varijabla naziv="DomainObject.Predmet.ProtustrankaFormatedWithAdress_1"> PROSJEKA društvo s ograničenom odgovornošću za šumarstvo i trgovinu, Rovišće, Tuk 40, 43000 Rovišće zastupanog po punomoćniku Zoran Zelić</derivirana_varijabla>
  </DomainObject.Predmet.ProtustrankaFormatedWithAdress>
  <DomainObject.Predmet.ProtustrankaFormatedWithAdressOIB>
    <izvorni_sadrzaj> PROSJEKA društvo s ograničenom odgovornošću za šumarstvo i trgovinu, Rovišće, OIB 35196161910, Tuk 40, 43000 Rovišće zastupanog po punomoćniku Zoran Zelić</izvorni_sadrzaj>
    <derivirana_varijabla naziv="DomainObject.Predmet.ProtustrankaFormatedWithAdressOIB_1"> PROSJEKA društvo s ograničenom odgovornošću za šumarstvo i trgovinu, Rovišće, OIB 35196161910, Tuk 40, 43000 Rovišće zastupanog po punomoćniku Zoran Zelić</derivirana_varijabla>
  </DomainObject.Predmet.ProtustrankaFormatedWithAdressOIB>
  <DomainObject.Predmet.ProtustrankaWithAdress>
    <izvorni_sadrzaj>PROSJEKA društvo s ograničenom odgovornošću za šumarstvo i trgovinu, Rovišće Tuk 40, 43000 Rovišće</izvorni_sadrzaj>
    <derivirana_varijabla naziv="DomainObject.Predmet.ProtustrankaWithAdress_1">PROSJEKA društvo s ograničenom odgovornošću za šumarstvo i trgovinu, Rovišće Tuk 40, 43000 Rovišće</derivirana_varijabla>
  </DomainObject.Predmet.ProtustrankaWithAdress>
  <DomainObject.Predmet.ProtustrankaWithAdressOIB>
    <izvorni_sadrzaj>PROSJEKA društvo s ograničenom odgovornošću za šumarstvo i trgovinu, Rovišće, OIB 35196161910, Tuk 40, 43000 Rovišće</izvorni_sadrzaj>
    <derivirana_varijabla naziv="DomainObject.Predmet.ProtustrankaWithAdressOIB_1">PROSJEKA društvo s ograničenom odgovornošću za šumarstvo i trgovinu, Rovišće, OIB 35196161910, Tuk 40, 43000 Rovišće</derivirana_varijabla>
  </DomainObject.Predmet.ProtustrankaWithAdressOIB>
  <DomainObject.Predmet.ProtustrankaNazivFormated>
    <izvorni_sadrzaj>PROSJEKA društvo s ograničenom odgovornošću za šumarstvo i trgovinu, Rovišće</izvorni_sadrzaj>
    <derivirana_varijabla naziv="DomainObject.Predmet.ProtustrankaNazivFormated_1">PROSJEKA društvo s ograničenom odgovornošću za šumarstvo i trgovinu, Rovišće</derivirana_varijabla>
  </DomainObject.Predmet.ProtustrankaNazivFormated>
  <DomainObject.Predmet.ProtustrankaNazivFormatedOIB>
    <izvorni_sadrzaj>PROSJEKA društvo s ograničenom odgovornošću za šumarstvo i trgovinu, Rovišće, OIB 35196161910</izvorni_sadrzaj>
    <derivirana_varijabla naziv="DomainObject.Predmet.ProtustrankaNazivFormatedOIB_1">PROSJEKA društvo s ograničenom odgovornošću za šumarstvo i trgovinu, Rovišće, OIB 35196161910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PROSJEKA društvo s ograničenom odgovornošću za šumarstvo i trgovinu, Rovišće zastupanog po punomoćniku Zoran Zelić</item>
    </izvorni_sadrzaj>
    <derivirana_varijabla naziv="DomainObject.Predmet.ProtuStrankaListFormated_1">
      <item>PROSJEKA društvo s ograničenom odgovornošću za šumarstvo i trgovinu, Rovišće zastupanog po punomoćniku Zoran Zelić</item>
    </derivirana_varijabla>
  </DomainObject.Predmet.ProtuStrankaListFormated>
  <DomainObject.Predmet.ProtuStrankaListFormatedOIB>
    <izvorni_sadrzaj>
      <item>PROSJEKA društvo s ograničenom odgovornošću za šumarstvo i trgovinu, Rovišće, OIB 35196161910 zastupanog po punomoćniku Zoran Zelić</item>
    </izvorni_sadrzaj>
    <derivirana_varijabla naziv="DomainObject.Predmet.ProtuStrankaListFormatedOIB_1">
      <item>PROSJEKA društvo s ograničenom odgovornošću za šumarstvo i trgovinu, Rovišće, OIB 35196161910 zastupanog po punomoćniku Zoran Zelić</item>
    </derivirana_varijabla>
  </DomainObject.Predmet.ProtuStrankaListFormatedOIB>
  <DomainObject.Predmet.ProtuStrankaListFormatedWithAdress>
    <izvorni_sadrzaj>
      <item>PROSJEKA društvo s ograničenom odgovornošću za šumarstvo i trgovinu, Rovišće, Tuk 40, 43000 Rovišće zastupanog po punomoćniku Zoran Zelić</item>
    </izvorni_sadrzaj>
    <derivirana_varijabla naziv="DomainObject.Predmet.ProtuStrankaListFormatedWithAdress_1">
      <item>PROSJEKA društvo s ograničenom odgovornošću za šumarstvo i trgovinu, Rovišće, Tuk 40, 43000 Rovišće zastupanog po punomoćniku Zoran Zelić</item>
    </derivirana_varijabla>
  </DomainObject.Predmet.ProtuStrankaListFormatedWithAdress>
  <DomainObject.Predmet.ProtuStrankaListFormatedWithAdressOIB>
    <izvorni_sadrzaj>
      <item>PROSJEKA društvo s ograničenom odgovornošću za šumarstvo i trgovinu, Rovišće, OIB 35196161910, Tuk 40, 43000 Rovišće zastupanog po punomoćniku Zoran Zelić</item>
    </izvorni_sadrzaj>
    <derivirana_varijabla naziv="DomainObject.Predmet.ProtuStrankaListFormatedWithAdressOIB_1">
      <item>PROSJEKA društvo s ograničenom odgovornošću za šumarstvo i trgovinu, Rovišće, OIB 35196161910, Tuk 40, 43000 Rovišće zastupanog po punomoćniku Zoran Zelić</item>
    </derivirana_varijabla>
  </DomainObject.Predmet.ProtuStrankaListFormatedWithAdressOIB>
  <DomainObject.Predmet.ProtuStrankaListNazivFormated>
    <izvorni_sadrzaj>
      <item>PROSJEKA društvo s ograničenom odgovornošću za šumarstvo i trgovinu, Rovišće</item>
    </izvorni_sadrzaj>
    <derivirana_varijabla naziv="DomainObject.Predmet.ProtuStrankaListNazivFormated_1">
      <item>PROSJEKA društvo s ograničenom odgovornošću za šumarstvo i trgovinu, Rovišće</item>
    </derivirana_varijabla>
  </DomainObject.Predmet.ProtuStrankaListNazivFormated>
  <DomainObject.Predmet.ProtuStrankaListNazivFormatedOIB>
    <izvorni_sadrzaj>
      <item>PROSJEKA društvo s ograničenom odgovornošću za šumarstvo i trgovinu, Rovišće, OIB 35196161910</item>
    </izvorni_sadrzaj>
    <derivirana_varijabla naziv="DomainObject.Predmet.ProtuStrankaListNazivFormatedOIB_1">
      <item>PROSJEKA društvo s ograničenom odgovornošću za šumarstvo i trgovinu, Rovišće, OIB 35196161910</item>
    </derivirana_varijabla>
  </DomainObject.Predmet.ProtuStrankaListNazivFormatedOIB>
  <DomainObject.Predmet.OstaliListFormated>
    <izvorni_sadrzaj>
      <item>Zoran Zelić punomoćnik sudionika u postupku PROSJEKA društvo s ograničenom odgovornošću za šumarstvo i trgovinu, Rovišće</item>
    </izvorni_sadrzaj>
    <derivirana_varijabla naziv="DomainObject.Predmet.OstaliListFormated_1">
      <item>Zoran Zelić punomoćnik sudionika u postupku PROSJEKA društvo s ograničenom odgovornošću za šumarstvo i trgovinu, Rovišće</item>
    </derivirana_varijabla>
  </DomainObject.Predmet.OstaliListFormated>
  <DomainObject.Predmet.OstaliListFormatedOIB>
    <izvorni_sadrzaj>
      <item>Zoran Zelić, OIB 12974065289 punomoćnik sudionika u postupku PROSJEKA društvo s ograničenom odgovornošću za šumarstvo i trgovinu, Rovišće</item>
    </izvorni_sadrzaj>
    <derivirana_varijabla naziv="DomainObject.Predmet.OstaliListFormatedOIB_1">
      <item>Zoran Zelić, OIB 12974065289 punomoćnik sudionika u postupku PROSJEKA društvo s ograničenom odgovornošću za šumarstvo i trgovinu, Rovišće</item>
    </derivirana_varijabla>
  </DomainObject.Predmet.OstaliListFormatedOIB>
  <DomainObject.Predmet.OstaliListFormatedWithAdress>
    <izvorni_sadrzaj>
      <item>Zoran Zelić, Istarska 20/A, 43000 Bjelovar punomoćnik sudionika u postupku PROSJEKA društvo s ograničenom odgovornošću za šumarstvo i trgovinu, Rovišće</item>
    </izvorni_sadrzaj>
    <derivirana_varijabla naziv="DomainObject.Predmet.OstaliListFormatedWithAdress_1">
      <item>Zoran Zelić, Istarska 20/A, 43000 Bjelovar punomoćnik sudionika u postupku PROSJEKA društvo s ograničenom odgovornošću za šumarstvo i trgovinu, Rovišće</item>
    </derivirana_varijabla>
  </DomainObject.Predmet.OstaliListFormatedWithAdress>
  <DomainObject.Predmet.OstaliListFormatedWithAdressOIB>
    <izvorni_sadrzaj>
      <item>Zoran Zelić, OIB 12974065289, Istarska 20/A, 43000 Bjelovar punomoćnik sudionika u postupku PROSJEKA društvo s ograničenom odgovornošću za šumarstvo i trgovinu, Rovišće</item>
    </izvorni_sadrzaj>
    <derivirana_varijabla naziv="DomainObject.Predmet.OstaliListFormatedWithAdressOIB_1">
      <item>Zoran Zelić, OIB 12974065289, Istarska 20/A, 43000 Bjelovar punomoćnik sudionika u postupku PROSJEKA društvo s ograničenom odgovornošću za šumarstvo i trgovinu, Rovišće</item>
    </derivirana_varijabla>
  </DomainObject.Predmet.OstaliListFormatedWithAdressOIB>
  <DomainObject.Predmet.OstaliListNazivFormated>
    <izvorni_sadrzaj>
      <item>Zoran Zelić</item>
    </izvorni_sadrzaj>
    <derivirana_varijabla naziv="DomainObject.Predmet.OstaliListNazivFormated_1">
      <item>Zoran Zelić</item>
    </derivirana_varijabla>
  </DomainObject.Predmet.OstaliListNazivFormated>
  <DomainObject.Predmet.OstaliListNazivFormatedOIB>
    <izvorni_sadrzaj>
      <item>Zoran Zelić, OIB 12974065289</item>
    </izvorni_sadrzaj>
    <derivirana_varijabla naziv="DomainObject.Predmet.OstaliListNazivFormatedOIB_1">
      <item>Zoran Zelić, OIB 12974065289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PROSJEKA društvo s ograničenom odgovornošću za šumarstvo i trgovinu, Rovišće</izvorni_sadrzaj>
    <derivirana_varijabla naziv="DomainObject.Predmet.ProtustrankaIDrugi_1">PROSJEKA društvo s ograničenom odgovornošću za šumarstvo i trgovinu, Rovišće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PROSJEKA društvo s ograničenom odgovornošću za šumarstvo i trgovinu, Rovišće, OIB 35196161910, Tuk 40, 43000 Rovišće</izvorni_sadrzaj>
    <derivirana_varijabla naziv="DomainObject.Predmet.ProtustrankaIDrugiAdressOIB_1">PROSJEKA društvo s ograničenom odgovornošću za šumarstvo i trgovinu, Rovišće, OIB 35196161910, Tuk 40, 43000 Rovišće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PROSJEKA društvo s ograničenom odgovornošću za šumarstvo i trgovinu, Rovišće</item>
      <item>Zoran Zelić</item>
    </izvorni_sadrzaj>
    <derivirana_varijabla naziv="DomainObject.Predmet.SudioniciListNaziv_1">
      <item>FINA, RC ZAGREB, Podružnica Bjelovar</item>
      <item>PROSJEKA društvo s ograničenom odgovornošću za šumarstvo i trgovinu, Rovišće</item>
      <item>Zoran Zelić</item>
    </derivirana_varijabla>
  </DomainObject.Predmet.SudioniciListNaziv>
  <DomainObject.Predmet.SudioniciListAdressOIB>
    <izvorni_sadrzaj>
      <item>FINA, RC ZAGREB, Podružnica Bjelovar, OIB 85821130368, F. Supila 4,43000 Bjelovar</item>
      <item>PROSJEKA društvo s ograničenom odgovornošću za šumarstvo i trgovinu, Rovišće, OIB 35196161910, Tuk 40,43000 Rovišće</item>
      <item>Zoran Zelić, OIB 12974065289, Istarska 20/A,43000 Bjelovar</item>
    </izvorni_sadrzaj>
    <derivirana_varijabla naziv="DomainObject.Predmet.SudioniciListAdressOIB_1">
      <item>FINA, RC ZAGREB, Podružnica Bjelovar, OIB 85821130368, F. Supila 4,43000 Bjelovar</item>
      <item>PROSJEKA društvo s ograničenom odgovornošću za šumarstvo i trgovinu, Rovišće, OIB 35196161910, Tuk 40,43000 Rovišće</item>
      <item>Zoran Zelić, OIB 12974065289, Istarska 20/A,43000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35196161910</item>
      <item>, OIB 12974065289</item>
    </izvorni_sadrzaj>
    <derivirana_varijabla naziv="DomainObject.Predmet.SudioniciListNazivOIB_1">
      <item>, OIB 85821130368</item>
      <item>, OIB 35196161910</item>
      <item>, OIB 12974065289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CE4420-1E1B-46D9-ACA6-0061443C3A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718</properties:Words>
  <properties:Characters>3855</properties:Characters>
  <properties:Lines>113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2016-02-02T10:48:00Z</dcterms:created>
  <dc:creator>553y7k3</dc:creator>
  <cp:lastModifiedBy>Miroslav Lovreković</cp:lastModifiedBy>
  <cp:lastPrinted>2015-12-30T11:04:00Z</cp:lastPrinted>
  <dcterms:modified xmlns:xsi="http://www.w3.org/2001/XMLSchema-instance" xsi:type="dcterms:W3CDTF">2016-02-02T11:12:00Z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