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d059" w14:paraId="06ad059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E64744">
        <w:rPr>
          <w:rFonts w:hAnsi="Times New Roman" w:ascii="Times New Roman"/>
        </w:rPr>
        <w:t>5136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E64744" w:rsidRPr="00E64744">
        <w:rPr>
          <w:rFonts w:hAnsi="Times New Roman" w:ascii="Times New Roman"/>
        </w:rPr>
        <w:t>ŠATRI d.o.o. Zagreb, Vodnikova 19, OIB: 96835381272,  MBS: 080439986</w:t>
      </w:r>
      <w:r w:rsidR="00AA3B5D">
        <w:rPr>
          <w:rFonts w:hAnsi="Times New Roman" w:ascii="Times New Roman"/>
        </w:rPr>
        <w:t>, dana 2</w:t>
      </w:r>
      <w:r w:rsidR="00721B1A">
        <w:rPr>
          <w:rFonts w:hAnsi="Times New Roman" w:ascii="Times New Roman"/>
        </w:rPr>
        <w:t>7</w:t>
      </w:r>
      <w:r w:rsidR="007E09BD" w:rsidRPr="007E09BD">
        <w:rPr>
          <w:rFonts w:hAnsi="Times New Roman" w:ascii="Times New Roman"/>
        </w:rPr>
        <w:t>. lipnja 2017</w:t>
      </w:r>
      <w:r w:rsidR="00F2107B">
        <w:rPr>
          <w:rFonts w:hAnsi="Times New Roman" w:ascii="Times New Roman"/>
        </w:rPr>
        <w:t>.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E64744" w:rsidRPr="00E64744">
        <w:rPr>
          <w:rFonts w:hAnsi="Times New Roman" w:ascii="Times New Roman"/>
        </w:rPr>
        <w:t>ŠATRI d.o.o. Zagreb, Vodnikova 19, OIB: 96835381272,  MBS: 080439986</w:t>
      </w:r>
      <w:r w:rsidR="00E6474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E64744">
        <w:rPr>
          <w:rFonts w:hAnsi="Times New Roman" w:ascii="Times New Roman"/>
        </w:rPr>
        <w:t>5136</w:t>
      </w:r>
      <w:r w:rsidR="00F2107B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A3B5D">
        <w:rPr>
          <w:rFonts w:hAnsi="Times New Roman" w:ascii="Times New Roman"/>
        </w:rPr>
        <w:t>2</w:t>
      </w:r>
      <w:r w:rsidR="00721B1A">
        <w:rPr>
          <w:rFonts w:hAnsi="Times New Roman" w:ascii="Times New Roman"/>
        </w:rPr>
        <w:t>7</w:t>
      </w:r>
      <w:r w:rsidR="002455D2">
        <w:rPr>
          <w:rFonts w:hAnsi="Times New Roman" w:ascii="Times New Roman"/>
        </w:rPr>
        <w:t xml:space="preserve">. </w:t>
      </w:r>
      <w:r w:rsidR="007E09BD">
        <w:rPr>
          <w:rFonts w:hAnsi="Times New Roman" w:ascii="Times New Roman"/>
        </w:rPr>
        <w:t>lipnja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721B1A">
        <w:rPr>
          <w:rFonts w:hAnsi="Times New Roman" w:ascii="Times New Roman"/>
        </w:rPr>
        <w:t>, v.r.</w:t>
      </w:r>
      <w:bookmarkStart w:name="_GoBack" w:id="0"/>
      <w:bookmarkEnd w:id="0"/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721B1A" w:rsidP="00721B1A" w:rsidR="00721B1A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- ovlašteni službenik</w:t>
      </w:r>
    </w:p>
    <w:p w:rsidRDefault="00721B1A" w:rsidP="00721B1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Petra </w:t>
      </w:r>
      <w:proofErr w:type="spellStart"/>
      <w:r>
        <w:rPr>
          <w:rFonts w:hAnsi="Times New Roman" w:ascii="Times New Roman"/>
        </w:rPr>
        <w:t>Čiček</w:t>
      </w:r>
      <w:proofErr w:type="spellEnd"/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2F3" w:rsidP="00A83AC6" w:rsidR="005112F3">
      <w:r>
        <w:separator/>
      </w:r>
    </w:p>
  </w:endnote>
  <w:endnote w:id="0" w:type="continuationSeparator">
    <w:p w:rsidRDefault="005112F3" w:rsidP="00A83AC6" w:rsidR="005112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2F3" w:rsidP="00A83AC6" w:rsidR="005112F3">
      <w:r>
        <w:separator/>
      </w:r>
    </w:p>
  </w:footnote>
  <w:footnote w:id="0" w:type="continuationSeparator">
    <w:p w:rsidRDefault="005112F3" w:rsidP="00A83AC6" w:rsidR="005112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B1A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E64744">
      <w:rPr>
        <w:rFonts w:hAnsi="Times New Roman" w:ascii="Times New Roman"/>
      </w:rPr>
      <w:t>5136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E2398"/>
    <w:rsid w:val="001511A4"/>
    <w:rsid w:val="001725CA"/>
    <w:rsid w:val="0017729E"/>
    <w:rsid w:val="001C1019"/>
    <w:rsid w:val="001D67C7"/>
    <w:rsid w:val="001F3320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54C62"/>
    <w:rsid w:val="003B5296"/>
    <w:rsid w:val="003B534B"/>
    <w:rsid w:val="003C25FE"/>
    <w:rsid w:val="00446A94"/>
    <w:rsid w:val="004475AF"/>
    <w:rsid w:val="004544EA"/>
    <w:rsid w:val="00462914"/>
    <w:rsid w:val="004B5C11"/>
    <w:rsid w:val="004B797A"/>
    <w:rsid w:val="004C2A95"/>
    <w:rsid w:val="004D7CCC"/>
    <w:rsid w:val="005044BB"/>
    <w:rsid w:val="005112F3"/>
    <w:rsid w:val="005151B2"/>
    <w:rsid w:val="00525DAC"/>
    <w:rsid w:val="00530358"/>
    <w:rsid w:val="005349D1"/>
    <w:rsid w:val="005363C9"/>
    <w:rsid w:val="00562FE2"/>
    <w:rsid w:val="00585AFA"/>
    <w:rsid w:val="005B1AD4"/>
    <w:rsid w:val="00601234"/>
    <w:rsid w:val="0064659E"/>
    <w:rsid w:val="0066007F"/>
    <w:rsid w:val="00665D5F"/>
    <w:rsid w:val="00667D13"/>
    <w:rsid w:val="006A451A"/>
    <w:rsid w:val="007035B4"/>
    <w:rsid w:val="00721B1A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A4F2A"/>
    <w:rsid w:val="00CD43E1"/>
    <w:rsid w:val="00CF7AB9"/>
    <w:rsid w:val="00D301E4"/>
    <w:rsid w:val="00D74BBC"/>
    <w:rsid w:val="00D83115"/>
    <w:rsid w:val="00DA515E"/>
    <w:rsid w:val="00DC1596"/>
    <w:rsid w:val="00DC30D9"/>
    <w:rsid w:val="00DE5A25"/>
    <w:rsid w:val="00E00E55"/>
    <w:rsid w:val="00E64744"/>
    <w:rsid w:val="00E867D6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4205</izvorni_sadrzaj>
    <derivirana_varijabla naziv="DomainObject.Predmet.Broj_1">4205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St-4205/2016</izvorni_sadrzaj>
    <derivirana_varijabla naziv="DomainObject.Predmet.OznakaBroj_1">St-4205/2016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LMT Laboratorij multimedijskih tehnologija d.o.o. zastupanog po punomoćniku Hrvoje Balaško; Zlatko Jelačić; Ivan Zorić</izvorni_sadrzaj>
    <derivirana_varijabla naziv="DomainObject.Predmet.ProtustrankaFormated_1">  LMT Laboratorij multimedijskih tehnologija d.o.o. zastupanog po punomoćniku Hrvoje Balaško; Zlatko Jelačić; Ivan Zorić</derivirana_varijabla>
  </DomainObject.Predmet.ProtustrankaFormated>
  <DomainObject.Predmet.ProtustrankaFormatedOIB>
    <izvorni_sadrzaj>  LMT Laboratorij multimedijskih tehnologija d.o.o., OIB 01974889227 zastupanog po punomoćniku Hrvoje Balaško; Zlatko Jelačić; Ivan Zorić</izvorni_sadrzaj>
    <derivirana_varijabla naziv="DomainObject.Predmet.ProtustrankaFormatedOIB_1">  LMT Laboratorij multimedijskih tehnologija d.o.o., OIB 01974889227 zastupanog po punomoćniku Hrvoje Balaško; Zlatko Jelačić; Ivan Zorić</derivirana_varijabla>
  </DomainObject.Predmet.ProtustrankaFormatedOIB>
  <DomainObject.Predmet.ProtustrankaFormatedWithAdress>
    <izvorni_sadrzaj> LMT Laboratorij multimedijskih tehnologija d.o.o., Hrastov gaj 26, 10000 Zagreb zastupanog po punomoćniku Hrvoje Balaško; Zlatko Jelačić; Ivan Zorić</izvorni_sadrzaj>
    <derivirana_varijabla naziv="DomainObject.Predmet.ProtustrankaFormatedWithAdress_1"> LMT Laboratorij multimedijskih tehnologija d.o.o., Hrastov gaj 26, 10000 Zagreb zastupanog po punomoćniku Hrvoje Balaško; Zlatko Jelačić; Ivan Zorić</derivirana_varijabla>
  </DomainObject.Predmet.ProtustrankaFormatedWithAdress>
  <DomainObject.Predmet.ProtustrankaFormatedWithAdressOIB>
    <izvorni_sadrzaj> LMT Laboratorij multimedijskih tehnologija d.o.o., OIB 01974889227, Hrastov gaj 26, 10000 Zagreb zastupanog po punomoćniku Hrvoje Balaško; Zlatko Jelačić; Ivan Zorić</izvorni_sadrzaj>
    <derivirana_varijabla naziv="DomainObject.Predmet.ProtustrankaFormatedWithAdressOIB_1"> LMT Laboratorij multimedijskih tehnologija d.o.o., OIB 01974889227, Hrastov gaj 26, 10000 Zagreb zastupanog po punomoćniku Hrvoje Balaško; Zlatko Jelačić; Ivan Zorić</derivirana_varijabla>
  </DomainObject.Predmet.ProtustrankaFormatedWithAdressOIB>
  <DomainObject.Predmet.ProtustrankaWithAdress>
    <izvorni_sadrzaj>LMT Laboratorij multimedijskih tehnologija d.o.o. Hrastov gaj 26, 10000 Zagreb</izvorni_sadrzaj>
    <derivirana_varijabla naziv="DomainObject.Predmet.ProtustrankaWithAdress_1">LMT Laboratorij multimedijskih tehnologija d.o.o. Hrastov gaj 26, 10000 Zagreb</derivirana_varijabla>
  </DomainObject.Predmet.ProtustrankaWithAdress>
  <DomainObject.Predmet.ProtustrankaWithAdressOIB>
    <izvorni_sadrzaj>LMT Laboratorij multimedijskih tehnologija d.o.o., OIB 01974889227, Hrastov gaj 26, 10000 Zagreb</izvorni_sadrzaj>
    <derivirana_varijabla naziv="DomainObject.Predmet.ProtustrankaWithAdressOIB_1">LMT Laboratorij multimedijskih tehnologija d.o.o., OIB 01974889227, Hrastov gaj 26, 10000 Zagreb</derivirana_varijabla>
  </DomainObject.Predmet.ProtustrankaWithAdressOIB>
  <DomainObject.Predmet.ProtustrankaNazivFormated>
    <izvorni_sadrzaj>LMT Laboratorij multimedijskih tehnologija d.o.o.</izvorni_sadrzaj>
    <derivirana_varijabla naziv="DomainObject.Predmet.ProtustrankaNazivFormated_1">LMT Laboratorij multimedijskih tehnologija d.o.o.</derivirana_varijabla>
  </DomainObject.Predmet.ProtustrankaNazivFormated>
  <DomainObject.Predmet.ProtustrankaNazivFormatedOIB>
    <izvorni_sadrzaj>LMT Laboratorij multimedijskih tehnologija d.o.o., OIB 01974889227</izvorni_sadrzaj>
    <derivirana_varijabla naziv="DomainObject.Predmet.ProtustrankaNazivFormatedOIB_1">LMT Laboratorij multimedijskih tehnologija d.o.o., OIB 01974889227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LMT Laboratorij multimedijskih tehnologija d.o.o. zastupanog po punomoćniku Hrvoje Balaško; Zlatko Jelačić; Ivan Zorić</item>
    </izvorni_sadrzaj>
    <derivirana_varijabla naziv="DomainObject.Predmet.ProtuStrankaListFormated_1">
      <item>LMT Laboratorij multimedijskih tehnologija d.o.o. zastupanog po punomoćniku Hrvoje Balaško; Zlatko Jelačić; Ivan Zorić</item>
    </derivirana_varijabla>
  </DomainObject.Predmet.ProtuStrankaListFormated>
  <DomainObject.Predmet.ProtuStrankaListFormatedOIB>
    <izvorni_sadrzaj>
      <item>LMT Laboratorij multimedijskih tehnologija d.o.o., OIB 01974889227 zastupanog po punomoćniku Hrvoje Balaško; Zlatko Jelačić; Ivan Zorić</item>
    </izvorni_sadrzaj>
    <derivirana_varijabla naziv="DomainObject.Predmet.ProtuStrankaListFormatedOIB_1">
      <item>LMT Laboratorij multimedijskih tehnologija d.o.o., OIB 01974889227 zastupanog po punomoćniku Hrvoje Balaško; Zlatko Jelačić; Ivan Zorić</item>
    </derivirana_varijabla>
  </DomainObject.Predmet.ProtuStrankaListFormatedOIB>
  <DomainObject.Predmet.ProtuStrankaListFormatedWithAdress>
    <izvorni_sadrzaj>
      <item>LMT Laboratorij multimedijskih tehnologija d.o.o., Hrastov gaj 26, 10000 Zagreb zastupanog po punomoćniku Hrvoje Balaško; Zlatko Jelačić; Ivan Zorić</item>
    </izvorni_sadrzaj>
    <derivirana_varijabla naziv="DomainObject.Predmet.ProtuStrankaListFormatedWithAdress_1">
      <item>LMT Laboratorij multimedijskih tehnologija d.o.o., Hrastov gaj 26, 10000 Zagreb zastupanog po punomoćniku Hrvoje Balaško; Zlatko Jelačić; Ivan Zorić</item>
    </derivirana_varijabla>
  </DomainObject.Predmet.ProtuStrankaListFormatedWithAdress>
  <DomainObject.Predmet.ProtuStrankaListFormatedWithAdressOIB>
    <izvorni_sadrzaj>
      <item>LMT Laboratorij multimedijskih tehnologija d.o.o., OIB 01974889227, Hrastov gaj 26, 10000 Zagreb zastupanog po punomoćniku Hrvoje Balaško; Zlatko Jelačić; Ivan Zorić</item>
    </izvorni_sadrzaj>
    <derivirana_varijabla naziv="DomainObject.Predmet.ProtuStrankaListFormatedWithAdressOIB_1">
      <item>LMT Laboratorij multimedijskih tehnologija d.o.o., OIB 01974889227, Hrastov gaj 26, 10000 Zagreb zastupanog po punomoćniku Hrvoje Balaško; Zlatko Jelačić; Ivan Zorić</item>
    </derivirana_varijabla>
  </DomainObject.Predmet.ProtuStrankaListFormatedWithAdressOIB>
  <DomainObject.Predmet.ProtuStrankaListNazivFormated>
    <izvorni_sadrzaj>
      <item>LMT Laboratorij multimedijskih tehnologija d.o.o.</item>
    </izvorni_sadrzaj>
    <derivirana_varijabla naziv="DomainObject.Predmet.ProtuStrankaListNazivFormated_1">
      <item>LMT Laboratorij multimedijskih tehnologija d.o.o.</item>
    </derivirana_varijabla>
  </DomainObject.Predmet.ProtuStrankaListNazivFormated>
  <DomainObject.Predmet.ProtuStrankaListNazivFormatedOIB>
    <izvorni_sadrzaj>
      <item>LMT Laboratorij multimedijskih tehnologija d.o.o., OIB 01974889227</item>
    </izvorni_sadrzaj>
    <derivirana_varijabla naziv="DomainObject.Predmet.ProtuStrankaListNazivFormatedOIB_1">
      <item>LMT Laboratorij multimedijskih tehnologija d.o.o., OIB 01974889227</item>
    </derivirana_varijabla>
  </DomainObject.Predmet.ProtuStrankaListNazivFormatedOIB>
  <DomainObject.Predmet.OstaliListFormated>
    <izvorni_sadrzaj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izvorni_sadrzaj>
    <derivirana_varijabla naziv="DomainObject.Predmet.OstaliListFormated_1"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derivirana_varijabla>
  </DomainObject.Predmet.OstaliListFormated>
  <DomainObject.Predmet.OstaliListFormatedOIB>
    <izvorni_sadrzaj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izvorni_sadrzaj>
    <derivirana_varijabla naziv="DomainObject.Predmet.OstaliListFormatedOIB_1"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derivirana_varijabla>
  </DomainObject.Predmet.OstaliListFormatedOIB>
  <DomainObject.Predmet.OstaliListFormatedWithAdress>
    <izvorni_sadrzaj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izvorni_sadrzaj>
    <derivirana_varijabla naziv="DomainObject.Predmet.OstaliListFormatedWithAdress_1"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derivirana_varijabla>
  </DomainObject.Predmet.OstaliListFormatedWithAdress>
  <DomainObject.Predmet.OstaliListFormatedWithAdressOIB>
    <izvorni_sadrzaj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izvorni_sadrzaj>
    <derivirana_varijabla naziv="DomainObject.Predmet.OstaliListFormatedWithAdressOIB_1"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derivirana_varijabla>
  </DomainObject.Predmet.OstaliListFormatedWithAdressOIB>
  <DomainObject.Predmet.OstaliListNazivFormated>
    <izvorni_sadrzaj>
      <item>Hrvoje Balaško</item>
      <item>Zlatko Jelačić</item>
      <item>Ivan Zorić</item>
    </izvorni_sadrzaj>
    <derivirana_varijabla naziv="DomainObject.Predmet.OstaliListNazivFormated_1">
      <item>Hrvoje Balaško</item>
      <item>Zlatko Jelačić</item>
      <item>Ivan Zorić</item>
    </derivirana_varijabla>
  </DomainObject.Predmet.OstaliListNazivFormated>
  <DomainObject.Predmet.OstaliListNazivFormatedOIB>
    <izvorni_sadrzaj>
      <item>Hrvoje Balaško, OIB 50287737838</item>
      <item>Zlatko Jelačić, OIB 46981735209</item>
      <item>Ivan Zorić, OIB 68260198229</item>
    </izvorni_sadrzaj>
    <derivirana_varijabla naziv="DomainObject.Predmet.OstaliListNazivFormatedOIB_1">
      <item>Hrvoje Balaško, OIB 50287737838</item>
      <item>Zlatko Jelačić, OIB 46981735209</item>
      <item>Ivan Zorić, OIB 68260198229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LMT Laboratorij multimedijskih tehnologija d.o.o.</izvorni_sadrzaj>
    <derivirana_varijabla naziv="DomainObject.Predmet.ProtustrankaIDrugi_1">LMT Laboratorij multimedijskih tehnologija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LMT Laboratorij multimedijskih tehnologija d.o.o., OIB 01974889227, Hrastov gaj 26, 10000 Zagreb</izvorni_sadrzaj>
    <derivirana_varijabla naziv="DomainObject.Predmet.ProtustrankaIDrugiAdressOIB_1">LMT Laboratorij multimedijskih tehnologija d.o.o., OIB 01974889227, Hrastov gaj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LMT Laboratorij multimedijskih tehnologija d.o.o.</item>
      <item>Hrvoje Balaško</item>
      <item>Zlatko Jelačić</item>
      <item>Ivan Zorić</item>
    </izvorni_sadrzaj>
    <derivirana_varijabla naziv="DomainObject.Predmet.SudioniciListNaziv_1">
      <item>FINA Regionalni centar Zagreb</item>
      <item>LMT Laboratorij multimedijskih tehnologija d.o.o.</item>
      <item>Hrvoje Balaško</item>
      <item>Zlatko Jelačić</item>
      <item>Ivan Zorić</item>
    </derivirana_varijabla>
  </DomainObject.Predmet.SudioniciListNaziv>
  <DomainObject.Predmet.SudioniciListAdressOIB>
    <izvorni_sadrzaj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izvorni_sadrzaj>
    <derivirana_varijabla naziv="DomainObject.Predmet.SudioniciListAdressOIB_1"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01974889227</item>
      <item>, OIB 50287737838</item>
      <item>, OIB 46981735209</item>
      <item>, OIB 68260198229</item>
    </izvorni_sadrzaj>
    <derivirana_varijabla naziv="DomainObject.Predmet.SudioniciListNazivOIB_1">
      <item>, OIB 85821130368</item>
      <item>, OIB 01974889227</item>
      <item>, OIB 50287737838</item>
      <item>, OIB 46981735209</item>
      <item>, OIB 68260198229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8657DC-50BC-40AE-91B7-4EEFBB4BD3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2063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2017-06-27T06:37:00Z</dcterms:created>
  <dc:creator>Vesna Fundurulić Perišin</dc:creator>
  <cp:lastModifiedBy>Zlatka Plivelić</cp:lastModifiedBy>
  <cp:lastPrinted>2017-06-27T06:37:00Z</cp:lastPrinted>
  <dcterms:modified xmlns:xsi="http://www.w3.org/2001/XMLSchema-instance" xsi:type="dcterms:W3CDTF">2017-06-27T06:37:00Z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St-4205/2016-8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