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b5b6" w14:paraId="edfb5b6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2A0580">
        <w:rPr>
          <w:lang w:val="hr-HR"/>
        </w:rPr>
        <w:t>426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2A0580">
        <w:rPr>
          <w:lang w:val="hr-HR"/>
        </w:rPr>
        <w:t>TURISTIČKA AGENCIJA  ASPALATHOS  j.d.o.o. za usluge turističke agencije, turizam i trgovinu, OIB: 32704465294,</w:t>
      </w:r>
      <w:r w:rsidR="002A0580">
        <w:t xml:space="preserve"> </w:t>
      </w:r>
      <w:r w:rsidR="002A0580">
        <w:rPr>
          <w:lang w:val="hr-HR"/>
        </w:rPr>
        <w:t>Split, Rooseweltova 29 A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10647C">
        <w:rPr>
          <w:lang w:val="hr-HR"/>
        </w:rPr>
        <w:t>21. studenog 2017.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A02B27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2A0580">
        <w:rPr>
          <w:lang w:val="hr-HR"/>
        </w:rPr>
        <w:t>TURISTIČKA AGENCIJA  ASPALATHOS  j.d.o.o. za usluge turističke agencije, turizam i trgovinu, OIB: 32704465294,</w:t>
      </w:r>
      <w:r w:rsidR="002A0580">
        <w:t xml:space="preserve"> </w:t>
      </w:r>
      <w:r w:rsidR="002A0580">
        <w:rPr>
          <w:lang w:val="hr-HR"/>
        </w:rPr>
        <w:t>Split, Rooseweltova 29 A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A02B27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10647C">
        <w:rPr>
          <w:lang w:val="hr-HR"/>
        </w:rPr>
        <w:t>21. studenog 2017.  u 14,30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10647C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2A0580">
        <w:rPr>
          <w:lang w:val="hr-HR"/>
        </w:rPr>
        <w:t>TURISTIČKA AGENCIJA  ASPALATHOS  j.d.o.o. za usluge turističke agencije, turizam i trgovinu, OIB: 32704465294,</w:t>
      </w:r>
      <w:r w:rsidR="002A0580">
        <w:t xml:space="preserve"> </w:t>
      </w:r>
      <w:r w:rsidR="002A0580">
        <w:rPr>
          <w:lang w:val="hr-HR"/>
        </w:rPr>
        <w:t>Split, Rooseweltova 29 A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2A0580">
        <w:rPr>
          <w:lang w:val="hr-HR"/>
        </w:rPr>
        <w:t>TURISTIČKA AGENCIJA  ASPALATHOS  j.d.o.o. za usluge turističke agencije, turizam i trgovinu, OIB: 32704465294,</w:t>
      </w:r>
      <w:r w:rsidR="002A0580">
        <w:t xml:space="preserve"> </w:t>
      </w:r>
      <w:r w:rsidR="002A0580">
        <w:rPr>
          <w:lang w:val="hr-HR"/>
        </w:rPr>
        <w:t>Split, Rooseweltova 29 A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D37134">
        <w:rPr>
          <w:lang w:val="hr-HR"/>
        </w:rPr>
        <w:t>22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2A0580">
        <w:rPr>
          <w:lang w:val="hr-HR"/>
        </w:rPr>
        <w:t>TURISTIČKA AGENCIJA  ASPALATHOS  j.d.o.o. za usluge turističke agencije, turizam i trgovinu, OIB: 32704465294,</w:t>
      </w:r>
      <w:r w:rsidR="002A0580">
        <w:t xml:space="preserve"> </w:t>
      </w:r>
      <w:r w:rsidR="002A0580">
        <w:rPr>
          <w:lang w:val="hr-HR"/>
        </w:rPr>
        <w:t>Split, Rooseweltova 29 A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D37134">
        <w:rPr>
          <w:lang w:val="hr-HR"/>
        </w:rPr>
        <w:t>20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2A0580">
        <w:rPr>
          <w:lang w:val="hr-HR"/>
        </w:rPr>
        <w:t>6.176,18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935D3A">
        <w:rPr>
          <w:lang w:val="hr-HR"/>
        </w:rPr>
        <w:t>5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10647C">
        <w:rPr>
          <w:lang w:val="hr-HR"/>
        </w:rPr>
        <w:t>21. studenog 2017.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016A70" w:rsidP="00016A70" w:rsidR="00016A70">
      <w:pPr>
        <w:ind w:left="4956"/>
        <w:rPr>
          <w:bCs/>
        </w:rPr>
      </w:pPr>
      <w:r>
        <w:rPr>
          <w:bCs/>
        </w:rPr>
        <w:t>S U D A C</w:t>
      </w:r>
    </w:p>
    <w:p w:rsidRDefault="00016A70" w:rsidP="00016A70" w:rsidR="00016A70">
      <w:pPr>
        <w:ind w:left="4956"/>
        <w:rPr>
          <w:bCs/>
        </w:rPr>
      </w:pPr>
      <w:r>
        <w:rPr>
          <w:bCs/>
        </w:rPr>
        <w:t>NEVENKA MARUNICA, v.r.</w:t>
      </w:r>
    </w:p>
    <w:p w:rsidRDefault="00016A70" w:rsidP="00016A70" w:rsidR="00016A70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016A70" w:rsidP="00016A70" w:rsidR="00016A70">
      <w:pPr>
        <w:ind w:left="4956"/>
      </w:pPr>
      <w:r>
        <w:rPr>
          <w:bCs/>
        </w:rPr>
        <w:t>Kristina Peričić</w:t>
      </w: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E14AE2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016A70" w:rsidRPr="00016A70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2A0580">
      <w:rPr>
        <w:lang w:val="hr-HR"/>
      </w:rPr>
      <w:t>426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16A70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7C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02B27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A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6A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6A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6A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A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6A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6A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6A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9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TURISTIČKA AGENCIJA  ASPALATHOS  j.d.o.o. za usluge turističke agencije, turizam i trgovinu</izvorni_sadrzaj>
    <derivirana_varijabla naziv="DomainObject.Predmet.ProtustrankaFormated_1">  TURISTIČKA AGENCIJA  ASPALATHOS  j.d.o.o. za usluge turističke agencije, turizam i trgovinu</derivirana_varijabla>
  </DomainObject.Predmet.ProtustrankaFormated>
  <DomainObject.Predmet.ProtustrankaFormatedOIB>
    <izvorni_sadrzaj>  TURISTIČKA AGENCIJA  ASPALATHOS  j.d.o.o. za usluge turističke agencije, turizam i trgovinu, OIB 32704465294</izvorni_sadrzaj>
    <derivirana_varijabla naziv="DomainObject.Predmet.ProtustrankaFormatedOIB_1">  TURISTIČKA AGENCIJA  ASPALATHOS  j.d.o.o. za usluge turističke agencije, turizam i trgovinu, OIB 32704465294</derivirana_varijabla>
  </DomainObject.Predmet.ProtustrankaFormatedOIB>
  <DomainObject.Predmet.ProtustrankaFormatedWithAdress>
    <izvorni_sadrzaj> TURISTIČKA AGENCIJA  ASPALATHOS  j.d.o.o. za usluge turističke agencije, turizam i trgovinu, Rooseweltova 29 A, 21000 Split</izvorni_sadrzaj>
    <derivirana_varijabla naziv="DomainObject.Predmet.ProtustrankaFormatedWithAdress_1"> TURISTIČKA AGENCIJA  ASPALATHOS  j.d.o.o. za usluge turističke agencije, turizam i trgovinu, Rooseweltova 29 A, 21000 Split</derivirana_varijabla>
  </DomainObject.Predmet.ProtustrankaFormatedWithAdress>
  <DomainObject.Predmet.ProtustrankaFormatedWithAdressOIB>
    <izvorni_sadrzaj> TURISTIČKA AGENCIJA  ASPALATHOS  j.d.o.o. za usluge turističke agencije, turizam i trgovinu, OIB 32704465294, Rooseweltova 29 A, 21000 Split</izvorni_sadrzaj>
    <derivirana_varijabla naziv="DomainObject.Predmet.ProtustrankaFormatedWithAdressOIB_1"> TURISTIČKA AGENCIJA  ASPALATHOS  j.d.o.o. za usluge turističke agencije, turizam i trgovinu, OIB 32704465294, Rooseweltova 29 A, 21000 Split</derivirana_varijabla>
  </DomainObject.Predmet.ProtustrankaFormatedWithAdressOIB>
  <DomainObject.Predmet.ProtustrankaWithAdress>
    <izvorni_sadrzaj>TURISTIČKA AGENCIJA  ASPALATHOS  j.d.o.o. za usluge turističke agencije, turizam i trgovinu Rooseweltova 29 A, 21000 Split</izvorni_sadrzaj>
    <derivirana_varijabla naziv="DomainObject.Predmet.ProtustrankaWithAdress_1">TURISTIČKA AGENCIJA  ASPALATHOS  j.d.o.o. za usluge turističke agencije, turizam i trgovinu Rooseweltova 29 A, 21000 Split</derivirana_varijabla>
  </DomainObject.Predmet.ProtustrankaWithAdress>
  <DomainObject.Predmet.ProtustrankaWithAdressOIB>
    <izvorni_sadrzaj>TURISTIČKA AGENCIJA  ASPALATHOS  j.d.o.o. za usluge turističke agencije, turizam i trgovinu, OIB 32704465294, Rooseweltova 29 A, 21000 Split</izvorni_sadrzaj>
    <derivirana_varijabla naziv="DomainObject.Predmet.ProtustrankaWithAdressOIB_1">TURISTIČKA AGENCIJA  ASPALATHOS  j.d.o.o. za usluge turističke agencije, turizam i trgovinu, OIB 32704465294, Rooseweltova 29 A, 21000 Split</derivirana_varijabla>
  </DomainObject.Predmet.ProtustrankaWithAdressOIB>
  <DomainObject.Predmet.ProtustrankaNazivFormated>
    <izvorni_sadrzaj>TURISTIČKA AGENCIJA  ASPALATHOS  j.d.o.o. za usluge turističke agencije, turizam i trgovinu</izvorni_sadrzaj>
    <derivirana_varijabla naziv="DomainObject.Predmet.ProtustrankaNazivFormated_1">TURISTIČKA AGENCIJA  ASPALATHOS  j.d.o.o. za usluge turističke agencije, turizam i trgovinu</derivirana_varijabla>
  </DomainObject.Predmet.ProtustrankaNazivFormated>
  <DomainObject.Predmet.ProtustrankaNazivFormatedOIB>
    <izvorni_sadrzaj>TURISTIČKA AGENCIJA  ASPALATHOS  j.d.o.o. za usluge turističke agencije, turizam i trgovinu, OIB 32704465294</izvorni_sadrzaj>
    <derivirana_varijabla naziv="DomainObject.Predmet.ProtustrankaNazivFormatedOIB_1">TURISTIČKA AGENCIJA  ASPALATHOS  j.d.o.o. za usluge turističke agencije, turizam i trgovinu, OIB 32704465294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6176.18</izvorni_sadrzaj>
    <derivirana_varijabla naziv="DomainObject.Predmet.TrenutnaVrijednost_1">6176.18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TURISTIČKA AGENCIJA  ASPALATHOS  j.d.o.o. za usluge turističke agencije, turizam i trgovinu</item>
    </izvorni_sadrzaj>
    <derivirana_varijabla naziv="DomainObject.Predmet.ProtuStrankaListFormated_1">
      <item>TURISTIČKA AGENCIJA  ASPALATHOS  j.d.o.o. za usluge turističke agencije, turizam i trgovinu</item>
    </derivirana_varijabla>
  </DomainObject.Predmet.ProtuStrankaListFormated>
  <DomainObject.Predmet.ProtuStrankaListFormatedOIB>
    <izvorni_sadrzaj>
      <item>TURISTIČKA AGENCIJA  ASPALATHOS  j.d.o.o. za usluge turističke agencije, turizam i trgovinu, OIB 32704465294</item>
    </izvorni_sadrzaj>
    <derivirana_varijabla naziv="DomainObject.Predmet.ProtuStrankaListFormatedOIB_1">
      <item>TURISTIČKA AGENCIJA  ASPALATHOS  j.d.o.o. za usluge turističke agencije, turizam i trgovinu, OIB 32704465294</item>
    </derivirana_varijabla>
  </DomainObject.Predmet.ProtuStrankaListFormatedOIB>
  <DomainObject.Predmet.ProtuStrankaListFormatedWithAdress>
    <izvorni_sadrzaj>
      <item>TURISTIČKA AGENCIJA  ASPALATHOS  j.d.o.o. za usluge turističke agencije, turizam i trgovinu, Rooseweltova 29 A, 21000 Split</item>
    </izvorni_sadrzaj>
    <derivirana_varijabla naziv="DomainObject.Predmet.ProtuStrankaListFormatedWithAdress_1">
      <item>TURISTIČKA AGENCIJA  ASPALATHOS  j.d.o.o. za usluge turističke agencije, turizam i trgovinu, Rooseweltova 29 A, 21000 Split</item>
    </derivirana_varijabla>
  </DomainObject.Predmet.ProtuStrankaListFormatedWithAdress>
  <DomainObject.Predmet.ProtuStrankaListFormatedWithAdressOIB>
    <izvorni_sadrzaj>
      <item>TURISTIČKA AGENCIJA  ASPALATHOS  j.d.o.o. za usluge turističke agencije, turizam i trgovinu, OIB 32704465294, Rooseweltova 29 A, 21000 Split</item>
    </izvorni_sadrzaj>
    <derivirana_varijabla naziv="DomainObject.Predmet.ProtuStrankaListFormatedWithAdressOIB_1">
      <item>TURISTIČKA AGENCIJA  ASPALATHOS  j.d.o.o. za usluge turističke agencije, turizam i trgovinu, OIB 32704465294, Rooseweltova 29 A, 21000 Split</item>
    </derivirana_varijabla>
  </DomainObject.Predmet.ProtuStrankaListFormatedWithAdressOIB>
  <DomainObject.Predmet.ProtuStrankaListNazivFormated>
    <izvorni_sadrzaj>
      <item>TURISTIČKA AGENCIJA  ASPALATHOS  j.d.o.o. za usluge turističke agencije, turizam i trgovinu</item>
    </izvorni_sadrzaj>
    <derivirana_varijabla naziv="DomainObject.Predmet.ProtuStrankaListNazivFormated_1">
      <item>TURISTIČKA AGENCIJA  ASPALATHOS  j.d.o.o. za usluge turističke agencije, turizam i trgovinu</item>
    </derivirana_varijabla>
  </DomainObject.Predmet.ProtuStrankaListNazivFormated>
  <DomainObject.Predmet.ProtuStrankaListNazivFormatedOIB>
    <izvorni_sadrzaj>
      <item>TURISTIČKA AGENCIJA  ASPALATHOS  j.d.o.o. za usluge turističke agencije, turizam i trgovinu, OIB 32704465294</item>
    </izvorni_sadrzaj>
    <derivirana_varijabla naziv="DomainObject.Predmet.ProtuStrankaListNazivFormatedOIB_1">
      <item>TURISTIČKA AGENCIJA  ASPALATHOS  j.d.o.o. za usluge turističke agencije, turizam i trgovinu, OIB 32704465294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TURISTIČKA AGENCIJA  ASPALATHOS  j.d.o.o. za usluge turističke agencije, turizam i trgovinu</izvorni_sadrzaj>
    <derivirana_varijabla naziv="DomainObject.Predmet.ProtustrankaIDrugi_1">TURISTIČKA AGENCIJA  ASPALATHOS  j.d.o.o. za usluge turističke agencije,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TURISTIČKA AGENCIJA  ASPALATHOS  j.d.o.o. za usluge turističke agencije, turizam i trgovinu, OIB 32704465294, Rooseweltova 29 A, 21000 Split</izvorni_sadrzaj>
    <derivirana_varijabla naziv="DomainObject.Predmet.ProtustrankaIDrugiAdressOIB_1">TURISTIČKA AGENCIJA  ASPALATHOS  j.d.o.o. za usluge turističke agencije, turizam i trgovinu, OIB 32704465294, Rooseweltova 29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 ASPALATHOS  j.d.o.o. za usluge turističke agencije, turizam i trgovinu</item>
      <item>FINANCIJSKA AGENCIJA, RC SPLIT</item>
    </izvorni_sadrzaj>
    <derivirana_varijabla naziv="DomainObject.Predmet.SudioniciListNaziv_1">
      <item>TURISTIČKA AGENCIJA  ASPALATHOS  j.d.o.o. za usluge turističke agencije, turizam i trgovinu</item>
      <item>FINANCIJSKA AGENCIJA, RC SPLIT</item>
    </derivirana_varijabla>
  </DomainObject.Predmet.SudioniciListNaziv>
  <DomainObject.Predmet.SudioniciListAdressOIB>
    <izvorni_sadrzaj>
      <item>TURISTIČKA AGENCIJA  ASPALATHOS  j.d.o.o. za usluge turističke agencije, turizam i trgovinu, OIB 32704465294, Rooseweltova 29 A,21000 Split</item>
      <item>FINANCIJSKA AGENCIJA, RC SPLIT, OIB 85821130368, Mažuranićevo šetalište 24 b,21000 Split</item>
    </izvorni_sadrzaj>
    <derivirana_varijabla naziv="DomainObject.Predmet.SudioniciListAdressOIB_1">
      <item>TURISTIČKA AGENCIJA  ASPALATHOS  j.d.o.o. za usluge turističke agencije, turizam i trgovinu, OIB 32704465294, Rooseweltova 29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32704465294</item>
      <item>, OIB 85821130368</item>
    </izvorni_sadrzaj>
    <derivirana_varijabla naziv="DomainObject.Predmet.SudioniciListNazivOIB_1">
      <item>, OIB 32704465294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78DEE-2EE0-4FF2-A1CA-A724686D9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4396</properties:Characters>
  <properties:Lines>100</properties:Lines>
  <properties:Paragraphs>28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2017-11-21T13:03:00Z</cp:lastPrinted>
  <dcterms:modified xmlns:xsi="http://www.w3.org/2001/XMLSchema-instance" xsi:type="dcterms:W3CDTF">2017-11-21T13:03:00Z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