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15df" w14:paraId="05015df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4B5165">
        <w:t>10</w:t>
      </w:r>
      <w:r w:rsidR="008841B0">
        <w:t>6</w:t>
      </w:r>
      <w:r w:rsidR="00522C09">
        <w:t>0</w:t>
      </w:r>
      <w:r w:rsidR="00741BE1">
        <w:t xml:space="preserve">/17-3      </w:t>
      </w:r>
      <w:r w:rsidR="004B5165">
        <w:t xml:space="preserve">       </w:t>
      </w:r>
      <w:r w:rsidR="009D5343">
        <w:t xml:space="preserve">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2B71D8">
        <w:t xml:space="preserve"> </w:t>
      </w:r>
      <w:r w:rsidR="00433853" w:rsidRPr="00433853">
        <w:t>BRANITELJSKA ZADRUGA GRAĐE</w:t>
      </w:r>
      <w:r w:rsidR="00AF64BD">
        <w:t>VI</w:t>
      </w:r>
      <w:r w:rsidR="00433853" w:rsidRPr="00433853">
        <w:t>NSKI UZNIK</w:t>
      </w:r>
      <w:r w:rsidR="00433853">
        <w:t xml:space="preserve">, Zagreb, </w:t>
      </w:r>
      <w:proofErr w:type="spellStart"/>
      <w:r w:rsidR="00433853">
        <w:t>Kurekov</w:t>
      </w:r>
      <w:proofErr w:type="spellEnd"/>
      <w:r w:rsidR="00433853">
        <w:t xml:space="preserve"> </w:t>
      </w:r>
      <w:proofErr w:type="spellStart"/>
      <w:r w:rsidR="00433853">
        <w:t>Breg</w:t>
      </w:r>
      <w:proofErr w:type="spellEnd"/>
      <w:r w:rsidR="00433853">
        <w:t xml:space="preserve"> II </w:t>
      </w:r>
      <w:proofErr w:type="spellStart"/>
      <w:r w:rsidR="00433853">
        <w:t>odv</w:t>
      </w:r>
      <w:proofErr w:type="spellEnd"/>
      <w:r w:rsidR="00433853">
        <w:t xml:space="preserve">. 2, MBS: </w:t>
      </w:r>
      <w:r w:rsidR="00433853" w:rsidRPr="00433853">
        <w:t>080954702</w:t>
      </w:r>
      <w:r w:rsidR="00433853">
        <w:t xml:space="preserve">, OIB: </w:t>
      </w:r>
      <w:r w:rsidR="00433853" w:rsidRPr="00433853">
        <w:t>23640946543</w:t>
      </w:r>
      <w:r w:rsidR="00433853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EB34FB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1A7ACB" w:rsidRPr="001A7ACB">
        <w:t xml:space="preserve"> </w:t>
      </w:r>
      <w:r w:rsidR="00433853">
        <w:t>BRANITELJSKA ZADRUGA GRAĐE</w:t>
      </w:r>
      <w:r w:rsidR="00AF64BD">
        <w:t>V</w:t>
      </w:r>
      <w:r w:rsidR="00433853">
        <w:t xml:space="preserve">INSKI UZNIK, Zagreb, </w:t>
      </w:r>
      <w:proofErr w:type="spellStart"/>
      <w:r w:rsidR="00433853">
        <w:t>Kurekov</w:t>
      </w:r>
      <w:proofErr w:type="spellEnd"/>
      <w:r w:rsidR="00433853">
        <w:t xml:space="preserve"> </w:t>
      </w:r>
      <w:proofErr w:type="spellStart"/>
      <w:r w:rsidR="00433853">
        <w:t>Breg</w:t>
      </w:r>
      <w:proofErr w:type="spellEnd"/>
      <w:r w:rsidR="00433853">
        <w:t xml:space="preserve"> II </w:t>
      </w:r>
      <w:proofErr w:type="spellStart"/>
      <w:r w:rsidR="00433853">
        <w:t>odv</w:t>
      </w:r>
      <w:proofErr w:type="spellEnd"/>
      <w:r w:rsidR="00433853">
        <w:t>. 2, MBS: 080954702, OIB: 23640946543</w:t>
      </w:r>
      <w:r w:rsidR="00853352">
        <w:t xml:space="preserve">, </w:t>
      </w:r>
      <w:r>
        <w:t>na temelju neizvršenih osnova za plaćanje iznosi</w:t>
      </w:r>
      <w:r w:rsidR="00554444">
        <w:t xml:space="preserve"> </w:t>
      </w:r>
      <w:r w:rsidR="00A10801">
        <w:t>15.206,01</w:t>
      </w:r>
      <w:r w:rsidR="008B580B">
        <w:t xml:space="preserve"> </w:t>
      </w:r>
      <w:r w:rsidR="00EB34FB">
        <w:t xml:space="preserve">kn.               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950581">
        <w:t xml:space="preserve"> se osob</w:t>
      </w:r>
      <w:r w:rsidR="007C4C00">
        <w:t>a</w:t>
      </w:r>
      <w:r w:rsidR="00950581">
        <w:t xml:space="preserve"> ovlašten</w:t>
      </w:r>
      <w:r w:rsidR="007C4C00">
        <w:t>a</w:t>
      </w:r>
      <w:r w:rsidR="00950581">
        <w:t xml:space="preserve"> za </w:t>
      </w:r>
      <w:r w:rsidR="00394EEC">
        <w:t>zastupanje</w:t>
      </w:r>
      <w:r>
        <w:t xml:space="preserve"> dužnika</w:t>
      </w:r>
      <w:r w:rsidR="00A10801">
        <w:t xml:space="preserve"> Antun </w:t>
      </w:r>
      <w:proofErr w:type="spellStart"/>
      <w:r w:rsidR="00A10801">
        <w:t>Kulić</w:t>
      </w:r>
      <w:proofErr w:type="spellEnd"/>
      <w:r w:rsidR="00A10801">
        <w:t xml:space="preserve">, OIB 22755955207, Zagreb, Ulica Križnog puta 57, </w:t>
      </w:r>
      <w:r w:rsidR="007E305F">
        <w:t xml:space="preserve"> </w:t>
      </w:r>
      <w:r w:rsidR="00B542FC">
        <w:t>da</w:t>
      </w:r>
      <w:r w:rsidR="003337FC">
        <w:t xml:space="preserve"> u  roku od 15 (petnaest) dana od dana objave ovog oglasa na mrežnoj stranici e-Oglasna ploča sudova podnes</w:t>
      </w:r>
      <w:r w:rsidR="003F7CF4">
        <w:t>e</w:t>
      </w:r>
      <w:r w:rsidR="003337FC">
        <w:t xml:space="preserve">  ovom sudu, pozivom na gornji broj spisa, javnobilježnički ovjerovljeni </w:t>
      </w:r>
      <w:proofErr w:type="spellStart"/>
      <w:r w:rsidR="003337FC">
        <w:t>prokazni</w:t>
      </w:r>
      <w:proofErr w:type="spellEnd"/>
      <w:r w:rsidR="003337FC"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</w:t>
      </w:r>
      <w:r w:rsidR="0091089D">
        <w:t>6</w:t>
      </w:r>
      <w:r w:rsidR="00A1565C">
        <w:t>0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91089D">
        <w:t>2</w:t>
      </w:r>
      <w:r w:rsidR="00554B70">
        <w:t>5</w:t>
      </w:r>
      <w:r w:rsidR="0091089D">
        <w:t>/1</w:t>
      </w:r>
      <w:r w:rsidR="00A1565C">
        <w:t>1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757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1E58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4F68"/>
    <w:rsid w:val="000F61EA"/>
    <w:rsid w:val="00100BA1"/>
    <w:rsid w:val="00102060"/>
    <w:rsid w:val="00103059"/>
    <w:rsid w:val="001053CD"/>
    <w:rsid w:val="00110041"/>
    <w:rsid w:val="00115F56"/>
    <w:rsid w:val="001169AB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5557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A7ACB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38FD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239A"/>
    <w:rsid w:val="00234025"/>
    <w:rsid w:val="002358E7"/>
    <w:rsid w:val="00237E93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4AE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1D8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3157"/>
    <w:rsid w:val="002D43F0"/>
    <w:rsid w:val="002D6509"/>
    <w:rsid w:val="002D7376"/>
    <w:rsid w:val="002D7681"/>
    <w:rsid w:val="002E29C8"/>
    <w:rsid w:val="002E4C0B"/>
    <w:rsid w:val="002E5F9E"/>
    <w:rsid w:val="002F33E7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3F7CF4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14B"/>
    <w:rsid w:val="00420A2D"/>
    <w:rsid w:val="00421D49"/>
    <w:rsid w:val="00421D71"/>
    <w:rsid w:val="00423899"/>
    <w:rsid w:val="00423F56"/>
    <w:rsid w:val="00433853"/>
    <w:rsid w:val="004351D0"/>
    <w:rsid w:val="00435255"/>
    <w:rsid w:val="004355F5"/>
    <w:rsid w:val="00436570"/>
    <w:rsid w:val="00437146"/>
    <w:rsid w:val="0044330E"/>
    <w:rsid w:val="00443F69"/>
    <w:rsid w:val="00444BD2"/>
    <w:rsid w:val="00445E61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B5165"/>
    <w:rsid w:val="004C3969"/>
    <w:rsid w:val="004C57E1"/>
    <w:rsid w:val="004D2575"/>
    <w:rsid w:val="004D5A26"/>
    <w:rsid w:val="004E151F"/>
    <w:rsid w:val="004E1973"/>
    <w:rsid w:val="004E466C"/>
    <w:rsid w:val="004F4428"/>
    <w:rsid w:val="004F5FE8"/>
    <w:rsid w:val="004F6C6C"/>
    <w:rsid w:val="00510DCF"/>
    <w:rsid w:val="005126B5"/>
    <w:rsid w:val="00513670"/>
    <w:rsid w:val="005159C5"/>
    <w:rsid w:val="00515AD7"/>
    <w:rsid w:val="005179BB"/>
    <w:rsid w:val="00522C09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B70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2E64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1C19"/>
    <w:rsid w:val="006C36CE"/>
    <w:rsid w:val="006C4490"/>
    <w:rsid w:val="006C4FDF"/>
    <w:rsid w:val="006C5C92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1BE1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B7F27"/>
    <w:rsid w:val="007C4C00"/>
    <w:rsid w:val="007D109A"/>
    <w:rsid w:val="007D4D83"/>
    <w:rsid w:val="007D50F2"/>
    <w:rsid w:val="007D62E1"/>
    <w:rsid w:val="007D667C"/>
    <w:rsid w:val="007E305F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3352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41B0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580B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E6153"/>
    <w:rsid w:val="008F1A8E"/>
    <w:rsid w:val="008F5255"/>
    <w:rsid w:val="00901A60"/>
    <w:rsid w:val="00901EF5"/>
    <w:rsid w:val="0090296B"/>
    <w:rsid w:val="00904484"/>
    <w:rsid w:val="00905CC8"/>
    <w:rsid w:val="0091089D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0239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0801"/>
    <w:rsid w:val="00A1565C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405B5"/>
    <w:rsid w:val="00A42167"/>
    <w:rsid w:val="00A45260"/>
    <w:rsid w:val="00A46436"/>
    <w:rsid w:val="00A4793D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927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64BD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42FC"/>
    <w:rsid w:val="00B5560E"/>
    <w:rsid w:val="00B639B0"/>
    <w:rsid w:val="00B63FC2"/>
    <w:rsid w:val="00B67389"/>
    <w:rsid w:val="00B67BBC"/>
    <w:rsid w:val="00B74A74"/>
    <w:rsid w:val="00B76E18"/>
    <w:rsid w:val="00B82540"/>
    <w:rsid w:val="00B836C5"/>
    <w:rsid w:val="00B86000"/>
    <w:rsid w:val="00B8757B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496B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269E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37D32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B34FB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E31DB"/>
    <w:rsid w:val="00FF5435"/>
    <w:rsid w:val="00FF6257"/>
    <w:rsid w:val="00FF6C1D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4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F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F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F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F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4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F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F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F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F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St-1060/2017-3</izvorni_sadrzaj>
    <derivirana_varijabla naziv="DomainObject.Oznaka_1">St-1060/2017-3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St-1060/2017</izvorni_sadrzaj>
    <derivirana_varijabla naziv="DomainObject.Predmet.OznakaBroj_1">St-1060/2017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BRANITELJSKA ZADRUGA GRAĐEINSKI UZNIK</izvorni_sadrzaj>
    <derivirana_varijabla naziv="DomainObject.Predmet.ProtustrankaFormated_1">  BRANITELJSKA ZADRUGA GRAĐEINSKI UZNIK</derivirana_varijabla>
  </DomainObject.Predmet.ProtustrankaFormated>
  <DomainObject.Predmet.ProtustrankaFormatedOIB>
    <izvorni_sadrzaj>  BRANITELJSKA ZADRUGA GRAĐEINSKI UZNIK, OIB 23640946543</izvorni_sadrzaj>
    <derivirana_varijabla naziv="DomainObject.Predmet.ProtustrankaFormatedOIB_1">  BRANITELJSKA ZADRUGA GRAĐEINSKI UZNIK, OIB 23640946543</derivirana_varijabla>
  </DomainObject.Predmet.ProtustrankaFormatedOIB>
  <DomainObject.Predmet.ProtustrankaFormatedWithAdress>
    <izvorni_sadrzaj> BRANITELJSKA ZADRUGA GRAĐEINSKI UZNIK, Kurekov Breg II. odv. 2, 10000 Zagreb</izvorni_sadrzaj>
    <derivirana_varijabla naziv="DomainObject.Predmet.ProtustrankaFormatedWithAdress_1"> BRANITELJSKA ZADRUGA GRAĐEINSKI UZNIK, Kurekov Breg II. odv. 2, 10000 Zagreb</derivirana_varijabla>
  </DomainObject.Predmet.ProtustrankaFormatedWithAdress>
  <DomainObject.Predmet.ProtustrankaFormatedWithAdressOIB>
    <izvorni_sadrzaj> BRANITELJSKA ZADRUGA GRAĐEINSKI UZNIK, OIB 23640946543, Kurekov Breg II. odv. 2, 10000 Zagreb</izvorni_sadrzaj>
    <derivirana_varijabla naziv="DomainObject.Predmet.ProtustrankaFormatedWithAdressOIB_1"> BRANITELJSKA ZADRUGA GRAĐEINSKI UZNIK, OIB 23640946543, Kurekov Breg II. odv. 2, 10000 Zagreb</derivirana_varijabla>
  </DomainObject.Predmet.ProtustrankaFormatedWithAdressOIB>
  <DomainObject.Predmet.ProtustrankaWithAdress>
    <izvorni_sadrzaj>BRANITELJSKA ZADRUGA GRAĐEINSKI UZNIK Kurekov Breg II. odv. 2, 10000 Zagreb</izvorni_sadrzaj>
    <derivirana_varijabla naziv="DomainObject.Predmet.ProtustrankaWithAdress_1">BRANITELJSKA ZADRUGA GRAĐEINSKI UZNIK Kurekov Breg II. odv. 2, 10000 Zagreb</derivirana_varijabla>
  </DomainObject.Predmet.ProtustrankaWithAdress>
  <DomainObject.Predmet.ProtustrankaWithAdressOIB>
    <izvorni_sadrzaj>BRANITELJSKA ZADRUGA GRAĐEINSKI UZNIK, OIB 23640946543, Kurekov Breg II. odv. 2, 10000 Zagreb</izvorni_sadrzaj>
    <derivirana_varijabla naziv="DomainObject.Predmet.ProtustrankaWithAdressOIB_1">BRANITELJSKA ZADRUGA GRAĐEINSKI UZNIK, OIB 23640946543, Kurekov Breg II. odv. 2, 10000 Zagreb</derivirana_varijabla>
  </DomainObject.Predmet.ProtustrankaWithAdressOIB>
  <DomainObject.Predmet.ProtustrankaNazivFormated>
    <izvorni_sadrzaj>BRANITELJSKA ZADRUGA GRAĐEINSKI UZNIK</izvorni_sadrzaj>
    <derivirana_varijabla naziv="DomainObject.Predmet.ProtustrankaNazivFormated_1">BRANITELJSKA ZADRUGA GRAĐEINSKI UZNIK</derivirana_varijabla>
  </DomainObject.Predmet.ProtustrankaNazivFormated>
  <DomainObject.Predmet.ProtustrankaNazivFormatedOIB>
    <izvorni_sadrzaj>BRANITELJSKA ZADRUGA GRAĐEINSKI UZNIK, OIB 23640946543</izvorni_sadrzaj>
    <derivirana_varijabla naziv="DomainObject.Predmet.ProtustrankaNazivFormatedOIB_1">BRANITELJSKA ZADRUGA GRAĐEINSKI UZNIK, OIB 23640946543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GRAĐEINSKI UZNIK</item>
    </izvorni_sadrzaj>
    <derivirana_varijabla naziv="DomainObject.Predmet.ProtuStrankaListFormated_1">
      <item>BRANITELJSKA ZADRUGA GRAĐEINSKI UZNIK</item>
    </derivirana_varijabla>
  </DomainObject.Predmet.ProtuStrankaListFormated>
  <DomainObject.Predmet.ProtuStrankaListFormatedOIB>
    <izvorni_sadrzaj>
      <item>BRANITELJSKA ZADRUGA GRAĐEINSKI UZNIK, OIB 23640946543</item>
    </izvorni_sadrzaj>
    <derivirana_varijabla naziv="DomainObject.Predmet.ProtuStrankaListFormatedOIB_1">
      <item>BRANITELJSKA ZADRUGA GRAĐEINSKI UZNIK, OIB 23640946543</item>
    </derivirana_varijabla>
  </DomainObject.Predmet.ProtuStrankaListFormatedOIB>
  <DomainObject.Predmet.ProtuStrankaListFormatedWithAdress>
    <izvorni_sadrzaj>
      <item>BRANITELJSKA ZADRUGA GRAĐEINSKI UZNIK, Kurekov Breg II. odv. 2, 10000 Zagreb</item>
    </izvorni_sadrzaj>
    <derivirana_varijabla naziv="DomainObject.Predmet.ProtuStrankaListFormatedWithAdress_1">
      <item>BRANITELJSKA ZADRUGA GRAĐEINSKI UZNIK, Kurekov Breg II. odv. 2, 10000 Zagreb</item>
    </derivirana_varijabla>
  </DomainObject.Predmet.ProtuStrankaListFormatedWithAdress>
  <DomainObject.Predmet.ProtuStrankaListFormatedWithAdressOIB>
    <izvorni_sadrzaj>
      <item>BRANITELJSKA ZADRUGA GRAĐEINSKI UZNIK, OIB 23640946543, Kurekov Breg II. odv. 2, 10000 Zagreb</item>
    </izvorni_sadrzaj>
    <derivirana_varijabla naziv="DomainObject.Predmet.ProtuStrankaListFormatedWithAdressOIB_1">
      <item>BRANITELJSKA ZADRUGA GRAĐEINSKI UZNIK, OIB 23640946543, Kurekov Breg II. odv. 2, 10000 Zagreb</item>
    </derivirana_varijabla>
  </DomainObject.Predmet.ProtuStrankaListFormatedWithAdressOIB>
  <DomainObject.Predmet.ProtuStrankaListNazivFormated>
    <izvorni_sadrzaj>
      <item>BRANITELJSKA ZADRUGA GRAĐEINSKI UZNIK</item>
    </izvorni_sadrzaj>
    <derivirana_varijabla naziv="DomainObject.Predmet.ProtuStrankaListNazivFormated_1">
      <item>BRANITELJSKA ZADRUGA GRAĐEINSKI UZNIK</item>
    </derivirana_varijabla>
  </DomainObject.Predmet.ProtuStrankaListNazivFormated>
  <DomainObject.Predmet.ProtuStrankaListNazivFormatedOIB>
    <izvorni_sadrzaj>
      <item>BRANITELJSKA ZADRUGA GRAĐEINSKI UZNIK, OIB 23640946543</item>
    </izvorni_sadrzaj>
    <derivirana_varijabla naziv="DomainObject.Predmet.ProtuStrankaListNazivFormatedOIB_1">
      <item>BRANITELJSKA ZADRUGA GRAĐEINSKI UZNIK, OIB 23640946543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St-1060/2017-3</izvorni_sadrzaj>
    <derivirana_varijabla naziv="DomainObject.PoslovniBrojDokumenta_1">St-1060/2017-3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GRAĐEINSKI UZNIK</izvorni_sadrzaj>
    <derivirana_varijabla naziv="DomainObject.Predmet.ProtustrankaIDrugi_1">BRANITELJSKA ZADRUGA GRAĐEINSKI UZNIK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BRANITELJSKA ZADRUGA GRAĐEINSKI UZNIK, OIB 23640946543, Kurekov Breg II. odv. 2, 10000 Zagreb</izvorni_sadrzaj>
    <derivirana_varijabla naziv="DomainObject.Predmet.ProtustrankaIDrugiAdressOIB_1">BRANITELJSKA ZADRUGA GRAĐEINSKI UZNIK, OIB 23640946543, Kurekov Breg II. odv.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GRAĐEINSKI UZNIK</item>
      <item>FINA Regionalni centar Zagreb</item>
    </izvorni_sadrzaj>
    <derivirana_varijabla naziv="DomainObject.Predmet.SudioniciListNaziv_1">
      <item>BRANITELJSKA ZADRUGA GRAĐEINSKI UZNIK</item>
      <item>FINA Regionalni centar Zagreb</item>
    </derivirana_varijabla>
  </DomainObject.Predmet.SudioniciListNaziv>
  <DomainObject.Predmet.SudioniciListAdressOIB>
    <izvorni_sadrzaj>
      <item>BRANITELJSKA ZADRUGA GRAĐEINSKI UZNIK, OIB 23640946543, Kurekov Breg II. odv. 2,10000 Zagreb</item>
      <item>FINA Regionalni centar Zagreb, OIB 85821130368, Trg svibanjskih žrtava 1995. br. 1,10000 Zagreb</item>
    </izvorni_sadrzaj>
    <derivirana_varijabla naziv="DomainObject.Predmet.SudioniciListAdressOIB_1">
      <item>BRANITELJSKA ZADRUGA GRAĐEINSKI UZNIK, OIB 23640946543, Kurekov Breg II. odv.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23640946543</item>
      <item>, OIB 85821130368</item>
    </izvorni_sadrzaj>
    <derivirana_varijabla naziv="DomainObject.Predmet.SudioniciListNazivOIB_1">
      <item>, OIB 23640946543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718EF8-0F61-4A9D-A08E-6B7E1F8B3F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2156</properties:Characters>
  <properties:Lines>51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2017-08-04T06:45:00Z</dcterms:created>
  <dc:creator>Korisnik</dc:creator>
  <cp:lastModifiedBy>Sanja Ban</cp:lastModifiedBy>
  <cp:lastPrinted>2017-08-04T07:13:00Z</cp:lastPrinted>
  <dcterms:modified xmlns:xsi="http://www.w3.org/2001/XMLSchema-instance" xsi:type="dcterms:W3CDTF">2017-08-04T07:13:00Z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St-1060/2017-3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