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a0fd" w14:paraId="17fa0fd" w:rsidRDefault="006758E7" w:rsidP="006758E7" w:rsidR="006758E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758E7" w:rsidP="006758E7" w:rsidR="006758E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58E7" w:rsidP="006758E7" w:rsidR="006758E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58E7" w:rsidP="006758E7" w:rsidR="006758E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758E7" w:rsidP="006758E7" w:rsidR="006758E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 xml:space="preserve">BRANITELJSKA KONJIČKO POLJOPRIVREDNA ZADRUGA TIGAR </w:t>
      </w:r>
      <w:r>
        <w:rPr>
          <w:rFonts w:hAnsi="Times New Roman" w:ascii="Times New Roman"/>
          <w:szCs w:val="24"/>
        </w:rPr>
        <w:t>devedesetprva, OIB: 67567890039, Popovec</w:t>
      </w:r>
      <w:r>
        <w:rPr>
          <w:rFonts w:hAnsi="Times New Roman" w:ascii="Times New Roman"/>
          <w:szCs w:val="24"/>
          <w:lang w:val="hr-HR"/>
        </w:rPr>
        <w:t xml:space="preserve">, Mandićeva 4,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758E7" w:rsidP="006758E7" w:rsidR="006758E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758E7" w:rsidP="006758E7" w:rsidR="006758E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758E7" w:rsidP="006758E7" w:rsidR="006758E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758E7" w:rsidP="006758E7" w:rsidR="006758E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BRANITELJSKA KONJIČKO POLJOPRIVREDNA ZADRUGA TIGAR devedesetprva, OIB: 67567890039, Popovec, Mandićeva 4.</w:t>
      </w:r>
    </w:p>
    <w:p w:rsidRDefault="006758E7" w:rsidP="006758E7" w:rsidR="006758E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758E7" w:rsidP="006758E7" w:rsidR="006758E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10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758E7" w:rsidP="006758E7" w:rsidR="006758E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758E7" w:rsidP="006758E7" w:rsidR="006758E7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Jelenko Lehki, OIB: 96068307857, iz Zagreba, Pavla Hatza 10.</w:t>
      </w:r>
    </w:p>
    <w:p w:rsidRDefault="006758E7" w:rsidP="006758E7" w:rsidR="006758E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758E7" w:rsidP="006758E7" w:rsidR="006758E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BRANITELJSKA KONJIČKO POLJOPRIVREDNA ZADRUGA TIGAR devedesetprva, OIB: 67567890039, Popovec, Mandićeva 4.</w:t>
      </w:r>
    </w:p>
    <w:p w:rsidRDefault="006758E7" w:rsidP="006758E7" w:rsidR="006758E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758E7" w:rsidP="006758E7" w:rsidR="006758E7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6758E7" w:rsidP="006758E7" w:rsidR="006758E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758E7" w:rsidP="006758E7" w:rsidR="006758E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58E7" w:rsidP="006758E7" w:rsidR="006758E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758E7" w:rsidP="006758E7" w:rsidR="006758E7">
      <w:pPr>
        <w:jc w:val="both"/>
        <w:rPr>
          <w:rFonts w:hAnsi="Times New Roman" w:ascii="Times New Roman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58E7" w:rsidP="006758E7" w:rsidR="006758E7">
      <w:pPr>
        <w:jc w:val="both"/>
        <w:rPr>
          <w:rFonts w:hAnsi="Times New Roman" w:ascii="Times New Roman"/>
        </w:rPr>
      </w:pPr>
    </w:p>
    <w:p w:rsidRDefault="006758E7" w:rsidP="006758E7" w:rsidR="006758E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758E7" w:rsidP="006758E7" w:rsidR="006758E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758E7" w:rsidP="006758E7" w:rsidR="006758E7">
      <w:pPr>
        <w:jc w:val="both"/>
        <w:rPr>
          <w:rFonts w:hAnsi="Times New Roman" w:ascii="Times New Roman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lang w:val="hr-HR"/>
        </w:rPr>
      </w:pPr>
    </w:p>
    <w:p w:rsidRDefault="006758E7" w:rsidP="006758E7" w:rsidR="006758E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6758E7" w:rsidP="006758E7" w:rsidR="006758E7">
      <w:pPr>
        <w:jc w:val="center"/>
        <w:rPr>
          <w:rFonts w:hAnsi="Times New Roman" w:ascii="Times New Roman"/>
          <w:lang w:val="hr-HR"/>
        </w:rPr>
      </w:pPr>
    </w:p>
    <w:p w:rsidRDefault="006758E7" w:rsidP="006758E7" w:rsidR="006758E7">
      <w:pPr>
        <w:jc w:val="center"/>
        <w:rPr>
          <w:rFonts w:hAnsi="Times New Roman" w:ascii="Times New Roman"/>
          <w:lang w:val="hr-HR"/>
        </w:rPr>
      </w:pPr>
    </w:p>
    <w:p w:rsidRDefault="006758E7" w:rsidP="006758E7" w:rsidR="006758E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758E7" w:rsidP="006758E7" w:rsidR="006758E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6758E7" w:rsidP="006758E7" w:rsidR="006758E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758E7" w:rsidP="006758E7" w:rsidR="006758E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758E7" w:rsidP="006758E7" w:rsidR="006758E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</w:rPr>
      </w:pPr>
    </w:p>
    <w:p w:rsidRDefault="006758E7" w:rsidP="006758E7" w:rsidR="006758E7">
      <w:pPr>
        <w:jc w:val="both"/>
        <w:rPr>
          <w:rFonts w:hAnsi="Times New Roman" w:ascii="Times New Roman"/>
        </w:rPr>
      </w:pPr>
    </w:p>
    <w:p w:rsidRDefault="006758E7" w:rsidP="006758E7" w:rsidR="006758E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6758E7" w:rsidP="006758E7" w:rsidR="006758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6758E7" w:rsidP="006758E7" w:rsidR="006758E7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758E7" w:rsidP="006758E7" w:rsidR="006758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758E7" w:rsidP="006758E7" w:rsidR="006758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758E7" w:rsidP="006758E7" w:rsidR="006758E7" w:rsidRPr="00D44D4F">
      <w:pPr>
        <w:jc w:val="center"/>
        <w:rPr>
          <w:sz w:val="32"/>
          <w:u w:val="single"/>
          <w:lang w:val="hr-HR"/>
        </w:rPr>
      </w:pPr>
    </w:p>
    <w:p w:rsidRDefault="006758E7" w:rsidP="006758E7" w:rsidR="006758E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497" w:rsidR="00000000">
      <w:r>
        <w:separator/>
      </w:r>
    </w:p>
  </w:endnote>
  <w:endnote w:id="0" w:type="continuationSeparator">
    <w:p w:rsidRDefault="0008149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497" w:rsidR="00000000">
      <w:r>
        <w:separator/>
      </w:r>
    </w:p>
  </w:footnote>
  <w:footnote w:id="0" w:type="continuationSeparator">
    <w:p w:rsidRDefault="0008149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758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St-2853/2015</w:t>
        </w:r>
      </w:p>
    </w:sdtContent>
  </w:sdt>
  <w:p w:rsidRDefault="006758E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8E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81497" w:rsidP="00840E3D" w:rsidR="00840E3D">
    <w:pPr>
      <w:pStyle w:val="Zaglavlje"/>
      <w:rPr>
        <w:lang w:val="hr-HR"/>
      </w:rPr>
    </w:pPr>
  </w:p>
  <w:p w:rsidRDefault="006758E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St-2853/2015</w:t>
    </w:r>
  </w:p>
  <w:p w:rsidRDefault="006758E7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497" w:rsidP="00840E3D" w:rsidR="00840E3D">
    <w:pPr>
      <w:pStyle w:val="Zaglavlje"/>
      <w:rPr>
        <w:rFonts w:hAnsi="Times New Roman" w:ascii="Times New Roman"/>
        <w:lang w:val="hr-HR"/>
      </w:rPr>
    </w:pPr>
  </w:p>
  <w:p w:rsidRDefault="00081497" w:rsidP="00840E3D" w:rsidR="00840E3D">
    <w:pPr>
      <w:pStyle w:val="Zaglavlje"/>
      <w:rPr>
        <w:rFonts w:hAnsi="Times New Roman" w:ascii="Times New Roman"/>
        <w:lang w:val="hr-HR"/>
      </w:rPr>
    </w:pPr>
  </w:p>
  <w:p w:rsidRDefault="00081497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081497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6758E7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758E7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758E7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081497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29CD"/>
    <w:rsid w:val="00081497"/>
    <w:rsid w:val="00135025"/>
    <w:rsid w:val="00181F4E"/>
    <w:rsid w:val="006758E7"/>
    <w:rsid w:val="00C95241"/>
    <w:rsid w:val="00D9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58E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58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58E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758E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58E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58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58E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758E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St-2853/2015</izvorni_sadrzaj>
    <derivirana_varijabla naziv="DomainObject.Predmet.OznakaBroj_1">St-2853/2015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KONJIČKO POLJOPRIVREDNA ZADRUGA TIGAR zastupanog po punomoćniku DARKO BIRAČ</izvorni_sadrzaj>
    <derivirana_varijabla naziv="DomainObject.Predmet.ProtustrankaFormated_1">  BRANITELJSKA KONJIČKO POLJOPRIVREDNA ZADRUGA TIGAR zastupanog po punomoćniku DARKO BIRAČ</derivirana_varijabla>
  </DomainObject.Predmet.ProtustrankaFormated>
  <DomainObject.Predmet.ProtustrankaFormatedOIB>
    <izvorni_sadrzaj>  BRANITELJSKA KONJIČKO POLJOPRIVREDNA ZADRUGA TIGAR, OIB 67567890039 zastupanog po punomoćniku DARKO BIRAČ</izvorni_sadrzaj>
    <derivirana_varijabla naziv="DomainObject.Predmet.ProtustrankaFormatedOIB_1">  BRANITELJSKA KONJIČKO POLJOPRIVREDNA ZADRUGA TIGAR, OIB 67567890039 zastupanog po punomoćniku DARKO BIRAČ</derivirana_varijabla>
  </DomainObject.Predmet.ProtustrankaFormatedOIB>
  <DomainObject.Predmet.ProtustrankaFormatedWithAdress>
    <izvorni_sadrzaj> BRANITELJSKA KONJIČKO POLJOPRIVREDNA ZADRUGA TIGAR, MANDIĆEVA 4, 10360 Popovec zastupanog po punomoćniku DARKO BIRAČ</izvorni_sadrzaj>
    <derivirana_varijabla naziv="DomainObject.Predmet.ProtustrankaFormatedWithAdress_1"> BRANITELJSKA KONJIČKO POLJOPRIVREDNA ZADRUGA TIGAR, MANDIĆEVA 4, 10360 Popovec zastupanog po punomoćniku DARKO BIRAČ</derivirana_varijabla>
  </DomainObject.Predmet.ProtustrankaFormatedWithAdress>
  <DomainObject.Predmet.ProtustrankaFormatedWithAdressOIB>
    <izvorni_sadrzaj> BRANITELJSKA KONJIČKO POLJOPRIVREDNA ZADRUGA TIGAR, OIB 67567890039, MANDIĆEVA 4, 10360 Popovec zastupanog po punomoćniku DARKO BIRAČ</izvorni_sadrzaj>
    <derivirana_varijabla naziv="DomainObject.Predmet.ProtustrankaFormatedWithAdressOIB_1"> BRANITELJSKA KONJIČKO POLJOPRIVREDNA ZADRUGA TIGAR, OIB 67567890039, MANDIĆEVA 4, 10360 Popovec zastupanog po punomoćniku DARKO BIRAČ</derivirana_varijabla>
  </DomainObject.Predmet.ProtustrankaFormatedWithAdressOIB>
  <DomainObject.Predmet.ProtustrankaWithAdress>
    <izvorni_sadrzaj>BRANITELJSKA KONJIČKO POLJOPRIVREDNA ZADRUGA TIGAR MANDIĆEVA 4, 10360 Popovec</izvorni_sadrzaj>
    <derivirana_varijabla naziv="DomainObject.Predmet.ProtustrankaWithAdress_1">BRANITELJSKA KONJIČKO POLJOPRIVREDNA ZADRUGA TIGAR MANDIĆEVA 4, 10360 Popovec</derivirana_varijabla>
  </DomainObject.Predmet.ProtustrankaWithAdress>
  <DomainObject.Predmet.ProtustrankaWithAdressOIB>
    <izvorni_sadrzaj>BRANITELJSKA KONJIČKO POLJOPRIVREDNA ZADRUGA TIGAR, OIB 67567890039, MANDIĆEVA 4, 10360 Popovec</izvorni_sadrzaj>
    <derivirana_varijabla naziv="DomainObject.Predmet.ProtustrankaWithAdressOIB_1">BRANITELJSKA KONJIČKO POLJOPRIVREDNA ZADRUGA TIGAR, OIB 67567890039, MANDIĆEVA 4, 10360 Popovec</derivirana_varijabla>
  </DomainObject.Predmet.ProtustrankaWithAdressOIB>
  <DomainObject.Predmet.ProtustrankaNazivFormated>
    <izvorni_sadrzaj>BRANITELJSKA KONJIČKO POLJOPRIVREDNA ZADRUGA TIGAR</izvorni_sadrzaj>
    <derivirana_varijabla naziv="DomainObject.Predmet.ProtustrankaNazivFormated_1">BRANITELJSKA KONJIČKO POLJOPRIVREDNA ZADRUGA TIGAR</derivirana_varijabla>
  </DomainObject.Predmet.ProtustrankaNazivFormated>
  <DomainObject.Predmet.ProtustrankaNazivFormatedOIB>
    <izvorni_sadrzaj>BRANITELJSKA KONJIČKO POLJOPRIVREDNA ZADRUGA TIGAR, OIB 67567890039</izvorni_sadrzaj>
    <derivirana_varijabla naziv="DomainObject.Predmet.ProtustrankaNazivFormatedOIB_1">BRANITELJSKA KONJIČKO POLJOPRIVREDNA ZADRUGA TIGAR, OIB 67567890039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KONJIČKO POLJOPRIVREDNA ZADRUGA TIGAR zastupanog po punomoćniku DARKO BIRAČ</item>
    </izvorni_sadrzaj>
    <derivirana_varijabla naziv="DomainObject.Predmet.ProtuStrankaListFormated_1">
      <item>BRANITELJSKA KONJIČKO POLJOPRIVREDNA ZADRUGA TIGAR zastupanog po punomoćniku DARKO BIRAČ</item>
    </derivirana_varijabla>
  </DomainObject.Predmet.ProtuStrankaListFormated>
  <DomainObject.Predmet.ProtuStrankaListFormatedOIB>
    <izvorni_sadrzaj>
      <item>BRANITELJSKA KONJIČKO POLJOPRIVREDNA ZADRUGA TIGAR, OIB 67567890039 zastupanog po punomoćniku DARKO BIRAČ</item>
    </izvorni_sadrzaj>
    <derivirana_varijabla naziv="DomainObject.Predmet.ProtuStrankaListFormatedOIB_1">
      <item>BRANITELJSKA KONJIČKO POLJOPRIVREDNA ZADRUGA TIGAR, OIB 67567890039 zastupanog po punomoćniku DARKO BIRAČ</item>
    </derivirana_varijabla>
  </DomainObject.Predmet.ProtuStrankaListFormatedOIB>
  <DomainObject.Predmet.ProtuStrankaListFormatedWithAdress>
    <izvorni_sadrzaj>
      <item>BRANITELJSKA KONJIČKO POLJOPRIVREDNA ZADRUGA TIGAR, MANDIĆEVA 4, 10360 Popovec zastupanog po punomoćniku DARKO BIRAČ</item>
    </izvorni_sadrzaj>
    <derivirana_varijabla naziv="DomainObject.Predmet.ProtuStrankaListFormatedWithAdress_1">
      <item>BRANITELJSKA KONJIČKO POLJOPRIVREDNA ZADRUGA TIGAR, MANDIĆEVA 4, 10360 Popovec zastupanog po punomoćniku DARKO BIRAČ</item>
    </derivirana_varijabla>
  </DomainObject.Predmet.ProtuStrankaListFormatedWithAdress>
  <DomainObject.Predmet.ProtuStrankaListFormatedWithAdressOIB>
    <izvorni_sadrzaj>
      <item>BRANITELJSKA KONJIČKO POLJOPRIVREDNA ZADRUGA TIGAR, OIB 67567890039, MANDIĆEVA 4, 10360 Popovec zastupanog po punomoćniku DARKO BIRAČ</item>
    </izvorni_sadrzaj>
    <derivirana_varijabla naziv="DomainObject.Predmet.ProtuStrankaListFormatedWithAdressOIB_1">
      <item>BRANITELJSKA KONJIČKO POLJOPRIVREDNA ZADRUGA TIGAR, OIB 67567890039, MANDIĆEVA 4, 10360 Popovec zastupanog po punomoćniku DARKO BIRAČ</item>
    </derivirana_varijabla>
  </DomainObject.Predmet.ProtuStrankaListFormatedWithAdressOIB>
  <DomainObject.Predmet.ProtuStrankaListNazivFormated>
    <izvorni_sadrzaj>
      <item>BRANITELJSKA KONJIČKO POLJOPRIVREDNA ZADRUGA TIGAR</item>
    </izvorni_sadrzaj>
    <derivirana_varijabla naziv="DomainObject.Predmet.ProtuStrankaListNazivFormated_1">
      <item>BRANITELJSKA KONJIČKO POLJOPRIVREDNA ZADRUGA TIGAR</item>
    </derivirana_varijabla>
  </DomainObject.Predmet.ProtuStrankaListNazivFormated>
  <DomainObject.Predmet.ProtuStrankaListNazivFormatedOIB>
    <izvorni_sadrzaj>
      <item>BRANITELJSKA KONJIČKO POLJOPRIVREDNA ZADRUGA TIGAR, OIB 67567890039</item>
    </izvorni_sadrzaj>
    <derivirana_varijabla naziv="DomainObject.Predmet.ProtuStrankaListNazivFormatedOIB_1">
      <item>BRANITELJSKA KONJIČKO POLJOPRIVREDNA ZADRUGA TIGAR, OIB 67567890039</item>
    </derivirana_varijabla>
  </DomainObject.Predmet.ProtuStrankaListNazivFormatedOIB>
  <DomainObject.Predmet.OstaliListFormated>
    <izvorni_sadrzaj>
      <item>DARKO BIRAČ punomoćnik sudionika u postupku BRANITELJSKA KONJIČKO POLJOPRIVREDNA ZADRUGA TIGAR</item>
    </izvorni_sadrzaj>
    <derivirana_varijabla naziv="DomainObject.Predmet.OstaliListFormated_1">
      <item>DARKO BIRAČ punomoćnik sudionika u postupku BRANITELJSKA KONJIČKO POLJOPRIVREDNA ZADRUGA TIGAR</item>
    </derivirana_varijabla>
  </DomainObject.Predmet.OstaliListFormated>
  <DomainObject.Predmet.OstaliListFormatedOIB>
    <izvorni_sadrzaj>
      <item>DARKO BIRAČ, OIB 93353745359 punomoćnik sudionika u postupku BRANITELJSKA KONJIČKO POLJOPRIVREDNA ZADRUGA TIGAR</item>
    </izvorni_sadrzaj>
    <derivirana_varijabla naziv="DomainObject.Predmet.OstaliListFormatedOIB_1">
      <item>DARKO BIRAČ, OIB 93353745359 punomoćnik sudionika u postupku BRANITELJSKA KONJIČKO POLJOPRIVREDNA ZADRUGA TIGAR</item>
    </derivirana_varijabla>
  </DomainObject.Predmet.OstaliListFormatedOIB>
  <DomainObject.Predmet.OstaliListFormatedWithAdress>
    <izvorni_sadrzaj>
      <item>DARKO BIRAČ, Klekovačka 30, 10000 Zagreb punomoćnik sudionika u postupku BRANITELJSKA KONJIČKO POLJOPRIVREDNA ZADRUGA TIGAR</item>
    </izvorni_sadrzaj>
    <derivirana_varijabla naziv="DomainObject.Predmet.OstaliListFormatedWithAdress_1">
      <item>DARKO BIRAČ, Klekovačka 30, 10000 Zagreb punomoćnik sudionika u postupku BRANITELJSKA KONJIČKO POLJOPRIVREDNA ZADRUGA TIGAR</item>
    </derivirana_varijabla>
  </DomainObject.Predmet.OstaliListFormatedWithAdress>
  <DomainObject.Predmet.OstaliListFormatedWithAdressOIB>
    <izvorni_sadrzaj>
      <item>DARKO BIRAČ, OIB 93353745359, Klekovačka 30, 10000 Zagreb punomoćnik sudionika u postupku BRANITELJSKA KONJIČKO POLJOPRIVREDNA ZADRUGA TIGAR</item>
    </izvorni_sadrzaj>
    <derivirana_varijabla naziv="DomainObject.Predmet.OstaliListFormatedWithAdressOIB_1">
      <item>DARKO BIRAČ, OIB 93353745359, Klekovačka 30, 10000 Zagreb punomoćnik sudionika u postupku BRANITELJSKA KONJIČKO POLJOPRIVREDNA ZADRUGA TIGAR</item>
    </derivirana_varijabla>
  </DomainObject.Predmet.OstaliListFormatedWithAdressOIB>
  <DomainObject.Predmet.OstaliListNazivFormated>
    <izvorni_sadrzaj>
      <item>DARKO BIRAČ</item>
    </izvorni_sadrzaj>
    <derivirana_varijabla naziv="DomainObject.Predmet.OstaliListNazivFormated_1">
      <item>DARKO BIRAČ</item>
    </derivirana_varijabla>
  </DomainObject.Predmet.OstaliListNazivFormated>
  <DomainObject.Predmet.OstaliListNazivFormatedOIB>
    <izvorni_sadrzaj>
      <item>DARKO BIRAČ, OIB 93353745359</item>
    </izvorni_sadrzaj>
    <derivirana_varijabla naziv="DomainObject.Predmet.OstaliListNazivFormatedOIB_1">
      <item>DARKO BIRAČ, OIB 93353745359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KONJIČKO POLJOPRIVREDNA ZADRUGA TIGAR</izvorni_sadrzaj>
    <derivirana_varijabla naziv="DomainObject.Predmet.ProtustrankaIDrugi_1">BRANITELJSKA KONJIČKO POLJOPRIVREDNA ZADRUGA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KONJIČKO POLJOPRIVREDNA ZADRUGA TIGAR, OIB 67567890039, MANDIĆEVA 4, 10360 Popovec</izvorni_sadrzaj>
    <derivirana_varijabla naziv="DomainObject.Predmet.ProtustrankaIDrugiAdressOIB_1">BRANITELJSKA KONJIČKO POLJOPRIVREDNA ZADRUGA TIGAR, OIB 67567890039, MANDIĆEVA 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KONJIČKO POLJOPRIVREDNA ZADRUGA TIGAR</item>
      <item>DARKO BIRAČ</item>
    </izvorni_sadrzaj>
    <derivirana_varijabla naziv="DomainObject.Predmet.SudioniciListNaziv_1">
      <item>FINA Regionalni centar Zagreb</item>
      <item>BRANITELJSKA KONJIČKO POLJOPRIVREDNA ZADRUGA TIGAR</item>
      <item>DARKO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KONJIČKO POLJOPRIVREDNA ZADRUGA TIGAR, OIB 67567890039, MANDIĆEVA 4,10360 Popovec</item>
      <item>DARKO BIRAČ, OIB 93353745359, Klekovačka 30,10000 Zagreb</item>
    </izvorni_sadrzaj>
    <derivirana_varijabla naziv="DomainObject.Predmet.SudioniciListAdressOIB_1">
      <item>FINA Regionalni centar Zagreb, OIB 85821130368, Trg svibanjskih žrtava 1995. 1,10000 Zagreb</item>
      <item>BRANITELJSKA KONJIČKO POLJOPRIVREDNA ZADRUGA TIGAR, OIB 67567890039, MANDIĆEVA 4,10360 Popovec</item>
      <item>DARKO BIRAČ, OIB 93353745359, Klekovačka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67567890039</item>
      <item>, OIB 93353745359</item>
    </izvorni_sadrzaj>
    <derivirana_varijabla naziv="DomainObject.Predmet.SudioniciListNazivOIB_1">
      <item>, OIB 85821130368</item>
      <item>, OIB 67567890039</item>
      <item>, OIB 93353745359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2052</properties:Characters>
  <properties:Lines>74</properties:Lines>
  <properties:Paragraphs>26</properties:Paragraphs>
  <properties:TotalTime>1</properties:TotalTime>
  <properties:ScaleCrop>false</properties:ScaleCrop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2016-02-03T09:38:00Z</dcterms:created>
  <dc:creator>Marija Lukić</dc:creator>
  <dc:description/>
  <cp:keywords/>
  <cp:lastModifiedBy>Marija Lukić</cp:lastModifiedBy>
  <dcterms:modified xmlns:xsi="http://www.w3.org/2001/XMLSchema-instance" xsi:type="dcterms:W3CDTF">2016-02-03T09:39:00Z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