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d669" w14:paraId="83ed669" w:rsidRDefault="00D17741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t xml:space="preserve">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A47EB5">
        <w:rPr>
          <w:rFonts w:hAnsi="Times New Roman" w:ascii="Times New Roman"/>
        </w:rPr>
        <w:t>6305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846187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</w:t>
      </w:r>
      <w:r w:rsidR="00846187">
        <w:rPr>
          <w:rFonts w:hAnsi="Times New Roman" w:ascii="Times New Roman"/>
        </w:rPr>
        <w:t xml:space="preserve">sucu toga suda </w:t>
      </w:r>
      <w:r w:rsidRPr="008F27CC">
        <w:rPr>
          <w:rFonts w:hAnsi="Times New Roman" w:ascii="Times New Roman"/>
        </w:rPr>
        <w:t xml:space="preserve">Vesni </w:t>
      </w:r>
      <w:r w:rsidR="00FF0A52" w:rsidRPr="008F27CC">
        <w:rPr>
          <w:rFonts w:hAnsi="Times New Roman" w:ascii="Times New Roman"/>
        </w:rPr>
        <w:t>Sremac Šoštar</w:t>
      </w:r>
      <w:r w:rsidR="00846187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A47EB5" w:rsidRPr="00A47EB5">
        <w:rPr>
          <w:rFonts w:hAnsi="Times New Roman" w:ascii="Times New Roman"/>
        </w:rPr>
        <w:t>RIBNJAK NEKRETNINE d.o.o. iz Zagreba, Ulica Nike Grškovića 4, OIB: 60780023387, MBS: 080787705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846187">
        <w:rPr>
          <w:rFonts w:hAnsi="Times New Roman" w:ascii="Times New Roman"/>
        </w:rPr>
        <w:t>15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A47EB5" w:rsidRPr="00A47EB5">
        <w:rPr>
          <w:rFonts w:hAnsi="Times New Roman" w:ascii="Times New Roman"/>
        </w:rPr>
        <w:t>RIBNJAK NEKRETNINE d.o.o. iz Zagreba, Ulica Nike Grškovića 4, OIB: 60780023387, MBS: 080787705</w:t>
      </w:r>
      <w:r w:rsidR="00A47EB5">
        <w:rPr>
          <w:rFonts w:hAnsi="Times New Roman" w:ascii="Times New Roman"/>
        </w:rPr>
        <w:t xml:space="preserve"> </w:t>
      </w:r>
      <w:r w:rsidR="00846187">
        <w:rPr>
          <w:rFonts w:hAnsi="Times New Roman" w:ascii="Times New Roman"/>
        </w:rPr>
        <w:t>dana 15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210B20" w:rsidRPr="00210B20">
        <w:rPr>
          <w:rFonts w:hAnsi="Times New Roman" w:ascii="Times New Roman"/>
        </w:rPr>
        <w:t>Miljenko Marinić, OIB: 34668485052, Lopudska 1, Zagreb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A47EB5" w:rsidRPr="00A47EB5">
        <w:rPr>
          <w:rFonts w:hAnsi="Times New Roman" w:ascii="Times New Roman"/>
        </w:rPr>
        <w:t>RIBNJAK NEKRETNINE d.o.o. iz Zagreba, Ulica Nike Grškovića 4, OIB: 60780023387, MBS: 080787705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A47EB5" w:rsidRPr="00A47EB5">
        <w:rPr>
          <w:rFonts w:hAnsi="Times New Roman" w:ascii="Times New Roman"/>
        </w:rPr>
        <w:t>RIBNJAK NEKRETNINE d.o.o. iz Zagreba, Ulica Nike Grškovića 4, OIB: 60780023387, MBS: 080787705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846187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47EB5">
        <w:rPr>
          <w:rFonts w:hAnsi="Times New Roman" w:ascii="Times New Roman"/>
        </w:rPr>
        <w:t>13</w:t>
      </w:r>
      <w:r w:rsidR="00846187">
        <w:rPr>
          <w:rFonts w:hAnsi="Times New Roman" w:ascii="Times New Roman"/>
        </w:rPr>
        <w:t>.</w:t>
      </w:r>
      <w:r w:rsidR="00A47EB5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A47EB5" w:rsidRPr="00A47EB5">
        <w:rPr>
          <w:rFonts w:hAnsi="Times New Roman" w:ascii="Times New Roman"/>
        </w:rPr>
        <w:t>RIBNJAK NEKRETNINE d.o.o. iz Zagreba, Ulica Nike Grškovića 4, OIB: 60780023387, MBS: 080787705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47EB5">
        <w:rPr>
          <w:rFonts w:hAnsi="Times New Roman" w:ascii="Times New Roman"/>
        </w:rPr>
        <w:t>10</w:t>
      </w:r>
      <w:r w:rsidR="00DC2885" w:rsidRPr="008F27CC">
        <w:rPr>
          <w:rFonts w:hAnsi="Times New Roman" w:ascii="Times New Roman"/>
        </w:rPr>
        <w:t xml:space="preserve">. </w:t>
      </w:r>
      <w:r w:rsidR="00A47EB5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A47EB5">
        <w:rPr>
          <w:rFonts w:hAnsi="Times New Roman" w:ascii="Times New Roman"/>
        </w:rPr>
        <w:t>7.332,7</w:t>
      </w:r>
      <w:r w:rsidR="00210B20">
        <w:rPr>
          <w:rFonts w:hAnsi="Times New Roman" w:ascii="Times New Roman"/>
        </w:rPr>
        <w:t>0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47EB5">
        <w:rPr>
          <w:rFonts w:hAnsi="Times New Roman" w:ascii="Times New Roman"/>
        </w:rPr>
        <w:t>četiri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47EB5">
        <w:rPr>
          <w:rFonts w:hAnsi="Times New Roman" w:ascii="Times New Roman"/>
        </w:rPr>
        <w:t>13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4C56E1">
        <w:rPr>
          <w:rFonts w:hAnsi="Times New Roman" w:ascii="Times New Roman"/>
        </w:rPr>
        <w:t>1</w:t>
      </w:r>
      <w:r w:rsidR="00A47EB5">
        <w:rPr>
          <w:rFonts w:hAnsi="Times New Roman" w:ascii="Times New Roman"/>
        </w:rPr>
        <w:t>6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4C56E1">
        <w:rPr>
          <w:rFonts w:hAnsi="Times New Roman" w:ascii="Times New Roman"/>
        </w:rPr>
        <w:t>27.02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Zbog toga je ovaj sud pribavio podatke o imovini dužnika putem Ministarstva financija, Porezne uprave, iz kojih proizlazi da dužnik nema imovinu dovoljnu za namirenje ni troškova stečajnog postupka.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47EB5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47EB5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846187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846187" w:rsidP="007F631F" w:rsidR="00846187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846187" w:rsidP="00846187" w:rsidR="00846187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846187" w:rsidP="00846187" w:rsidR="00846187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846187" w:rsidP="00846187" w:rsidR="00846187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846187" w:rsidP="00846187" w:rsidR="00846187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846187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A0D" w:rsidR="00EA5A0D">
      <w:r>
        <w:separator/>
      </w:r>
    </w:p>
  </w:endnote>
  <w:endnote w:id="0" w:type="continuationSeparator">
    <w:p w:rsidRDefault="00EA5A0D" w:rsidR="00EA5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A0D" w:rsidR="00EA5A0D">
      <w:r>
        <w:separator/>
      </w:r>
    </w:p>
  </w:footnote>
  <w:footnote w:id="0" w:type="continuationSeparator">
    <w:p w:rsidRDefault="00EA5A0D" w:rsidR="00EA5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7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846187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A47EB5">
      <w:rPr>
        <w:rFonts w:hAnsi="Times New Roman" w:ascii="Times New Roman"/>
      </w:rPr>
      <w:t>6305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92799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4618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7FFC"/>
    <w:rsid w:val="009A11D9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47EB5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17741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A0D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6305</izvorni_sadrzaj>
    <derivirana_varijabla naziv="DomainObject.Predmet.Broj_1">6305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St-6305/2016</izvorni_sadrzaj>
    <derivirana_varijabla naziv="DomainObject.Predmet.OznakaBroj_1">St-6305/2016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RIBNJAK NEKRETNINE d.o.o. zastupanog po punomoćniku DRAŽEN STANIĆ</izvorni_sadrzaj>
    <derivirana_varijabla naziv="DomainObject.Predmet.ProtustrankaFormated_1">  RIBNJAK NEKRETNINE d.o.o. zastupanog po punomoćniku DRAŽEN STANIĆ</derivirana_varijabla>
  </DomainObject.Predmet.ProtustrankaFormated>
  <DomainObject.Predmet.ProtustrankaFormatedOIB>
    <izvorni_sadrzaj>  RIBNJAK NEKRETNINE d.o.o., OIB 60780023387 zastupanog po punomoćniku DRAŽEN STANIĆ</izvorni_sadrzaj>
    <derivirana_varijabla naziv="DomainObject.Predmet.ProtustrankaFormatedOIB_1">  RIBNJAK NEKRETNINE d.o.o., OIB 60780023387 zastupanog po punomoćniku DRAŽEN STANIĆ</derivirana_varijabla>
  </DomainObject.Predmet.ProtustrankaFormatedOIB>
  <DomainObject.Predmet.ProtustrankaFormatedWithAdress>
    <izvorni_sadrzaj> RIBNJAK NEKRETNINE d.o.o., Ulica Nike Grškovića 4, 10000 Zagreb zastupanog po punomoćniku DRAŽEN STANIĆ</izvorni_sadrzaj>
    <derivirana_varijabla naziv="DomainObject.Predmet.ProtustrankaFormatedWithAdress_1"> RIBNJAK NEKRETNINE d.o.o., Ulica Nike Grškovića 4, 10000 Zagreb zastupanog po punomoćniku DRAŽEN STANIĆ</derivirana_varijabla>
  </DomainObject.Predmet.ProtustrankaFormatedWithAdress>
  <DomainObject.Predmet.ProtustrankaFormatedWithAdressOIB>
    <izvorni_sadrzaj> RIBNJAK NEKRETNINE d.o.o., OIB 60780023387, Ulica Nike Grškovića 4, 10000 Zagreb zastupanog po punomoćniku DRAŽEN STANIĆ</izvorni_sadrzaj>
    <derivirana_varijabla naziv="DomainObject.Predmet.ProtustrankaFormatedWithAdressOIB_1"> RIBNJAK NEKRETNINE d.o.o., OIB 60780023387, Ulica Nike Grškovića 4, 10000 Zagreb zastupanog po punomoćniku DRAŽEN STANIĆ</derivirana_varijabla>
  </DomainObject.Predmet.ProtustrankaFormatedWithAdressOIB>
  <DomainObject.Predmet.ProtustrankaWithAdress>
    <izvorni_sadrzaj>RIBNJAK NEKRETNINE d.o.o. Ulica Nike Grškovića 4, 10000 Zagreb</izvorni_sadrzaj>
    <derivirana_varijabla naziv="DomainObject.Predmet.ProtustrankaWithAdress_1">RIBNJAK NEKRETNINE d.o.o. Ulica Nike Grškovića 4, 10000 Zagreb</derivirana_varijabla>
  </DomainObject.Predmet.ProtustrankaWithAdress>
  <DomainObject.Predmet.ProtustrankaWithAdressOIB>
    <izvorni_sadrzaj>RIBNJAK NEKRETNINE d.o.o., OIB 60780023387, Ulica Nike Grškovića 4, 10000 Zagreb</izvorni_sadrzaj>
    <derivirana_varijabla naziv="DomainObject.Predmet.ProtustrankaWithAdressOIB_1">RIBNJAK NEKRETNINE d.o.o., OIB 60780023387, Ulica Nike Grškovića 4, 10000 Zagreb</derivirana_varijabla>
  </DomainObject.Predmet.ProtustrankaWithAdressOIB>
  <DomainObject.Predmet.ProtustrankaNazivFormated>
    <izvorni_sadrzaj>RIBNJAK NEKRETNINE d.o.o.</izvorni_sadrzaj>
    <derivirana_varijabla naziv="DomainObject.Predmet.ProtustrankaNazivFormated_1">RIBNJAK NEKRETNINE d.o.o.</derivirana_varijabla>
  </DomainObject.Predmet.ProtustrankaNazivFormated>
  <DomainObject.Predmet.ProtustrankaNazivFormatedOIB>
    <izvorni_sadrzaj>RIBNJAK NEKRETNINE d.o.o., OIB 60780023387</izvorni_sadrzaj>
    <derivirana_varijabla naziv="DomainObject.Predmet.ProtustrankaNazivFormatedOIB_1">RIBNJAK NEKRETNINE d.o.o., OIB 60780023387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RIBNJAK NEKRETNINE d.o.o. zastupanog po punomoćniku DRAŽEN STANIĆ</item>
    </izvorni_sadrzaj>
    <derivirana_varijabla naziv="DomainObject.Predmet.ProtuStrankaListFormated_1">
      <item>RIBNJAK NEKRETNINE d.o.o. zastupanog po punomoćniku DRAŽEN STANIĆ</item>
    </derivirana_varijabla>
  </DomainObject.Predmet.ProtuStrankaListFormated>
  <DomainObject.Predmet.ProtuStrankaListFormatedOIB>
    <izvorni_sadrzaj>
      <item>RIBNJAK NEKRETNINE d.o.o., OIB 60780023387 zastupanog po punomoćniku DRAŽEN STANIĆ</item>
    </izvorni_sadrzaj>
    <derivirana_varijabla naziv="DomainObject.Predmet.ProtuStrankaListFormatedOIB_1">
      <item>RIBNJAK NEKRETNINE d.o.o., OIB 60780023387 zastupanog po punomoćniku DRAŽEN STANIĆ</item>
    </derivirana_varijabla>
  </DomainObject.Predmet.ProtuStrankaListFormatedOIB>
  <DomainObject.Predmet.ProtuStrankaListFormatedWithAdress>
    <izvorni_sadrzaj>
      <item>RIBNJAK NEKRETNINE d.o.o., Ulica Nike Grškovića 4, 10000 Zagreb zastupanog po punomoćniku DRAŽEN STANIĆ</item>
    </izvorni_sadrzaj>
    <derivirana_varijabla naziv="DomainObject.Predmet.ProtuStrankaListFormatedWithAdress_1">
      <item>RIBNJAK NEKRETNINE d.o.o., Ulica Nike Grškovića 4, 10000 Zagreb zastupanog po punomoćniku DRAŽEN STANIĆ</item>
    </derivirana_varijabla>
  </DomainObject.Predmet.ProtuStrankaListFormatedWithAdress>
  <DomainObject.Predmet.ProtuStrankaListFormatedWithAdressOIB>
    <izvorni_sadrzaj>
      <item>RIBNJAK NEKRETNINE d.o.o., OIB 60780023387, Ulica Nike Grškovića 4, 10000 Zagreb zastupanog po punomoćniku DRAŽEN STANIĆ</item>
    </izvorni_sadrzaj>
    <derivirana_varijabla naziv="DomainObject.Predmet.ProtuStrankaListFormatedWithAdressOIB_1">
      <item>RIBNJAK NEKRETNINE d.o.o., OIB 60780023387, Ulica Nike Grškovića 4, 10000 Zagreb zastupanog po punomoćniku DRAŽEN STANIĆ</item>
    </derivirana_varijabla>
  </DomainObject.Predmet.ProtuStrankaListFormatedWithAdressOIB>
  <DomainObject.Predmet.ProtuStrankaListNazivFormated>
    <izvorni_sadrzaj>
      <item>RIBNJAK NEKRETNINE d.o.o.</item>
    </izvorni_sadrzaj>
    <derivirana_varijabla naziv="DomainObject.Predmet.ProtuStrankaListNazivFormated_1">
      <item>RIBNJAK NEKRETNINE d.o.o.</item>
    </derivirana_varijabla>
  </DomainObject.Predmet.ProtuStrankaListNazivFormated>
  <DomainObject.Predmet.ProtuStrankaListNazivFormatedOIB>
    <izvorni_sadrzaj>
      <item>RIBNJAK NEKRETNINE d.o.o., OIB 60780023387</item>
    </izvorni_sadrzaj>
    <derivirana_varijabla naziv="DomainObject.Predmet.ProtuStrankaListNazivFormatedOIB_1">
      <item>RIBNJAK NEKRETNINE d.o.o., OIB 60780023387</item>
    </derivirana_varijabla>
  </DomainObject.Predmet.ProtuStrankaListNazivFormatedOIB>
  <DomainObject.Predmet.OstaliListFormated>
    <izvorni_sadrzaj>
      <item>DRAŽEN STANIĆ punomoćnik sudionika u postupku RIBNJAK NEKRETNINE d.o.o.</item>
    </izvorni_sadrzaj>
    <derivirana_varijabla naziv="DomainObject.Predmet.OstaliListFormated_1">
      <item>DRAŽEN STANIĆ punomoćnik sudionika u postupku RIBNJAK NEKRETNINE d.o.o.</item>
    </derivirana_varijabla>
  </DomainObject.Predmet.OstaliListFormated>
  <DomainObject.Predmet.OstaliListFormatedOIB>
    <izvorni_sadrzaj>
      <item>DRAŽEN STANIĆ, OIB 02572812845 punomoćnik sudionika u postupku RIBNJAK NEKRETNINE d.o.o.</item>
    </izvorni_sadrzaj>
    <derivirana_varijabla naziv="DomainObject.Predmet.OstaliListFormatedOIB_1">
      <item>DRAŽEN STANIĆ, OIB 02572812845 punomoćnik sudionika u postupku RIBNJAK NEKRETNINE d.o.o.</item>
    </derivirana_varijabla>
  </DomainObject.Predmet.OstaliListFormatedOIB>
  <DomainObject.Predmet.OstaliListFormatedWithAdress>
    <izvorni_sadrzaj>
      <item>DRAŽEN STANIĆ, Ilica 259, 10000 Zagreb punomoćnik sudionika u postupku RIBNJAK NEKRETNINE d.o.o.</item>
    </izvorni_sadrzaj>
    <derivirana_varijabla naziv="DomainObject.Predmet.OstaliListFormatedWithAdress_1">
      <item>DRAŽEN STANIĆ, Ilica 259, 10000 Zagreb punomoćnik sudionika u postupku RIBNJAK NEKRETNINE d.o.o.</item>
    </derivirana_varijabla>
  </DomainObject.Predmet.OstaliListFormatedWithAdress>
  <DomainObject.Predmet.OstaliListFormatedWithAdressOIB>
    <izvorni_sadrzaj>
      <item>DRAŽEN STANIĆ, OIB 02572812845, Ilica 259, 10000 Zagreb punomoćnik sudionika u postupku RIBNJAK NEKRETNINE d.o.o.</item>
    </izvorni_sadrzaj>
    <derivirana_varijabla naziv="DomainObject.Predmet.OstaliListFormatedWithAdressOIB_1">
      <item>DRAŽEN STANIĆ, OIB 02572812845, Ilica 259, 10000 Zagreb punomoćnik sudionika u postupku RIBNJAK NEKRETNINE d.o.o.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02572812845</item>
    </izvorni_sadrzaj>
    <derivirana_varijabla naziv="DomainObject.Predmet.OstaliListNazivFormatedOIB_1">
      <item>DRAŽEN STANIĆ, OIB 02572812845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RIBNJAK NEKRETNINE d.o.o.</izvorni_sadrzaj>
    <derivirana_varijabla naziv="DomainObject.Predmet.ProtustrankaIDrugi_1">RIBNJAK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RIBNJAK NEKRETNINE d.o.o., OIB 60780023387, Ulica Nike Grškovića 4, 10000 Zagreb</izvorni_sadrzaj>
    <derivirana_varijabla naziv="DomainObject.Predmet.ProtustrankaIDrugiAdressOIB_1">RIBNJAK NEKRETNINE d.o.o., OIB 60780023387, Ulica Nike Grškovića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RIBNJAK NEKRETNINE d.o.o.</item>
      <item>DRAŽEN STANIĆ</item>
    </izvorni_sadrzaj>
    <derivirana_varijabla naziv="DomainObject.Predmet.SudioniciListNaziv_1">
      <item>FINA Regionalni centar Zagreb</item>
      <item>RIBNJAK NEKRETNINE d.o.o.</item>
      <item>DRAŽEN STANIĆ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RIBNJAK NEKRETNINE d.o.o., OIB 60780023387, Ulica Nike Grškovića 4,10000 Zagreb</item>
      <item>DRAŽEN STANIĆ, OIB 02572812845, Ilica 259,10000 Zagreb</item>
    </izvorni_sadrzaj>
    <derivirana_varijabla naziv="DomainObject.Predmet.SudioniciListAdressOIB_1">
      <item>FINA Regionalni centar Zagreb, OIB 85821130368, Trg svibanjskih žrtava 1995. 1,10000 Zagreb</item>
      <item>RIBNJAK NEKRETNINE d.o.o., OIB 60780023387, Ulica Nike Grškovića 4,10000 Zagreb</item>
      <item>DRAŽEN STANIĆ, OIB 02572812845, Ilica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60780023387</item>
      <item>, OIB 02572812845</item>
    </izvorni_sadrzaj>
    <derivirana_varijabla naziv="DomainObject.Predmet.SudioniciListNazivOIB_1">
      <item>, OIB 85821130368</item>
      <item>, OIB 60780023387</item>
      <item>, OIB 02572812845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FAD51-40B2-4847-BB12-A33F21B73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829</properties:Words>
  <properties:Characters>4424</properties:Characters>
  <properties:Lines>104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2017-05-12T12:43:00Z</dcterms:created>
  <dc:creator>x</dc:creator>
  <cp:lastModifiedBy>Zlatka Plivelić</cp:lastModifiedBy>
  <cp:lastPrinted>2017-01-31T09:15:00Z</cp:lastPrinted>
  <dcterms:modified xmlns:xsi="http://www.w3.org/2001/XMLSchema-instance" xsi:type="dcterms:W3CDTF">2017-05-15T07:04:00Z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