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b32f" w14:paraId="134b32f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8764F">
        <w:t>16</w:t>
      </w:r>
      <w:r w:rsidRPr="00B9015B">
        <w:t>. St</w:t>
      </w:r>
      <w:r w:rsidR="008D101E">
        <w:t>-</w:t>
      </w:r>
      <w:r w:rsidR="00C82DBF">
        <w:t>4312</w:t>
      </w:r>
      <w:r w:rsidR="00476F0E">
        <w:t>/1</w:t>
      </w:r>
      <w:r w:rsidR="004D2E7B">
        <w:t>6</w:t>
      </w:r>
      <w:r w:rsidR="00AC6824">
        <w:t>-19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44787" w:rsidP="00C40A44" w:rsidR="000B22E7" w:rsidRPr="00B9015B">
      <w:pPr>
        <w:ind w:firstLine="708"/>
        <w:jc w:val="both"/>
      </w:pPr>
      <w:r w:rsidRPr="00044787">
        <w:rPr>
          <w:lang w:val="pt-BR"/>
        </w:rPr>
        <w:t xml:space="preserve">Trgovački sud u Zagrebu, po sucu </w:t>
      </w:r>
      <w:r w:rsidR="0068764F">
        <w:rPr>
          <w:lang w:val="pt-BR"/>
        </w:rPr>
        <w:t>Dini Jellin</w:t>
      </w:r>
      <w:r w:rsidRPr="00044787">
        <w:rPr>
          <w:lang w:val="pt-BR"/>
        </w:rPr>
        <w:t xml:space="preserve">, u stečajnom postupku u povodu prijedloga predlagatelja FINANCIJSKE AGENCIJE, Zagreb, Ulica grada Vukovara 70, OIB: </w:t>
      </w:r>
      <w:r w:rsidRPr="00044787">
        <w:t>85821130368</w:t>
      </w:r>
      <w:r w:rsidRPr="00044787">
        <w:rPr>
          <w:lang w:val="pt-BR"/>
        </w:rPr>
        <w:t>, za otvaranje stečajnog postupka nad dužnikom</w:t>
      </w:r>
      <w:r w:rsidR="0068764F">
        <w:rPr>
          <w:lang w:val="pt-BR"/>
        </w:rPr>
        <w:t xml:space="preserve"> </w:t>
      </w:r>
      <w:r w:rsidR="00C82DBF" w:rsidRPr="00840347">
        <w:t>SG URBIS PROJEKT d.o.o., OIB: 23380031369, Zagreb, Ilica 109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D2E7B">
        <w:rPr>
          <w:lang w:val="pt-BR"/>
        </w:rPr>
        <w:t xml:space="preserve">dana </w:t>
      </w:r>
      <w:r w:rsidR="00C82DBF">
        <w:rPr>
          <w:lang w:val="pt-BR"/>
        </w:rPr>
        <w:t>30</w:t>
      </w:r>
      <w:r w:rsidR="0068764F">
        <w:rPr>
          <w:lang w:val="pt-BR"/>
        </w:rPr>
        <w:t xml:space="preserve">. </w:t>
      </w:r>
      <w:r w:rsidR="004D2E7B">
        <w:rPr>
          <w:lang w:val="pt-BR"/>
        </w:rPr>
        <w:t>studenog</w:t>
      </w:r>
      <w:r>
        <w:rPr>
          <w:lang w:val="pt-BR"/>
        </w:rPr>
        <w:t xml:space="preserve">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D56677" w:rsidR="00065B42">
      <w:pPr>
        <w:pStyle w:val="Odlomakpopisa"/>
        <w:numPr>
          <w:ilvl w:val="0"/>
          <w:numId w:val="2"/>
        </w:numPr>
        <w:ind w:firstLine="708" w:left="0"/>
        <w:jc w:val="both"/>
      </w:pPr>
      <w:r w:rsidRPr="00B9015B">
        <w:t xml:space="preserve">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D56677">
        <w:rPr>
          <w:lang w:val="pt-BR"/>
        </w:rPr>
        <w:t xml:space="preserve"> </w:t>
      </w:r>
      <w:r w:rsidR="00C82DBF" w:rsidRPr="00840347">
        <w:t>SG URBIS PROJEKT d.o.o., OIB: 23380031369, Zagreb, Ilica 109</w:t>
      </w:r>
      <w:r w:rsidR="005543BD" w:rsidRPr="00D56677">
        <w:rPr>
          <w:lang w:val="pt-BR"/>
        </w:rPr>
        <w:t>,</w:t>
      </w:r>
      <w:r w:rsidR="00704DD0" w:rsidRPr="00D56677">
        <w:rPr>
          <w:lang w:val="pt-BR"/>
        </w:rPr>
        <w:t xml:space="preserve"> u roku 15 dana</w:t>
      </w:r>
      <w:r w:rsidR="00C40A44" w:rsidRPr="00D56677">
        <w:rPr>
          <w:lang w:val="pt-BR"/>
        </w:rPr>
        <w:t xml:space="preserve"> predujmiti iznos od</w:t>
      </w:r>
      <w:r w:rsidR="005543BD" w:rsidRPr="00D56677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76F0E">
        <w:t>4391</w:t>
      </w:r>
      <w:r w:rsidR="004D487D">
        <w:t>-2016</w:t>
      </w:r>
      <w:r w:rsidR="00A0793E" w:rsidRPr="00B9015B">
        <w:t>.</w:t>
      </w:r>
    </w:p>
    <w:p w:rsidRDefault="00D56677" w:rsidP="00D56677" w:rsidR="00D56677" w:rsidRPr="00B9015B">
      <w:pPr>
        <w:jc w:val="both"/>
      </w:pPr>
    </w:p>
    <w:p w:rsidRDefault="00D677F7" w:rsidP="0062465B" w:rsidR="00065B42" w:rsidRPr="00B9015B">
      <w:pPr>
        <w:pStyle w:val="Odlomakpopisa"/>
        <w:numPr>
          <w:ilvl w:val="0"/>
          <w:numId w:val="2"/>
        </w:numPr>
        <w:ind w:firstLine="708" w:left="0"/>
        <w:jc w:val="both"/>
      </w:pPr>
      <w:r w:rsidRPr="00B9015B">
        <w:t>Ako</w:t>
      </w:r>
      <w:r w:rsidR="00065B42" w:rsidRPr="00B9015B">
        <w:t xml:space="preserve"> </w:t>
      </w:r>
      <w:r w:rsidR="00BF0DDB" w:rsidRPr="00BF0DDB">
        <w:t>osobe koje imaju pravni interes za provedbom stečajnoga postupaka nad dužnikom</w:t>
      </w:r>
      <w:r w:rsidR="00065B42" w:rsidRPr="00B9015B">
        <w:t xml:space="preserve"> ne postupe u skladu s točkom I</w:t>
      </w:r>
      <w:r w:rsidRPr="00B9015B">
        <w:t>.</w:t>
      </w:r>
      <w:r w:rsidR="00065B42" w:rsidRPr="00B9015B">
        <w:t xml:space="preserve"> ovog rješenja </w:t>
      </w:r>
      <w:r w:rsidR="00F324F6">
        <w:t>sud</w:t>
      </w:r>
      <w:r w:rsidR="00065B42" w:rsidRPr="00B9015B">
        <w:t xml:space="preserve"> će donijeti rješenje o otvaranju i zaključenju stečajnog postupka.</w:t>
      </w:r>
    </w:p>
    <w:p w:rsidRDefault="00D677F7" w:rsidP="00065B42" w:rsidR="00D677F7"/>
    <w:p w:rsidRDefault="001E0881" w:rsidP="001E0881" w:rsidR="001E0881" w:rsidRPr="00B9015B">
      <w:pPr>
        <w:jc w:val="center"/>
      </w:pPr>
      <w:r w:rsidRPr="00B9015B">
        <w:t>Obrazloženje</w:t>
      </w:r>
    </w:p>
    <w:p w:rsidRDefault="001E0881" w:rsidP="001E0881" w:rsidR="001E0881" w:rsidRPr="005543BD">
      <w:r w:rsidRPr="00B9015B">
        <w:t xml:space="preserve"> </w:t>
      </w:r>
    </w:p>
    <w:p w:rsidRDefault="001E0881" w:rsidP="001E0881" w:rsidR="001E0881" w:rsidRPr="00D57117">
      <w:pPr>
        <w:pStyle w:val="Tijeloteksta"/>
        <w:ind w:firstLine="708"/>
        <w:rPr>
          <w:lang w:val="pt-BR"/>
        </w:rPr>
      </w:pPr>
      <w:r w:rsidRPr="00D57117">
        <w:t xml:space="preserve">Financijska agencija, Regionalni centar Zagreb, podnijela je ovom sudu prijedlog za otvaranje stečajnog postupka nad dužnikom </w:t>
      </w:r>
      <w:r w:rsidRPr="00597F0A">
        <w:t xml:space="preserve">pri Trgovačkom sudu u Zagrebu </w:t>
      </w:r>
      <w:r w:rsidR="00C82DBF">
        <w:t>13</w:t>
      </w:r>
      <w:r>
        <w:t>. svibnja 2016</w:t>
      </w:r>
      <w:r w:rsidRPr="00597F0A">
        <w:t xml:space="preserve">. u stečajnom postupku nad dužnikom </w:t>
      </w:r>
      <w:r w:rsidR="00C82DBF" w:rsidRPr="00840347">
        <w:t>SG URBIS PROJEKT d.o.o., OIB: 23380031369, Zagreb, Ilica 109</w:t>
      </w:r>
      <w:r w:rsidRPr="00D57117">
        <w:rPr>
          <w:lang w:val="pt-BR"/>
        </w:rPr>
        <w:t>.</w:t>
      </w:r>
    </w:p>
    <w:p w:rsidRDefault="001E0881" w:rsidP="001E0881" w:rsidR="001E0881" w:rsidRPr="00D57117">
      <w:pPr>
        <w:pStyle w:val="Tijeloteksta"/>
        <w:rPr>
          <w:lang w:val="pt-BR"/>
        </w:rPr>
      </w:pPr>
    </w:p>
    <w:p w:rsidRDefault="001E0881" w:rsidP="001E0881" w:rsidR="001E0881" w:rsidRPr="00D57117">
      <w:pPr>
        <w:pStyle w:val="Tijeloteksta"/>
        <w:ind w:firstLine="708"/>
      </w:pPr>
      <w:r w:rsidRPr="00D57117">
        <w:t>Prijedlog je podnesen na temelju</w:t>
      </w:r>
      <w:r w:rsidRPr="00C5560C">
        <w:t xml:space="preserve"> čl. 444. st. 2. Stečajnog </w:t>
      </w:r>
      <w:r w:rsidRPr="00D57117">
        <w:t>zakona („Narodne novine“ broj 71/15. i 104/17, dalje: SZ).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 xml:space="preserve">Financijska agencija, kao predlagatelj, navela je u prijedlogu za otvaranje stečajnog postupka kako dužnik na dan </w:t>
      </w:r>
      <w:r>
        <w:t>1</w:t>
      </w:r>
      <w:r w:rsidRPr="00D57117">
        <w:t xml:space="preserve">. </w:t>
      </w:r>
      <w:r>
        <w:t>rujna  2015</w:t>
      </w:r>
      <w:r w:rsidRPr="00D57117">
        <w:t xml:space="preserve">. u Očevidniku redoslijeda osnova za plaćanje ima evidentirane neizvršene osnove za plaćanje u neprekinutom razdoblju od </w:t>
      </w:r>
      <w:r w:rsidR="00C82DBF">
        <w:t>217</w:t>
      </w:r>
      <w:r w:rsidRPr="00D57117">
        <w:t xml:space="preserve"> dana, u ukupnom iznosu od </w:t>
      </w:r>
      <w:r w:rsidR="00C82DBF">
        <w:t>2.674.362,46</w:t>
      </w:r>
      <w:r>
        <w:t xml:space="preserve"> kn.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A87E91">
      <w:pPr>
        <w:pStyle w:val="Tijeloteksta"/>
        <w:ind w:firstLine="708"/>
      </w:pPr>
      <w:r w:rsidRPr="00A87E91">
        <w:lastRenderedPageBreak/>
        <w:t>Odredbom čl. 115. st. 1. SZ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</w:t>
      </w:r>
    </w:p>
    <w:p w:rsidRDefault="001E0881" w:rsidP="001E0881" w:rsidR="001E0881" w:rsidRPr="00A87E91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>Prema odredbi čl. 11. st. 3. SZ sud po službenoj dužnosti utvrđuje sve činjenice koje su važne za predstečajni i stečajni postupak te radi toga može izvoditi sve potrebne dokaze.</w:t>
      </w:r>
    </w:p>
    <w:p w:rsidRDefault="001E0881" w:rsidP="001E0881" w:rsidR="001E0881" w:rsidRPr="00D57117">
      <w:pPr>
        <w:pStyle w:val="Tijeloteksta"/>
        <w:ind w:firstLine="708"/>
      </w:pPr>
    </w:p>
    <w:p w:rsidRDefault="00A87E91" w:rsidP="001E0881" w:rsidR="001E0881">
      <w:pPr>
        <w:pStyle w:val="Tijeloteksta"/>
        <w:ind w:firstLine="708"/>
      </w:pPr>
      <w:r>
        <w:t>Stoga je sud u</w:t>
      </w:r>
      <w:r w:rsidR="001E0881" w:rsidRPr="00D57117">
        <w:t xml:space="preserve">vidom u Očevidnik neizvršenih osnova za plaćanje na dan </w:t>
      </w:r>
      <w:r w:rsidR="001E0881">
        <w:t>15</w:t>
      </w:r>
      <w:r w:rsidR="001E0881" w:rsidRPr="00D57117">
        <w:t xml:space="preserve">. </w:t>
      </w:r>
      <w:r w:rsidR="001E0881">
        <w:t>studenog</w:t>
      </w:r>
      <w:r w:rsidR="001E0881" w:rsidRPr="00D57117">
        <w:t xml:space="preserve"> 2018. </w:t>
      </w:r>
      <w:r w:rsidR="00502696">
        <w:t>utvrdio</w:t>
      </w:r>
      <w:r w:rsidR="001E0881" w:rsidRPr="00D57117">
        <w:t xml:space="preserve"> da dužnik na navedeni dan ima obvez</w:t>
      </w:r>
      <w:r w:rsidR="00A940A4">
        <w:t>e</w:t>
      </w:r>
      <w:r w:rsidR="001E0881" w:rsidRPr="00D57117">
        <w:t xml:space="preserve"> po svim neizvršenim osnovama za plaćanje s kamatom </w:t>
      </w:r>
      <w:r w:rsidR="00A940A4">
        <w:t xml:space="preserve">u iznosu </w:t>
      </w:r>
      <w:r w:rsidR="001E0881" w:rsidRPr="00D57117">
        <w:t xml:space="preserve">od </w:t>
      </w:r>
      <w:r w:rsidR="00C82DBF" w:rsidRPr="00123D67">
        <w:t>3.616.910,32</w:t>
      </w:r>
      <w:r w:rsidR="00C82DBF">
        <w:t xml:space="preserve"> </w:t>
      </w:r>
      <w:r w:rsidR="00482ED9">
        <w:t>kn (listovi 32. do 34. spisa).</w:t>
      </w:r>
    </w:p>
    <w:p w:rsidRDefault="00A87E91" w:rsidP="001E0881" w:rsidR="00A87E91">
      <w:pPr>
        <w:pStyle w:val="Tijeloteksta"/>
        <w:ind w:firstLine="708"/>
      </w:pPr>
    </w:p>
    <w:p w:rsidRDefault="00A87E91" w:rsidP="00A87E91" w:rsidR="00A87E91" w:rsidRPr="00D57117">
      <w:pPr>
        <w:pStyle w:val="Tijeloteksta"/>
        <w:ind w:firstLine="708"/>
        <w:rPr>
          <w:lang w:val="en-GB"/>
        </w:rPr>
      </w:pPr>
      <w:r w:rsidRPr="00D57117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87E91" w:rsidP="001E0881" w:rsidR="00A87E91" w:rsidRPr="00D57117">
      <w:pPr>
        <w:pStyle w:val="Tijeloteksta"/>
        <w:ind w:firstLine="708"/>
      </w:pPr>
    </w:p>
    <w:p w:rsidRDefault="0050565F" w:rsidP="001E0881" w:rsidR="001E0881" w:rsidRPr="00D57117">
      <w:pPr>
        <w:pStyle w:val="Tijeloteksta"/>
        <w:ind w:firstLine="708"/>
      </w:pPr>
      <w:r>
        <w:t>Također,</w:t>
      </w:r>
      <w:r w:rsidR="001E0881" w:rsidRPr="00D57117">
        <w:t xml:space="preserve"> sud </w:t>
      </w:r>
      <w:r>
        <w:t xml:space="preserve">je </w:t>
      </w:r>
      <w:r w:rsidR="001E0881" w:rsidRPr="00D57117">
        <w:t xml:space="preserve">zatražio podatke od Zajedničkog informacijskog sustava zemljišnih knjiga i katastra te je dobio podatak da na dan </w:t>
      </w:r>
      <w:r w:rsidR="001E0881" w:rsidRPr="00FD0A50">
        <w:t>2. listopada 2018</w:t>
      </w:r>
      <w:r w:rsidR="001E0881" w:rsidRPr="00D57117">
        <w:t xml:space="preserve">. (list </w:t>
      </w:r>
      <w:r w:rsidR="00C82DBF">
        <w:t>8</w:t>
      </w:r>
      <w:r w:rsidR="00AF24E3">
        <w:t>.</w:t>
      </w:r>
      <w:r w:rsidR="001E0881" w:rsidRPr="00D57117">
        <w:t xml:space="preserve"> spisa) nije evidentiran kao vlasnik nekretnina.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>
      <w:pPr>
        <w:pStyle w:val="Tijeloteksta"/>
        <w:ind w:firstLine="708"/>
      </w:pPr>
      <w:r w:rsidRPr="00D57117">
        <w:t xml:space="preserve">Nadalje, iz dopisa Stanice za tehnički pregled vozila, Centra za vozila Hrvatske d.d. od </w:t>
      </w:r>
      <w:r w:rsidRPr="00FD0A50">
        <w:t>2</w:t>
      </w:r>
      <w:r>
        <w:t>3</w:t>
      </w:r>
      <w:r w:rsidRPr="00FD0A50">
        <w:t>. listopada 2018.</w:t>
      </w:r>
      <w:r w:rsidR="00986E28">
        <w:t xml:space="preserve"> (list 28</w:t>
      </w:r>
      <w:r w:rsidRPr="00D57117">
        <w:t>. spisa) proizlazi da dužnik nije evidentiran kao vlasnik vozila.</w:t>
      </w:r>
    </w:p>
    <w:p w:rsidRDefault="006230E8" w:rsidP="001E0881" w:rsidR="006230E8">
      <w:pPr>
        <w:pStyle w:val="Tijeloteksta"/>
        <w:ind w:firstLine="708"/>
      </w:pPr>
    </w:p>
    <w:p w:rsidRDefault="00986E28" w:rsidP="001E0881" w:rsidR="006230E8" w:rsidRPr="00D57117">
      <w:pPr>
        <w:pStyle w:val="Tijeloteksta"/>
        <w:ind w:firstLine="708"/>
      </w:pPr>
      <w:r>
        <w:t xml:space="preserve">Zakonski zastupnik dužnika Zvonimir Škegro </w:t>
      </w:r>
      <w:r w:rsidR="006230E8">
        <w:t xml:space="preserve">dostavio je izvješće o financijsko – gospodarskom stanju dužnika na dan 25. listopada 2018. u kojem je navedeno da dužnik ne posjeduje nekretnine, </w:t>
      </w:r>
      <w:r>
        <w:t xml:space="preserve">nema imovinska prava na tuđim sredstvima, nema novčane tražbine, nema novčanih sredstava na računima, nema druge imovine </w:t>
      </w:r>
      <w:r w:rsidR="00AF24E3">
        <w:t>dok</w:t>
      </w:r>
      <w:r>
        <w:t xml:space="preserve"> ima novčane tražbine prema trećim osobama a koje nisu namirene</w:t>
      </w:r>
      <w:r w:rsidR="00F66894">
        <w:t>,</w:t>
      </w:r>
      <w:r>
        <w:t xml:space="preserve"> odnosno naplaćene </w:t>
      </w:r>
      <w:r w:rsidR="00F66894">
        <w:t>kako su taksativno navedene na listu "D" prokaznog popisa imovine</w:t>
      </w:r>
      <w:r w:rsidR="00A265E7">
        <w:t xml:space="preserve"> (listovi </w:t>
      </w:r>
      <w:r w:rsidR="00F66894">
        <w:t>19. do 27. i 38</w:t>
      </w:r>
      <w:r>
        <w:t xml:space="preserve"> </w:t>
      </w:r>
      <w:r w:rsidR="00A265E7">
        <w:t>spisa).</w:t>
      </w:r>
    </w:p>
    <w:p w:rsidRDefault="001E0881" w:rsidP="001E0881" w:rsidR="001E0881" w:rsidRPr="00D57117">
      <w:pPr>
        <w:jc w:val="both"/>
      </w:pPr>
    </w:p>
    <w:p w:rsidRDefault="001E0881" w:rsidP="001E0881" w:rsidR="001E0881">
      <w:pPr>
        <w:jc w:val="both"/>
      </w:pPr>
      <w:r w:rsidRPr="00D57117"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EA3E36" w:rsidP="001E0881" w:rsidR="00EA3E36">
      <w:pPr>
        <w:jc w:val="both"/>
      </w:pPr>
    </w:p>
    <w:p w:rsidRDefault="00EA3E36" w:rsidP="00EA3E36" w:rsidR="00EA3E36" w:rsidRPr="009B27C2">
      <w:pPr>
        <w:ind w:firstLine="708"/>
        <w:jc w:val="both"/>
      </w:pPr>
      <w:r w:rsidRPr="009B27C2">
        <w:t>Vezano za novčane tražbine prema trećim osobama (utuženim i neutuženim) sve dok se te tražbine ne namire u korist dužnika tj. njegove stečajne mase, vjerovnici dužnika ne mogu se namiriti. U slučaju da dužnik uspije naplatiti te tražbine, prvostupanjski sud će naknadno postupiti prema odredbi čl. 289. SZ, što znači da će sud (ako se isp</w:t>
      </w:r>
      <w:r>
        <w:t>une pretpostavke iz čl. 289. SZ</w:t>
      </w:r>
      <w:r w:rsidRPr="009B27C2">
        <w:t>) u skladu s odredbom čl. 133. st. 5. SZ rješenjem o nastavku postupka radi naknadne diobe pozvati stečajne vjerovnike da u roku 30 dana stečajnom upravitelju prijave svoje tražbine i zakazati ročište na kojem će se ispitati prijavljene tražbine.</w:t>
      </w:r>
      <w:r>
        <w:t xml:space="preserve"> Navedeno posebice stoga jer zakonski zastupnik dužnika izričito u podnesku od </w:t>
      </w:r>
      <w:r w:rsidR="00711179">
        <w:t xml:space="preserve">22. </w:t>
      </w:r>
      <w:r w:rsidR="002A0C01">
        <w:t>studenog</w:t>
      </w:r>
      <w:r w:rsidR="00711179">
        <w:t xml:space="preserve"> 2018</w:t>
      </w:r>
      <w:r>
        <w:t>. navodi da novčana potraživanja prema trećim osobama nisu ostvarena (listovi 31. i 32. spisa).</w:t>
      </w:r>
    </w:p>
    <w:p w:rsidRDefault="00EA3E36" w:rsidP="001E0881" w:rsidR="00EA3E36" w:rsidRPr="00D57117">
      <w:pPr>
        <w:jc w:val="both"/>
      </w:pPr>
    </w:p>
    <w:p w:rsidRDefault="001E0881" w:rsidP="001E0881" w:rsidR="001E0881" w:rsidRPr="00D57117">
      <w:pPr>
        <w:jc w:val="both"/>
      </w:pPr>
      <w:r w:rsidRPr="00D57117">
        <w:tab/>
        <w:t>U smislu citirane odredbe čl. 132. st. 1. SZ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</w:t>
      </w:r>
    </w:p>
    <w:p w:rsidRDefault="001E0881" w:rsidP="001E0881" w:rsidR="001E0881" w:rsidRPr="00D57117">
      <w:pPr>
        <w:jc w:val="both"/>
      </w:pPr>
    </w:p>
    <w:p w:rsidRDefault="001E0881" w:rsidP="001E0881" w:rsidR="001E0881" w:rsidRPr="00D57117">
      <w:pPr>
        <w:jc w:val="both"/>
      </w:pPr>
      <w:r w:rsidRPr="00D57117">
        <w:tab/>
        <w:t xml:space="preserve">S obzirom na to da je ovaj sud utvrdio da dužnik nema u svom vlasništvu nekretnina kao i da nije evidentiran kao vlasnik vozila, to je valjalo u smislu odredbe čl. 132. st. 1. SZ pozvati  vjerovnike na predujmljivanje iznosa troškova prethodnog i otvorenoga stečajnog postupka (točka I. izreke) uz upozorenje na pravne posljedice ako ne postupe po ovom rješenju iz točke I. sukladno odredbi članka 132. st. 2. SZ (točka II. izreke). </w:t>
      </w:r>
    </w:p>
    <w:p w:rsidRDefault="001E0881" w:rsidP="001E0881" w:rsidR="001E0881" w:rsidRPr="00B9015B">
      <w:r w:rsidRPr="00B9015B">
        <w:t xml:space="preserve">        </w:t>
      </w:r>
    </w:p>
    <w:p w:rsidRDefault="001E0881" w:rsidP="001E0881" w:rsidR="001E0881" w:rsidRPr="00B9015B">
      <w:pPr>
        <w:jc w:val="center"/>
      </w:pPr>
      <w:r w:rsidRPr="00B9015B">
        <w:t xml:space="preserve">U Zagrebu </w:t>
      </w:r>
      <w:r w:rsidR="00986E28">
        <w:t>30</w:t>
      </w:r>
      <w:r>
        <w:t>. studenog 2018</w:t>
      </w:r>
      <w:r w:rsidRPr="00B9015B">
        <w:t>.</w:t>
      </w:r>
    </w:p>
    <w:p w:rsidRDefault="001E0881" w:rsidP="001E0881" w:rsidR="001E0881" w:rsidRPr="00B9015B">
      <w:r w:rsidRPr="00B9015B">
        <w:t xml:space="preserve">                     </w:t>
      </w:r>
    </w:p>
    <w:p w:rsidRDefault="001E0881" w:rsidP="001E0881" w:rsidR="001E0881" w:rsidRPr="00B9015B">
      <w:pPr>
        <w:jc w:val="right"/>
      </w:pPr>
      <w:r w:rsidRPr="00B9015B">
        <w:t xml:space="preserve">                                                                                                      Sudac:</w:t>
      </w:r>
    </w:p>
    <w:p w:rsidRDefault="001E0881" w:rsidP="001E0881" w:rsidR="001E0881" w:rsidRPr="00B9015B">
      <w:pPr>
        <w:jc w:val="right"/>
      </w:pPr>
      <w:r>
        <w:t>Dina Jellin</w:t>
      </w:r>
      <w:r w:rsidR="00E6160D">
        <w:t>,v.r.</w:t>
      </w:r>
    </w:p>
    <w:p w:rsidRDefault="001E0881" w:rsidP="001E0881" w:rsidR="001E0881" w:rsidRPr="00B9015B">
      <w:r w:rsidRPr="00B9015B">
        <w:t>Uputa o pravnom lijeku:</w:t>
      </w:r>
    </w:p>
    <w:p w:rsidRDefault="001E0881" w:rsidP="001E0881" w:rsidR="001E0881">
      <w:pPr>
        <w:jc w:val="both"/>
      </w:pPr>
      <w:r w:rsidRPr="00B9015B">
        <w:t>Protiv ovog rješenja može</w:t>
      </w:r>
      <w:r>
        <w:t xml:space="preserve"> se</w:t>
      </w:r>
      <w:r w:rsidRPr="00B9015B">
        <w:t xml:space="preserve"> izjaviti</w:t>
      </w:r>
      <w:r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476F0E" w:rsidP="001E0881" w:rsidR="00476F0E"/>
    <w:p w:rsidRDefault="00E6160D" w:rsidP="00597684" w:rsidR="00E6160D">
      <w:r>
        <w:t>Za točnost otpravka-ovlašteni službenik</w:t>
      </w:r>
    </w:p>
    <w:p w:rsidRDefault="00E6160D" w:rsidP="00E6160D" w:rsidR="001E0881" w:rsidRPr="00B9015B">
      <w:r>
        <w:t>Ljubica Radošević</w:t>
      </w:r>
    </w:p>
    <w:p w:rsidRDefault="001E0881" w:rsidP="00065B42" w:rsidR="001E0881" w:rsidRPr="00B9015B"/>
    <w:sectPr w:rsidSect="00E9065A" w:rsidR="001E0881" w:rsidRPr="00B9015B">
      <w:headerReference w:type="default" r:id="rId11"/>
      <w:pgSz w:h="16838" w:w="11906"/>
      <w:pgMar w:gutter="0" w:footer="708" w:header="708" w:left="1417" w:bottom="212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7CC" w:rsidP="00CC1DE7" w:rsidR="006557CC">
      <w:r>
        <w:separator/>
      </w:r>
    </w:p>
  </w:endnote>
  <w:endnote w:id="0" w:type="continuationSeparator">
    <w:p w:rsidRDefault="006557CC" w:rsidP="00CC1DE7" w:rsidR="00655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7CC" w:rsidP="00CC1DE7" w:rsidR="006557CC">
      <w:r>
        <w:separator/>
      </w:r>
    </w:p>
  </w:footnote>
  <w:footnote w:id="0" w:type="continuationSeparator">
    <w:p w:rsidRDefault="006557CC" w:rsidP="00CC1DE7" w:rsidR="00655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AC6824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AC6824">
          <w:rPr>
            <w:sz w:val="24"/>
            <w:szCs w:val="24"/>
          </w:rPr>
          <w:t>16. St-4391/16-19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82A1F"/>
    <w:multiLevelType w:val="hybridMultilevel"/>
    <w:tmpl w:val="51382A12"/>
    <w:lvl w:tplc="C27EEDA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0F171A"/>
    <w:rsid w:val="001013EE"/>
    <w:rsid w:val="00106FB8"/>
    <w:rsid w:val="00107DE9"/>
    <w:rsid w:val="0012186F"/>
    <w:rsid w:val="00134F3A"/>
    <w:rsid w:val="001537F2"/>
    <w:rsid w:val="00171392"/>
    <w:rsid w:val="001861A1"/>
    <w:rsid w:val="001A762F"/>
    <w:rsid w:val="001E0881"/>
    <w:rsid w:val="0021298E"/>
    <w:rsid w:val="00225E5C"/>
    <w:rsid w:val="00247586"/>
    <w:rsid w:val="002501DA"/>
    <w:rsid w:val="00260C00"/>
    <w:rsid w:val="002817DE"/>
    <w:rsid w:val="002A0C01"/>
    <w:rsid w:val="002B379F"/>
    <w:rsid w:val="002C0B73"/>
    <w:rsid w:val="002C3072"/>
    <w:rsid w:val="002D5087"/>
    <w:rsid w:val="002D60CE"/>
    <w:rsid w:val="003367A4"/>
    <w:rsid w:val="00341F35"/>
    <w:rsid w:val="0035069F"/>
    <w:rsid w:val="00364741"/>
    <w:rsid w:val="003D0115"/>
    <w:rsid w:val="003E5B5C"/>
    <w:rsid w:val="003F3702"/>
    <w:rsid w:val="00412D47"/>
    <w:rsid w:val="0046518B"/>
    <w:rsid w:val="00476F0E"/>
    <w:rsid w:val="00477C72"/>
    <w:rsid w:val="00482ED9"/>
    <w:rsid w:val="004C428C"/>
    <w:rsid w:val="004D2E7B"/>
    <w:rsid w:val="004D487D"/>
    <w:rsid w:val="004E4496"/>
    <w:rsid w:val="004E5CB9"/>
    <w:rsid w:val="004E6CA4"/>
    <w:rsid w:val="00501EBB"/>
    <w:rsid w:val="00502696"/>
    <w:rsid w:val="0050565F"/>
    <w:rsid w:val="00517AAB"/>
    <w:rsid w:val="00535D8E"/>
    <w:rsid w:val="00545A5E"/>
    <w:rsid w:val="00546170"/>
    <w:rsid w:val="005543BD"/>
    <w:rsid w:val="00560371"/>
    <w:rsid w:val="00577B99"/>
    <w:rsid w:val="00583B18"/>
    <w:rsid w:val="0059075B"/>
    <w:rsid w:val="00591F57"/>
    <w:rsid w:val="005C6039"/>
    <w:rsid w:val="005D0E7F"/>
    <w:rsid w:val="00604C35"/>
    <w:rsid w:val="006230E8"/>
    <w:rsid w:val="0062465B"/>
    <w:rsid w:val="00632515"/>
    <w:rsid w:val="00650D44"/>
    <w:rsid w:val="006557CC"/>
    <w:rsid w:val="00662884"/>
    <w:rsid w:val="00682CD1"/>
    <w:rsid w:val="0068764F"/>
    <w:rsid w:val="006A1C17"/>
    <w:rsid w:val="006B5D8C"/>
    <w:rsid w:val="00704DD0"/>
    <w:rsid w:val="00711179"/>
    <w:rsid w:val="007150E9"/>
    <w:rsid w:val="007279EB"/>
    <w:rsid w:val="00754CF2"/>
    <w:rsid w:val="0079202A"/>
    <w:rsid w:val="007A30D5"/>
    <w:rsid w:val="007A38D3"/>
    <w:rsid w:val="007B068E"/>
    <w:rsid w:val="007D61FC"/>
    <w:rsid w:val="007E6A6F"/>
    <w:rsid w:val="007F4667"/>
    <w:rsid w:val="00806ECF"/>
    <w:rsid w:val="00807CB0"/>
    <w:rsid w:val="008104E7"/>
    <w:rsid w:val="00847B6E"/>
    <w:rsid w:val="00854E4B"/>
    <w:rsid w:val="008802D0"/>
    <w:rsid w:val="00881417"/>
    <w:rsid w:val="008A3463"/>
    <w:rsid w:val="008B669A"/>
    <w:rsid w:val="008D101E"/>
    <w:rsid w:val="00901CFD"/>
    <w:rsid w:val="009021CA"/>
    <w:rsid w:val="00947BCF"/>
    <w:rsid w:val="00973C2C"/>
    <w:rsid w:val="00986E28"/>
    <w:rsid w:val="009A2012"/>
    <w:rsid w:val="009B1748"/>
    <w:rsid w:val="009B27C2"/>
    <w:rsid w:val="009B3D51"/>
    <w:rsid w:val="009B628E"/>
    <w:rsid w:val="009E1291"/>
    <w:rsid w:val="00A0793E"/>
    <w:rsid w:val="00A265E7"/>
    <w:rsid w:val="00A6064D"/>
    <w:rsid w:val="00A66902"/>
    <w:rsid w:val="00A75EA1"/>
    <w:rsid w:val="00A75F17"/>
    <w:rsid w:val="00A851A3"/>
    <w:rsid w:val="00A87E91"/>
    <w:rsid w:val="00A940A4"/>
    <w:rsid w:val="00AA53CC"/>
    <w:rsid w:val="00AA7F3A"/>
    <w:rsid w:val="00AC3A4F"/>
    <w:rsid w:val="00AC6824"/>
    <w:rsid w:val="00AD13D9"/>
    <w:rsid w:val="00AF24E3"/>
    <w:rsid w:val="00B00682"/>
    <w:rsid w:val="00B01E1E"/>
    <w:rsid w:val="00B516D9"/>
    <w:rsid w:val="00B62E90"/>
    <w:rsid w:val="00B9015B"/>
    <w:rsid w:val="00BB6EAC"/>
    <w:rsid w:val="00BC2D3A"/>
    <w:rsid w:val="00BC67EF"/>
    <w:rsid w:val="00BE5577"/>
    <w:rsid w:val="00BF01D0"/>
    <w:rsid w:val="00BF0DDB"/>
    <w:rsid w:val="00C20964"/>
    <w:rsid w:val="00C23ADD"/>
    <w:rsid w:val="00C40A44"/>
    <w:rsid w:val="00C82DBF"/>
    <w:rsid w:val="00C90682"/>
    <w:rsid w:val="00CC1DE7"/>
    <w:rsid w:val="00D24310"/>
    <w:rsid w:val="00D56677"/>
    <w:rsid w:val="00D677F7"/>
    <w:rsid w:val="00D803A5"/>
    <w:rsid w:val="00D8741B"/>
    <w:rsid w:val="00DA4696"/>
    <w:rsid w:val="00DA58FC"/>
    <w:rsid w:val="00DD177E"/>
    <w:rsid w:val="00DE0F86"/>
    <w:rsid w:val="00DF5613"/>
    <w:rsid w:val="00E0682D"/>
    <w:rsid w:val="00E24B5E"/>
    <w:rsid w:val="00E5592A"/>
    <w:rsid w:val="00E6160D"/>
    <w:rsid w:val="00E9065A"/>
    <w:rsid w:val="00E91566"/>
    <w:rsid w:val="00E97767"/>
    <w:rsid w:val="00EA3E36"/>
    <w:rsid w:val="00ED246E"/>
    <w:rsid w:val="00EF3D26"/>
    <w:rsid w:val="00EF66BB"/>
    <w:rsid w:val="00F324F6"/>
    <w:rsid w:val="00F61007"/>
    <w:rsid w:val="00F66894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6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6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6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6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6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6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6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6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St-4312/2016-19</izvorni_sadrzaj>
    <derivirana_varijabla naziv="DomainObject.Oznaka_1">St-4312/2016-19</derivirana_varijabla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4312</izvorni_sadrzaj>
    <derivirana_varijabla naziv="DomainObject.Predmet.Broj_1">4312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St-4312/2016</izvorni_sadrzaj>
    <derivirana_varijabla naziv="DomainObject.Predmet.OznakaBroj_1">St-4312/2016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URBIS PROJEKT d.o.o. zastupanog po punomoćniku Zvonimir Škegro</izvorni_sadrzaj>
    <derivirana_varijabla naziv="DomainObject.Predmet.ProtustrankaFormated_1">  SG URBIS PROJEKT d.o.o. zastupanog po punomoćniku Zvonimir Škegro</derivirana_varijabla>
  </DomainObject.Predmet.ProtustrankaFormated>
  <DomainObject.Predmet.ProtustrankaFormatedOIB>
    <izvorni_sadrzaj>  SG URBIS PROJEKT d.o.o., OIB 23380031369 zastupanog po punomoćniku Zvonimir Škegro</izvorni_sadrzaj>
    <derivirana_varijabla naziv="DomainObject.Predmet.ProtustrankaFormatedOIB_1">  SG URBIS PROJEKT d.o.o., OIB 23380031369 zastupanog po punomoćniku Zvonimir Škegro</derivirana_varijabla>
  </DomainObject.Predmet.ProtustrankaFormatedOIB>
  <DomainObject.Predmet.ProtustrankaFormatedWithAdress>
    <izvorni_sadrzaj> SG URBIS PROJEKT d.o.o., Ilica 109, 10000 Zagreb zastupanog po punomoćniku Zvonimir Škegro</izvorni_sadrzaj>
    <derivirana_varijabla naziv="DomainObject.Predmet.ProtustrankaFormatedWithAdress_1"> SG URBIS PROJEKT d.o.o., Ilica 109, 10000 Zagreb zastupanog po punomoćniku Zvonimir Škegro</derivirana_varijabla>
  </DomainObject.Predmet.ProtustrankaFormatedWithAdress>
  <DomainObject.Predmet.ProtustrankaFormatedWithAdressOIB>
    <izvorni_sadrzaj> SG URBIS PROJEKT d.o.o., OIB 23380031369, Ilica 109, 10000 Zagreb zastupanog po punomoćniku Zvonimir Škegro</izvorni_sadrzaj>
    <derivirana_varijabla naziv="DomainObject.Predmet.ProtustrankaFormatedWithAdressOIB_1"> SG URBIS PROJEKT d.o.o., OIB 23380031369, Ilica 109, 10000 Zagreb zastupanog po punomoćniku Zvonimir Škegro</derivirana_varijabla>
  </DomainObject.Predmet.ProtustrankaFormatedWithAdressOIB>
  <DomainObject.Predmet.ProtustrankaWithAdress>
    <izvorni_sadrzaj>SG URBIS PROJEKT d.o.o. Ilica 109, 10000 Zagreb</izvorni_sadrzaj>
    <derivirana_varijabla naziv="DomainObject.Predmet.ProtustrankaWithAdress_1">SG URBIS PROJEKT d.o.o. Ilica 109, 10000 Zagreb</derivirana_varijabla>
  </DomainObject.Predmet.ProtustrankaWithAdress>
  <DomainObject.Predmet.ProtustrankaWithAdressOIB>
    <izvorni_sadrzaj>SG URBIS PROJEKT d.o.o., OIB 23380031369, Ilica 109, 10000 Zagreb</izvorni_sadrzaj>
    <derivirana_varijabla naziv="DomainObject.Predmet.ProtustrankaWithAdressOIB_1">SG URBIS PROJEKT d.o.o., OIB 23380031369, Ilica 109, 10000 Zagreb</derivirana_varijabla>
  </DomainObject.Predmet.ProtustrankaWithAdressOIB>
  <DomainObject.Predmet.ProtustrankaNazivFormated>
    <izvorni_sadrzaj>SG URBIS PROJEKT d.o.o.</izvorni_sadrzaj>
    <derivirana_varijabla naziv="DomainObject.Predmet.ProtustrankaNazivFormated_1">SG URBIS PROJEKT d.o.o.</derivirana_varijabla>
  </DomainObject.Predmet.ProtustrankaNazivFormated>
  <DomainObject.Predmet.ProtustrankaNazivFormatedOIB>
    <izvorni_sadrzaj>SG URBIS PROJEKT d.o.o., OIB 23380031369</izvorni_sadrzaj>
    <derivirana_varijabla naziv="DomainObject.Predmet.ProtustrankaNazivFormatedOIB_1">SG URBIS PROJEKT d.o.o., OIB 23380031369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URBIS PROJEKT d.o.o. zastupanog po punomoćniku Zvonimir Škegro</item>
    </izvorni_sadrzaj>
    <derivirana_varijabla naziv="DomainObject.Predmet.ProtuStrankaListFormated_1">
      <item>SG URBIS PROJEKT d.o.o. zastupanog po punomoćniku Zvonimir Škegro</item>
    </derivirana_varijabla>
  </DomainObject.Predmet.ProtuStrankaListFormated>
  <DomainObject.Predmet.ProtuStrankaListFormatedOIB>
    <izvorni_sadrzaj>
      <item>SG URBIS PROJEKT d.o.o., OIB 23380031369 zastupanog po punomoćniku Zvonimir Škegro</item>
    </izvorni_sadrzaj>
    <derivirana_varijabla naziv="DomainObject.Predmet.ProtuStrankaListFormatedOIB_1">
      <item>SG URBIS PROJEKT d.o.o., OIB 23380031369 zastupanog po punomoćniku Zvonimir Škegro</item>
    </derivirana_varijabla>
  </DomainObject.Predmet.ProtuStrankaListFormatedOIB>
  <DomainObject.Predmet.ProtuStrankaListFormatedWithAdress>
    <izvorni_sadrzaj>
      <item>SG URBIS PROJEKT d.o.o., Ilica 109, 10000 Zagreb zastupanog po punomoćniku Zvonimir Škegro</item>
    </izvorni_sadrzaj>
    <derivirana_varijabla naziv="DomainObject.Predmet.ProtuStrankaListFormatedWithAdress_1">
      <item>SG URBIS PROJEKT d.o.o., Ilica 109, 10000 Zagreb zastupanog po punomoćniku Zvonimir Škegro</item>
    </derivirana_varijabla>
  </DomainObject.Predmet.ProtuStrankaListFormatedWithAdress>
  <DomainObject.Predmet.ProtuStrankaListFormatedWithAdressOIB>
    <izvorni_sadrzaj>
      <item>SG URBIS PROJEKT d.o.o., OIB 23380031369, Ilica 109, 10000 Zagreb zastupanog po punomoćniku Zvonimir Škegro</item>
    </izvorni_sadrzaj>
    <derivirana_varijabla naziv="DomainObject.Predmet.ProtuStrankaListFormatedWithAdressOIB_1">
      <item>SG URBIS PROJEKT d.o.o., OIB 23380031369, Ilica 109, 10000 Zagreb zastupanog po punomoćniku Zvonimir Škegro</item>
    </derivirana_varijabla>
  </DomainObject.Predmet.ProtuStrankaListFormatedWithAdressOIB>
  <DomainObject.Predmet.ProtuStrankaListNazivFormated>
    <izvorni_sadrzaj>
      <item>SG URBIS PROJEKT d.o.o.</item>
    </izvorni_sadrzaj>
    <derivirana_varijabla naziv="DomainObject.Predmet.ProtuStrankaListNazivFormated_1">
      <item>SG URBIS PROJEKT d.o.o.</item>
    </derivirana_varijabla>
  </DomainObject.Predmet.ProtuStrankaListNazivFormated>
  <DomainObject.Predmet.ProtuStrankaListNazivFormatedOIB>
    <izvorni_sadrzaj>
      <item>SG URBIS PROJEKT d.o.o., OIB 23380031369</item>
    </izvorni_sadrzaj>
    <derivirana_varijabla naziv="DomainObject.Predmet.ProtuStrankaListNazivFormatedOIB_1">
      <item>SG URBIS PROJEKT d.o.o., OIB 23380031369</item>
    </derivirana_varijabla>
  </DomainObject.Predmet.ProtuStrankaListNazivFormatedOIB>
  <DomainObject.Predmet.OstaliListFormated>
    <izvorni_sadrzaj>
      <item>Zvonimir Škegro punomoćnik sudionika u postupku SG URBIS PROJEKT d.o.o.</item>
    </izvorni_sadrzaj>
    <derivirana_varijabla naziv="DomainObject.Predmet.OstaliListFormated_1">
      <item>Zvonimir Škegro punomoćnik sudionika u postupku SG URBIS PROJEKT d.o.o.</item>
    </derivirana_varijabla>
  </DomainObject.Predmet.OstaliListFormated>
  <DomainObject.Predmet.OstaliListFormatedOIB>
    <izvorni_sadrzaj>
      <item>Zvonimir Škegro, OIB 13562525679 punomoćnik sudionika u postupku SG URBIS PROJEKT d.o.o.</item>
    </izvorni_sadrzaj>
    <derivirana_varijabla naziv="DomainObject.Predmet.OstaliListFormatedOIB_1">
      <item>Zvonimir Škegro, OIB 13562525679 punomoćnik sudionika u postupku SG URBIS PROJEKT d.o.o.</item>
    </derivirana_varijabla>
  </DomainObject.Predmet.OstaliListFormatedOIB>
  <DomainObject.Predmet.OstaliListFormatedWithAdress>
    <izvorni_sadrzaj>
      <item>Zvonimir Škegro, Zelengaj 71, 10000 Zagreb punomoćnik sudionika u postupku SG URBIS PROJEKT d.o.o.</item>
    </izvorni_sadrzaj>
    <derivirana_varijabla naziv="DomainObject.Predmet.OstaliListFormatedWithAdress_1">
      <item>Zvonimir Škegro, Zelengaj 71, 10000 Zagreb punomoćnik sudionika u postupku SG URBIS PROJEKT d.o.o.</item>
    </derivirana_varijabla>
  </DomainObject.Predmet.OstaliListFormatedWithAdress>
  <DomainObject.Predmet.OstaliListFormatedWithAdressOIB>
    <izvorni_sadrzaj>
      <item>Zvonimir Škegro, OIB 13562525679, Zelengaj 71, 10000 Zagreb punomoćnik sudionika u postupku SG URBIS PROJEKT d.o.o.</item>
    </izvorni_sadrzaj>
    <derivirana_varijabla naziv="DomainObject.Predmet.OstaliListFormatedWithAdressOIB_1">
      <item>Zvonimir Škegro, OIB 13562525679, Zelengaj 71, 10000 Zagreb punomoćnik sudionika u postupku SG URBIS PROJEKT d.o.o.</item>
    </derivirana_varijabla>
  </DomainObject.Predmet.OstaliListFormatedWithAdressOIB>
  <DomainObject.Predmet.OstaliListNazivFormated>
    <izvorni_sadrzaj>
      <item>Zvonimir Škegro</item>
    </izvorni_sadrzaj>
    <derivirana_varijabla naziv="DomainObject.Predmet.OstaliListNazivFormated_1">
      <item>Zvonimir Škegro</item>
    </derivirana_varijabla>
  </DomainObject.Predmet.OstaliListNazivFormated>
  <DomainObject.Predmet.OstaliListNazivFormatedOIB>
    <izvorni_sadrzaj>
      <item>Zvonimir Škegro, OIB 13562525679</item>
    </izvorni_sadrzaj>
    <derivirana_varijabla naziv="DomainObject.Predmet.OstaliListNazivFormatedOIB_1">
      <item>Zvonimir Škegro, OIB 13562525679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St-4312/2016-19</izvorni_sadrzaj>
    <derivirana_varijabla naziv="DomainObject.PoslovniBrojDokumenta_1">St-4312/2016-19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URBIS PROJEKT d.o.o.</izvorni_sadrzaj>
    <derivirana_varijabla naziv="DomainObject.Predmet.ProtustrankaIDrugi_1">SG URBIS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URBIS PROJEKT d.o.o., OIB 23380031369, Ilica 109, 10000 Zagreb</izvorni_sadrzaj>
    <derivirana_varijabla naziv="DomainObject.Predmet.ProtustrankaIDrugiAdressOIB_1">SG URBIS PROJEKT d.o.o., OIB 23380031369,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URBIS PROJEKT d.o.o.</item>
      <item>Zvonimir Škegro</item>
    </izvorni_sadrzaj>
    <derivirana_varijabla naziv="DomainObject.Predmet.SudioniciListNaziv_1">
      <item>FINA Regionalni centar Zagreb</item>
      <item>SG URBIS PROJEKT d.o.o.</item>
      <item>Zvonimir Škegro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SG URBIS PROJEKT d.o.o., OIB 23380031369, Ilica 109,10000 Zagreb</item>
      <item>Zvonimir Škegro, OIB 13562525679, Zelengaj 71,10000 Zagreb</item>
    </izvorni_sadrzaj>
    <derivirana_varijabla naziv="DomainObject.Predmet.SudioniciListAdressOIB_1">
      <item>FINA Regionalni centar Zagreb, OIB 85821130368, Trg svibanjskih žrtava 1995. br. 1,10000 Zagreb</item>
      <item>SG URBIS PROJEKT d.o.o., OIB 23380031369, Ilica 109,10000 Zagreb</item>
      <item>Zvonimir Škegro, OIB 13562525679, Zelengaj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23380031369</item>
      <item>, OIB 13562525679</item>
    </izvorni_sadrzaj>
    <derivirana_varijabla naziv="DomainObject.Predmet.SudioniciListNazivOIB_1">
      <item>, OIB 85821130368</item>
      <item>, OIB 23380031369</item>
      <item>, OIB 13562525679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St-4312/2016-17</izvorni_sadrzaj>
    <derivirana_varijabla naziv="DomainObject.PredzadnjaOdlukaIzPredmeta.Oznaka_1">St-4312/2016-17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ADAB3-48DB-42CA-9657-E9E8E1843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982</properties:Words>
  <properties:Characters>5331</properties:Characters>
  <properties:Lines>114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2018-11-30T07:57:00Z</dcterms:created>
  <dc:creator>gzubak</dc:creator>
  <cp:lastModifiedBy>Ljubica Radošević</cp:lastModifiedBy>
  <cp:lastPrinted>2018-11-30T08:00:00Z</cp:lastPrinted>
  <dcterms:modified xmlns:xsi="http://www.w3.org/2001/XMLSchema-instance" xsi:type="dcterms:W3CDTF">2018-11-30T08:00:00Z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St-4312/2016-19 / Odluka - Rješenje (sT-4312-16_Poziv_vjerovnicima-čl_132_SZ.docx)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