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87899" w14:paraId="8387899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3F036D">
        <w:rPr>
          <w:lang w:val="hr-HR"/>
        </w:rPr>
        <w:t>1</w:t>
      </w:r>
      <w:r w:rsidR="005545D1">
        <w:rPr>
          <w:lang w:val="hr-HR"/>
        </w:rPr>
        <w:t>1</w:t>
      </w:r>
      <w:r w:rsidR="00ED790B">
        <w:rPr>
          <w:lang w:val="hr-HR"/>
        </w:rPr>
        <w:t>1</w:t>
      </w:r>
      <w:r w:rsidR="005725DF">
        <w:rPr>
          <w:lang w:val="hr-HR"/>
        </w:rPr>
        <w:t>5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5725DF">
        <w:rPr>
          <w:lang w:val="hr-HR"/>
        </w:rPr>
        <w:t>TRBUŠIĆ j.d.o.o. za šumarstvo, trgovinu i usluge, Krnjak, Donji Budački 25</w:t>
      </w:r>
      <w:r w:rsidR="0008235D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5725DF">
        <w:rPr>
          <w:lang w:val="hr-HR"/>
        </w:rPr>
        <w:t>080865365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5725DF">
        <w:rPr>
          <w:lang w:val="hr-HR"/>
        </w:rPr>
        <w:t>32908740458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3F036D">
        <w:rPr>
          <w:lang w:val="hr-HR"/>
        </w:rPr>
        <w:t>1</w:t>
      </w:r>
      <w:r w:rsidR="005545D1">
        <w:rPr>
          <w:lang w:val="hr-HR"/>
        </w:rPr>
        <w:t>1</w:t>
      </w:r>
      <w:r w:rsidR="00ED790B">
        <w:rPr>
          <w:lang w:val="hr-HR"/>
        </w:rPr>
        <w:t>1</w:t>
      </w:r>
      <w:r w:rsidR="005725DF">
        <w:rPr>
          <w:lang w:val="hr-HR"/>
        </w:rPr>
        <w:t>5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D790B">
        <w:rPr>
          <w:lang w:val="hr-HR"/>
        </w:rPr>
        <w:t>1</w:t>
      </w:r>
      <w:r w:rsidR="00565FF8">
        <w:rPr>
          <w:lang w:val="hr-HR"/>
        </w:rPr>
        <w:t xml:space="preserve">. </w:t>
      </w:r>
      <w:r w:rsidR="00ED790B">
        <w:rPr>
          <w:lang w:val="hr-HR"/>
        </w:rPr>
        <w:t>rujna</w:t>
      </w:r>
      <w:r w:rsidR="00565FF8">
        <w:rPr>
          <w:lang w:val="hr-HR"/>
        </w:rPr>
        <w:t xml:space="preserve"> 201</w:t>
      </w:r>
      <w:r w:rsidR="00ED790B">
        <w:rPr>
          <w:lang w:val="hr-HR"/>
        </w:rPr>
        <w:t>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5725DF">
        <w:rPr>
          <w:lang w:val="hr-HR"/>
        </w:rPr>
        <w:t>6.759,18</w:t>
      </w:r>
      <w:r w:rsidR="005545D1">
        <w:rPr>
          <w:lang w:val="hr-HR"/>
        </w:rPr>
        <w:t xml:space="preserve"> </w:t>
      </w:r>
      <w:r w:rsidR="005351C7">
        <w:rPr>
          <w:lang w:val="hr-HR"/>
        </w:rPr>
        <w:t>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5725DF">
        <w:rPr>
          <w:lang w:val="hr-HR"/>
        </w:rPr>
        <w:t>Dragutin Trbušić iz Donjeg Budačkog, Donji Budački 25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5725DF">
        <w:rPr>
          <w:lang w:val="hr-HR"/>
        </w:rPr>
        <w:t>04463486089</w:t>
      </w:r>
      <w:r w:rsidR="00092694">
        <w:rPr>
          <w:lang w:val="hr-HR"/>
        </w:rPr>
        <w:t>,</w:t>
      </w:r>
      <w:r w:rsidR="00601A3B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55F65">
        <w:rPr>
          <w:lang w:val="hr-HR"/>
        </w:rPr>
        <w:t>30</w:t>
      </w:r>
      <w:r w:rsidR="00B9216B">
        <w:rPr>
          <w:lang w:val="hr-HR"/>
        </w:rPr>
        <w:t>. 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902A7B">
        <w:rPr>
          <w:lang w:val="hr-HR"/>
        </w:rPr>
        <w:t xml:space="preserve">  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D55F65">
        <w:rPr>
          <w:lang w:val="hr-HR"/>
        </w:rPr>
        <w:t>30</w:t>
      </w:r>
      <w:r w:rsidR="00DC072E">
        <w:rPr>
          <w:lang w:val="hr-HR"/>
        </w:rPr>
        <w:t>.</w:t>
      </w:r>
      <w:r w:rsidR="00B9216B">
        <w:rPr>
          <w:lang w:val="hr-HR"/>
        </w:rPr>
        <w:t>06.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1D09" w:rsidR="00311D09">
      <w:r>
        <w:separator/>
      </w:r>
    </w:p>
  </w:endnote>
  <w:endnote w:id="0" w:type="continuationSeparator">
    <w:p w:rsidRDefault="00311D09" w:rsidR="00311D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1D09" w:rsidR="00311D09">
      <w:r>
        <w:separator/>
      </w:r>
    </w:p>
  </w:footnote>
  <w:footnote w:id="0" w:type="continuationSeparator">
    <w:p w:rsidRDefault="00311D09" w:rsidR="00311D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61AEB"/>
    <w:rsid w:val="00071E80"/>
    <w:rsid w:val="00080DAD"/>
    <w:rsid w:val="0008235D"/>
    <w:rsid w:val="00092694"/>
    <w:rsid w:val="000B6A05"/>
    <w:rsid w:val="000E2229"/>
    <w:rsid w:val="000E2494"/>
    <w:rsid w:val="00134B87"/>
    <w:rsid w:val="00137AA5"/>
    <w:rsid w:val="00184DF0"/>
    <w:rsid w:val="001B397D"/>
    <w:rsid w:val="001D3155"/>
    <w:rsid w:val="00221A5F"/>
    <w:rsid w:val="00230CD2"/>
    <w:rsid w:val="00255A57"/>
    <w:rsid w:val="00286941"/>
    <w:rsid w:val="00287DDC"/>
    <w:rsid w:val="0029271A"/>
    <w:rsid w:val="002965AB"/>
    <w:rsid w:val="002B318E"/>
    <w:rsid w:val="002C0B38"/>
    <w:rsid w:val="002E367E"/>
    <w:rsid w:val="002E3CF8"/>
    <w:rsid w:val="00311D09"/>
    <w:rsid w:val="0032457F"/>
    <w:rsid w:val="00357E43"/>
    <w:rsid w:val="003959B1"/>
    <w:rsid w:val="003B6A5E"/>
    <w:rsid w:val="003E0954"/>
    <w:rsid w:val="003E56D2"/>
    <w:rsid w:val="003F036D"/>
    <w:rsid w:val="003F710F"/>
    <w:rsid w:val="00405CB4"/>
    <w:rsid w:val="004525DA"/>
    <w:rsid w:val="004629E7"/>
    <w:rsid w:val="00472FA6"/>
    <w:rsid w:val="004A49CC"/>
    <w:rsid w:val="004B2C5E"/>
    <w:rsid w:val="004B43D1"/>
    <w:rsid w:val="004B7E8E"/>
    <w:rsid w:val="004F7B32"/>
    <w:rsid w:val="0052619D"/>
    <w:rsid w:val="005351C7"/>
    <w:rsid w:val="005545D1"/>
    <w:rsid w:val="00565FF8"/>
    <w:rsid w:val="005725DF"/>
    <w:rsid w:val="005A21BE"/>
    <w:rsid w:val="005B67E6"/>
    <w:rsid w:val="005C1583"/>
    <w:rsid w:val="00601A3B"/>
    <w:rsid w:val="00605F99"/>
    <w:rsid w:val="006107FD"/>
    <w:rsid w:val="00617995"/>
    <w:rsid w:val="00674F9D"/>
    <w:rsid w:val="006767EE"/>
    <w:rsid w:val="006B32F7"/>
    <w:rsid w:val="006E7557"/>
    <w:rsid w:val="007346CE"/>
    <w:rsid w:val="00745910"/>
    <w:rsid w:val="007D3222"/>
    <w:rsid w:val="007E27E0"/>
    <w:rsid w:val="00821405"/>
    <w:rsid w:val="008259B1"/>
    <w:rsid w:val="00831DA7"/>
    <w:rsid w:val="00882F65"/>
    <w:rsid w:val="008A217A"/>
    <w:rsid w:val="008E00AB"/>
    <w:rsid w:val="008E1678"/>
    <w:rsid w:val="008E3DB0"/>
    <w:rsid w:val="00902A7B"/>
    <w:rsid w:val="009210C5"/>
    <w:rsid w:val="0097587E"/>
    <w:rsid w:val="00985844"/>
    <w:rsid w:val="009F1B25"/>
    <w:rsid w:val="00A328B5"/>
    <w:rsid w:val="00A475FF"/>
    <w:rsid w:val="00A67EF5"/>
    <w:rsid w:val="00A73B9E"/>
    <w:rsid w:val="00A92DDD"/>
    <w:rsid w:val="00A95F05"/>
    <w:rsid w:val="00AB4255"/>
    <w:rsid w:val="00AD0E02"/>
    <w:rsid w:val="00B029FF"/>
    <w:rsid w:val="00B24E12"/>
    <w:rsid w:val="00B53C1D"/>
    <w:rsid w:val="00B7583B"/>
    <w:rsid w:val="00B9216B"/>
    <w:rsid w:val="00B97F89"/>
    <w:rsid w:val="00BB2A08"/>
    <w:rsid w:val="00BD059F"/>
    <w:rsid w:val="00BE2EE0"/>
    <w:rsid w:val="00C10334"/>
    <w:rsid w:val="00C435AB"/>
    <w:rsid w:val="00C765CD"/>
    <w:rsid w:val="00C95295"/>
    <w:rsid w:val="00CA6057"/>
    <w:rsid w:val="00CD08D1"/>
    <w:rsid w:val="00CD6B0C"/>
    <w:rsid w:val="00D06D89"/>
    <w:rsid w:val="00D46E25"/>
    <w:rsid w:val="00D55F65"/>
    <w:rsid w:val="00D81A66"/>
    <w:rsid w:val="00DC072E"/>
    <w:rsid w:val="00DC7979"/>
    <w:rsid w:val="00E8008F"/>
    <w:rsid w:val="00E97333"/>
    <w:rsid w:val="00EA3B64"/>
    <w:rsid w:val="00EC2C0D"/>
    <w:rsid w:val="00ED790B"/>
    <w:rsid w:val="00F12ADC"/>
    <w:rsid w:val="00F151CA"/>
    <w:rsid w:val="00F178C7"/>
    <w:rsid w:val="00F7033E"/>
    <w:rsid w:val="00F77D17"/>
    <w:rsid w:val="00FA3C36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328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8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8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8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8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328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8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8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8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8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St-1115/2016</izvorni_sadrzaj>
    <derivirana_varijabla naziv="DomainObject.Predmet.OznakaBroj_1">St-1115/2016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TRBUŠIĆ j.d.o.o. zastupanog po punomoćniku Dragutin Trbušić</izvorni_sadrzaj>
    <derivirana_varijabla naziv="DomainObject.Predmet.ProtustrankaFormated_1">  TRBUŠIĆ j.d.o.o. zastupanog po punomoćniku Dragutin Trbušić</derivirana_varijabla>
  </DomainObject.Predmet.ProtustrankaFormated>
  <DomainObject.Predmet.ProtustrankaFormatedOIB>
    <izvorni_sadrzaj>  TRBUŠIĆ j.d.o.o., OIB 32908740458 zastupanog po punomoćniku Dragutin Trbušić</izvorni_sadrzaj>
    <derivirana_varijabla naziv="DomainObject.Predmet.ProtustrankaFormatedOIB_1">  TRBUŠIĆ j.d.o.o., OIB 32908740458 zastupanog po punomoćniku Dragutin Trbušić</derivirana_varijabla>
  </DomainObject.Predmet.ProtustrankaFormatedOIB>
  <DomainObject.Predmet.ProtustrankaFormatedWithAdress>
    <izvorni_sadrzaj> TRBUŠIĆ j.d.o.o., Donji Budački 25, 47242 Krnjak zastupanog po punomoćniku Dragutin Trbušić</izvorni_sadrzaj>
    <derivirana_varijabla naziv="DomainObject.Predmet.ProtustrankaFormatedWithAdress_1"> TRBUŠIĆ j.d.o.o., Donji Budački 25, 47242 Krnjak zastupanog po punomoćniku Dragutin Trbušić</derivirana_varijabla>
  </DomainObject.Predmet.ProtustrankaFormatedWithAdress>
  <DomainObject.Predmet.ProtustrankaFormatedWithAdressOIB>
    <izvorni_sadrzaj> TRBUŠIĆ j.d.o.o., OIB 32908740458, Donji Budački 25, 47242 Krnjak zastupanog po punomoćniku Dragutin Trbušić</izvorni_sadrzaj>
    <derivirana_varijabla naziv="DomainObject.Predmet.ProtustrankaFormatedWithAdressOIB_1"> TRBUŠIĆ j.d.o.o., OIB 32908740458, Donji Budački 25, 47242 Krnjak zastupanog po punomoćniku Dragutin Trbušić</derivirana_varijabla>
  </DomainObject.Predmet.ProtustrankaFormatedWithAdressOIB>
  <DomainObject.Predmet.ProtustrankaWithAdress>
    <izvorni_sadrzaj>TRBUŠIĆ j.d.o.o. Donji Budački 25, 47242 Krnjak</izvorni_sadrzaj>
    <derivirana_varijabla naziv="DomainObject.Predmet.ProtustrankaWithAdress_1">TRBUŠIĆ j.d.o.o. Donji Budački 25, 47242 Krnjak</derivirana_varijabla>
  </DomainObject.Predmet.ProtustrankaWithAdress>
  <DomainObject.Predmet.ProtustrankaWithAdressOIB>
    <izvorni_sadrzaj>TRBUŠIĆ j.d.o.o., OIB 32908740458, Donji Budački 25, 47242 Krnjak</izvorni_sadrzaj>
    <derivirana_varijabla naziv="DomainObject.Predmet.ProtustrankaWithAdressOIB_1">TRBUŠIĆ j.d.o.o., OIB 32908740458, Donji Budački 25, 47242 Krnjak</derivirana_varijabla>
  </DomainObject.Predmet.ProtustrankaWithAdressOIB>
  <DomainObject.Predmet.ProtustrankaNazivFormated>
    <izvorni_sadrzaj>TRBUŠIĆ j.d.o.o.</izvorni_sadrzaj>
    <derivirana_varijabla naziv="DomainObject.Predmet.ProtustrankaNazivFormated_1">TRBUŠIĆ j.d.o.o.</derivirana_varijabla>
  </DomainObject.Predmet.ProtustrankaNazivFormated>
  <DomainObject.Predmet.ProtustrankaNazivFormatedOIB>
    <izvorni_sadrzaj>TRBUŠIĆ j.d.o.o., OIB 32908740458</izvorni_sadrzaj>
    <derivirana_varijabla naziv="DomainObject.Predmet.ProtustrankaNazivFormatedOIB_1">TRBUŠIĆ j.d.o.o., OIB 32908740458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TRBUŠIĆ j.d.o.o. zastupanog po punomoćniku Dragutin Trbušić</item>
    </izvorni_sadrzaj>
    <derivirana_varijabla naziv="DomainObject.Predmet.ProtuStrankaListFormated_1">
      <item>TRBUŠIĆ j.d.o.o. zastupanog po punomoćniku Dragutin Trbušić</item>
    </derivirana_varijabla>
  </DomainObject.Predmet.ProtuStrankaListFormated>
  <DomainObject.Predmet.ProtuStrankaListFormatedOIB>
    <izvorni_sadrzaj>
      <item>TRBUŠIĆ j.d.o.o., OIB 32908740458 zastupanog po punomoćniku Dragutin Trbušić</item>
    </izvorni_sadrzaj>
    <derivirana_varijabla naziv="DomainObject.Predmet.ProtuStrankaListFormatedOIB_1">
      <item>TRBUŠIĆ j.d.o.o., OIB 32908740458 zastupanog po punomoćniku Dragutin Trbušić</item>
    </derivirana_varijabla>
  </DomainObject.Predmet.ProtuStrankaListFormatedOIB>
  <DomainObject.Predmet.ProtuStrankaListFormatedWithAdress>
    <izvorni_sadrzaj>
      <item>TRBUŠIĆ j.d.o.o., Donji Budački 25, 47242 Krnjak zastupanog po punomoćniku Dragutin Trbušić</item>
    </izvorni_sadrzaj>
    <derivirana_varijabla naziv="DomainObject.Predmet.ProtuStrankaListFormatedWithAdress_1">
      <item>TRBUŠIĆ j.d.o.o., Donji Budački 25, 47242 Krnjak zastupanog po punomoćniku Dragutin Trbušić</item>
    </derivirana_varijabla>
  </DomainObject.Predmet.ProtuStrankaListFormatedWithAdress>
  <DomainObject.Predmet.ProtuStrankaListFormatedWithAdressOIB>
    <izvorni_sadrzaj>
      <item>TRBUŠIĆ j.d.o.o., OIB 32908740458, Donji Budački 25, 47242 Krnjak zastupanog po punomoćniku Dragutin Trbušić</item>
    </izvorni_sadrzaj>
    <derivirana_varijabla naziv="DomainObject.Predmet.ProtuStrankaListFormatedWithAdressOIB_1">
      <item>TRBUŠIĆ j.d.o.o., OIB 32908740458, Donji Budački 25, 47242 Krnjak zastupanog po punomoćniku Dragutin Trbušić</item>
    </derivirana_varijabla>
  </DomainObject.Predmet.ProtuStrankaListFormatedWithAdressOIB>
  <DomainObject.Predmet.ProtuStrankaListNazivFormated>
    <izvorni_sadrzaj>
      <item>TRBUŠIĆ j.d.o.o.</item>
    </izvorni_sadrzaj>
    <derivirana_varijabla naziv="DomainObject.Predmet.ProtuStrankaListNazivFormated_1">
      <item>TRBUŠIĆ j.d.o.o.</item>
    </derivirana_varijabla>
  </DomainObject.Predmet.ProtuStrankaListNazivFormated>
  <DomainObject.Predmet.ProtuStrankaListNazivFormatedOIB>
    <izvorni_sadrzaj>
      <item>TRBUŠIĆ j.d.o.o., OIB 32908740458</item>
    </izvorni_sadrzaj>
    <derivirana_varijabla naziv="DomainObject.Predmet.ProtuStrankaListNazivFormatedOIB_1">
      <item>TRBUŠIĆ j.d.o.o., OIB 32908740458</item>
    </derivirana_varijabla>
  </DomainObject.Predmet.ProtuStrankaListNazivFormatedOIB>
  <DomainObject.Predmet.OstaliListFormated>
    <izvorni_sadrzaj>
      <item>Dragutin Trbušić punomoćnik sudionika u postupku TRBUŠIĆ j.d.o.o.</item>
    </izvorni_sadrzaj>
    <derivirana_varijabla naziv="DomainObject.Predmet.OstaliListFormated_1">
      <item>Dragutin Trbušić punomoćnik sudionika u postupku TRBUŠIĆ j.d.o.o.</item>
    </derivirana_varijabla>
  </DomainObject.Predmet.OstaliListFormated>
  <DomainObject.Predmet.OstaliListFormatedOIB>
    <izvorni_sadrzaj>
      <item>Dragutin Trbušić, OIB 04463486089 punomoćnik sudionika u postupku TRBUŠIĆ j.d.o.o.</item>
    </izvorni_sadrzaj>
    <derivirana_varijabla naziv="DomainObject.Predmet.OstaliListFormatedOIB_1">
      <item>Dragutin Trbušić, OIB 04463486089 punomoćnik sudionika u postupku TRBUŠIĆ j.d.o.o.</item>
    </derivirana_varijabla>
  </DomainObject.Predmet.OstaliListFormatedOIB>
  <DomainObject.Predmet.OstaliListFormatedWithAdress>
    <izvorni_sadrzaj>
      <item>Dragutin Trbušić, Donji Budački 25, 47242 Donji Budački punomoćnik sudionika u postupku TRBUŠIĆ j.d.o.o.</item>
    </izvorni_sadrzaj>
    <derivirana_varijabla naziv="DomainObject.Predmet.OstaliListFormatedWithAdress_1">
      <item>Dragutin Trbušić, Donji Budački 25, 47242 Donji Budački punomoćnik sudionika u postupku TRBUŠIĆ j.d.o.o.</item>
    </derivirana_varijabla>
  </DomainObject.Predmet.OstaliListFormatedWithAdress>
  <DomainObject.Predmet.OstaliListFormatedWithAdressOIB>
    <izvorni_sadrzaj>
      <item>Dragutin Trbušić, OIB 04463486089, Donji Budački 25, 47242 Donji Budački punomoćnik sudionika u postupku TRBUŠIĆ j.d.o.o.</item>
    </izvorni_sadrzaj>
    <derivirana_varijabla naziv="DomainObject.Predmet.OstaliListFormatedWithAdressOIB_1">
      <item>Dragutin Trbušić, OIB 04463486089, Donji Budački 25, 47242 Donji Budački punomoćnik sudionika u postupku TRBUŠIĆ j.d.o.o.</item>
    </derivirana_varijabla>
  </DomainObject.Predmet.OstaliListFormatedWithAdressOIB>
  <DomainObject.Predmet.OstaliListNazivFormated>
    <izvorni_sadrzaj>
      <item>Dragutin Trbušić</item>
    </izvorni_sadrzaj>
    <derivirana_varijabla naziv="DomainObject.Predmet.OstaliListNazivFormated_1">
      <item>Dragutin Trbušić</item>
    </derivirana_varijabla>
  </DomainObject.Predmet.OstaliListNazivFormated>
  <DomainObject.Predmet.OstaliListNazivFormatedOIB>
    <izvorni_sadrzaj>
      <item>Dragutin Trbušić, OIB 04463486089</item>
    </izvorni_sadrzaj>
    <derivirana_varijabla naziv="DomainObject.Predmet.OstaliListNazivFormatedOIB_1">
      <item>Dragutin Trbušić, OIB 04463486089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TRBUŠIĆ j.d.o.o.</izvorni_sadrzaj>
    <derivirana_varijabla naziv="DomainObject.Predmet.ProtustrankaIDrugi_1">TRBUŠIĆ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TRBUŠIĆ j.d.o.o., OIB 32908740458, Donji Budački 25, 47242 Krnjak</izvorni_sadrzaj>
    <derivirana_varijabla naziv="DomainObject.Predmet.ProtustrankaIDrugiAdressOIB_1">TRBUŠIĆ j.d.o.o., OIB 32908740458, Donji Budački 25,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TRBUŠIĆ j.d.o.o.</item>
      <item>FINA regionalni centar Zagreb, podružnica Karlovac</item>
      <item>Dragutin Trbušić</item>
    </izvorni_sadrzaj>
    <derivirana_varijabla naziv="DomainObject.Predmet.SudioniciListNaziv_1">
      <item>TRBUŠIĆ j.d.o.o.</item>
      <item>FINA regionalni centar Zagreb, podružnica Karlovac</item>
      <item>Dragutin Trbušić</item>
    </derivirana_varijabla>
  </DomainObject.Predmet.SudioniciListNaziv>
  <DomainObject.Predmet.SudioniciListAdressOIB>
    <izvorni_sadrzaj>
      <item>TRBUŠIĆ j.d.o.o., OIB 32908740458, Donji Budački 25,47242 Krnjak</item>
      <item>FINA regionalni centar Zagreb, podružnica Karlovac, OIB 85821130368, Vitezovićeva 1,47000 Karlovac</item>
      <item>Dragutin Trbušić, OIB 04463486089, Donji Budački 25,47242 Donji Budački</item>
    </izvorni_sadrzaj>
    <derivirana_varijabla naziv="DomainObject.Predmet.SudioniciListAdressOIB_1">
      <item>TRBUŠIĆ j.d.o.o., OIB 32908740458, Donji Budački 25,47242 Krnjak</item>
      <item>FINA regionalni centar Zagreb, podružnica Karlovac, OIB 85821130368, Vitezovićeva 1,47000 Karlovac</item>
      <item>Dragutin Trbušić, OIB 04463486089, Donji Budački 25,47242 Donji Budački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32908740458</item>
      <item>, OIB 85821130368</item>
      <item>, OIB 04463486089</item>
    </izvorni_sadrzaj>
    <derivirana_varijabla naziv="DomainObject.Predmet.SudioniciListNazivOIB_1">
      <item>, OIB 32908740458</item>
      <item>, OIB 85821130368</item>
      <item>, OIB 04463486089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4C1516-B9A1-42DB-B063-FEFED3DD31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307</properties:Words>
  <properties:Characters>1721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2016-06-30T10:34:00Z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2016-06-30T12:21:00Z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