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9a4e" w14:paraId="0939a4e" w:rsidRDefault="00F62CC0" w:rsidP="00475C04" w:rsidR="00475C04">
      <w:pPr>
        <w:jc w:val="right"/>
        <w15:collapsed w:val="false"/>
      </w:pPr>
      <w:bookmarkStart w:name="_GoBack" w:id="0"/>
      <w:bookmarkEnd w:id="0"/>
      <w:r>
        <w:tab/>
        <w:t>9 St-</w:t>
      </w:r>
      <w:r w:rsidR="004E7F3B">
        <w:t>172</w:t>
      </w:r>
      <w:r>
        <w:t>/16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REPUBLIKA HRVATSKA</w:t>
      </w:r>
    </w:p>
    <w:p w:rsidRDefault="00475C04" w:rsidP="00475C04" w:rsidR="00475C04">
      <w:pPr>
        <w:jc w:val="both"/>
      </w:pPr>
      <w:r>
        <w:t>TRGOVAČKI SUD  U ZADRU</w:t>
      </w:r>
    </w:p>
    <w:p w:rsidRDefault="00475C04" w:rsidP="00475C04" w:rsidR="00475C04">
      <w:pPr>
        <w:jc w:val="both"/>
      </w:pPr>
      <w:r>
        <w:t>STALNA SLUŽBA U ŠIBENIKU</w:t>
      </w:r>
    </w:p>
    <w:p w:rsidRDefault="00475C04" w:rsidP="00475C04" w:rsidR="00475C04">
      <w:pPr>
        <w:rPr>
          <w:rFonts w:cs="Arial" w:hAnsi="Arial" w:ascii="Arial"/>
        </w:rPr>
      </w:pPr>
      <w:r>
        <w:t xml:space="preserve">     </w:t>
      </w:r>
    </w:p>
    <w:p w:rsidRDefault="00475C04" w:rsidP="00475C04" w:rsidR="00475C04">
      <w:pPr>
        <w:jc w:val="center"/>
      </w:pPr>
      <w:r>
        <w:t>R E P U B L I K A  H R V A T S K A</w:t>
      </w:r>
    </w:p>
    <w:p w:rsidRDefault="00475C04" w:rsidP="00475C04" w:rsidR="00475C04">
      <w:pPr>
        <w:jc w:val="both"/>
      </w:pPr>
      <w:r>
        <w:tab/>
      </w:r>
      <w:r>
        <w:tab/>
      </w:r>
      <w:r>
        <w:tab/>
      </w:r>
    </w:p>
    <w:p w:rsidRDefault="00475C04" w:rsidP="00475C04" w:rsidR="00475C04">
      <w:pPr>
        <w:jc w:val="center"/>
      </w:pPr>
      <w:r>
        <w:t>R J E Š E N J E</w:t>
      </w:r>
    </w:p>
    <w:p w:rsidRDefault="00475C04" w:rsidP="00475C04" w:rsidR="00475C04">
      <w:pPr>
        <w:jc w:val="both"/>
        <w:rPr>
          <w:szCs w:val="22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</w:t>
      </w:r>
      <w:r w:rsidRPr="00475C04">
        <w:rPr>
          <w:rFonts w:hAnsi="Times New Roman" w:ascii="Times New Roman"/>
          <w:sz w:val="24"/>
          <w:szCs w:val="24"/>
        </w:rPr>
        <w:t>OIB: 39670464653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5C04">
        <w:rPr>
          <w:rFonts w:hAnsi="Times New Roman" w:ascii="Times New Roman"/>
          <w:sz w:val="24"/>
          <w:szCs w:val="24"/>
        </w:rPr>
        <w:t>po</w:t>
      </w:r>
      <w:r>
        <w:rPr>
          <w:rFonts w:hAnsi="Times New Roman" w:ascii="Times New Roman"/>
          <w:sz w:val="24"/>
          <w:szCs w:val="24"/>
        </w:rPr>
        <w:t xml:space="preserve"> sucu Tereziji Goreta kao stečajnom sucu, u stečajnom predmetu  nad dužnikom </w:t>
      </w:r>
      <w:r w:rsidR="004E7F3B">
        <w:rPr>
          <w:rFonts w:hAnsi="Times New Roman" w:ascii="Times New Roman"/>
          <w:sz w:val="24"/>
          <w:szCs w:val="24"/>
        </w:rPr>
        <w:t>KADENA ŠIBENIK d.o.o., sa sjedištem u Bosanska 1, Šibenik, OIB: 83216962312</w:t>
      </w:r>
      <w:r w:rsidRPr="00475C04">
        <w:rPr>
          <w:rFonts w:hAnsi="Times New Roman" w:ascii="Times New Roman"/>
          <w:sz w:val="24"/>
          <w:szCs w:val="24"/>
        </w:rPr>
        <w:t xml:space="preserve">, dana  </w:t>
      </w:r>
      <w:r w:rsidR="00F62CC0">
        <w:rPr>
          <w:rFonts w:hAnsi="Times New Roman" w:ascii="Times New Roman"/>
          <w:sz w:val="24"/>
          <w:szCs w:val="24"/>
        </w:rPr>
        <w:t>23</w:t>
      </w:r>
      <w:r>
        <w:rPr>
          <w:rFonts w:hAnsi="Times New Roman" w:ascii="Times New Roman"/>
          <w:sz w:val="24"/>
          <w:szCs w:val="24"/>
        </w:rPr>
        <w:t>. veljače 2017. Godine</w:t>
      </w: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Odlomakpopisa"/>
        <w:numPr>
          <w:ilvl w:val="0"/>
          <w:numId w:val="1"/>
        </w:numPr>
        <w:ind w:firstLine="360" w:left="0"/>
        <w:jc w:val="both"/>
      </w:pPr>
      <w:r>
        <w:t>Stečajnom upravitelju</w:t>
      </w:r>
      <w:r w:rsidR="00475C04" w:rsidRPr="00475C04">
        <w:rPr>
          <w:rFonts w:eastAsia="Calibri"/>
        </w:rPr>
        <w:t xml:space="preserve"> </w:t>
      </w:r>
      <w:r>
        <w:rPr>
          <w:rFonts w:eastAsia="Calibri"/>
        </w:rPr>
        <w:t xml:space="preserve">Antunu Kovačević iz Zadra, P.D.G. </w:t>
      </w:r>
      <w:proofErr w:type="spellStart"/>
      <w:r>
        <w:rPr>
          <w:rFonts w:eastAsia="Calibri"/>
        </w:rPr>
        <w:t>Karambergera</w:t>
      </w:r>
      <w:proofErr w:type="spellEnd"/>
      <w:r>
        <w:rPr>
          <w:rFonts w:eastAsia="Calibri"/>
        </w:rPr>
        <w:t xml:space="preserve"> 13, OIB: 77489220307</w:t>
      </w:r>
      <w:r w:rsidR="00475C04" w:rsidRPr="00475C04">
        <w:t xml:space="preserve"> , za obavljene poslove određuje se jednokratna nagrada u iznosu od </w:t>
      </w:r>
      <w:r w:rsidR="00475C04">
        <w:t>3</w:t>
      </w:r>
      <w:r w:rsidR="00475C04" w:rsidRPr="00475C04">
        <w:t>.</w:t>
      </w:r>
      <w:r w:rsidR="00475C04">
        <w:t>5</w:t>
      </w:r>
      <w:r w:rsidR="00475C04" w:rsidRPr="00475C04">
        <w:t>00,00 kn bruto.</w:t>
      </w:r>
    </w:p>
    <w:p w:rsidRDefault="00475C04" w:rsidP="00475C04" w:rsidR="00475C04" w:rsidRPr="00475C04">
      <w:pPr>
        <w:pStyle w:val="Odlomakpopisa"/>
        <w:ind w:left="360"/>
        <w:jc w:val="both"/>
      </w:pPr>
    </w:p>
    <w:p w:rsidRDefault="00475C04" w:rsidP="00475C04" w:rsidR="00475C04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4E7F3B">
        <w:rPr>
          <w:rFonts w:hAnsi="Times New Roman" w:ascii="Times New Roman"/>
          <w:sz w:val="24"/>
          <w:szCs w:val="24"/>
        </w:rPr>
        <w:t>172</w:t>
      </w:r>
      <w:r w:rsidR="00F62CC0">
        <w:rPr>
          <w:rFonts w:hAnsi="Times New Roman" w:ascii="Times New Roman"/>
          <w:sz w:val="24"/>
          <w:szCs w:val="24"/>
        </w:rPr>
        <w:t xml:space="preserve">/2016 od </w:t>
      </w:r>
      <w:r w:rsidR="004E7F3B">
        <w:rPr>
          <w:rFonts w:hAnsi="Times New Roman" w:ascii="Times New Roman"/>
          <w:sz w:val="24"/>
          <w:szCs w:val="24"/>
        </w:rPr>
        <w:t>31</w:t>
      </w:r>
      <w:r>
        <w:rPr>
          <w:rFonts w:hAnsi="Times New Roman" w:ascii="Times New Roman"/>
          <w:sz w:val="24"/>
          <w:szCs w:val="24"/>
        </w:rPr>
        <w:t xml:space="preserve">. </w:t>
      </w:r>
      <w:r w:rsidR="004E7F3B">
        <w:rPr>
          <w:rFonts w:hAnsi="Times New Roman" w:ascii="Times New Roman"/>
          <w:sz w:val="24"/>
          <w:szCs w:val="24"/>
        </w:rPr>
        <w:t>svibnja</w:t>
      </w:r>
      <w:r>
        <w:rPr>
          <w:rFonts w:hAnsi="Times New Roman" w:ascii="Times New Roman"/>
          <w:sz w:val="24"/>
          <w:szCs w:val="24"/>
        </w:rPr>
        <w:t xml:space="preserve"> 2016.g. </w:t>
      </w:r>
      <w:r w:rsidR="00F62CC0">
        <w:rPr>
          <w:rFonts w:hAnsi="Times New Roman" w:ascii="Times New Roman"/>
          <w:sz w:val="24"/>
          <w:szCs w:val="24"/>
        </w:rPr>
        <w:t xml:space="preserve">Antun Kovačević je imenovan za privremenog stečajnog upravitelja, koji je dostavio svoje izvješće dana </w:t>
      </w:r>
      <w:r w:rsidR="004E7F3B">
        <w:rPr>
          <w:rFonts w:hAnsi="Times New Roman" w:ascii="Times New Roman"/>
          <w:sz w:val="24"/>
          <w:szCs w:val="24"/>
        </w:rPr>
        <w:t>26</w:t>
      </w:r>
      <w:r>
        <w:rPr>
          <w:rFonts w:hAnsi="Times New Roman" w:ascii="Times New Roman"/>
          <w:sz w:val="24"/>
          <w:szCs w:val="24"/>
        </w:rPr>
        <w:t>.</w:t>
      </w:r>
      <w:r w:rsidR="00F62CC0">
        <w:rPr>
          <w:rFonts w:hAnsi="Times New Roman" w:ascii="Times New Roman"/>
          <w:sz w:val="24"/>
          <w:szCs w:val="24"/>
        </w:rPr>
        <w:t xml:space="preserve"> srpnja</w:t>
      </w:r>
      <w:r>
        <w:rPr>
          <w:rFonts w:hAnsi="Times New Roman" w:ascii="Times New Roman"/>
          <w:sz w:val="24"/>
          <w:szCs w:val="24"/>
        </w:rPr>
        <w:t xml:space="preserve"> 2016.g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3.500,00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II. Na temelju odredbe čl. 94 st.7 SZ-a.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Šibeniku, 23</w:t>
      </w:r>
      <w:r w:rsidR="00475C04">
        <w:rPr>
          <w:rFonts w:hAnsi="Times New Roman" w:ascii="Times New Roman"/>
          <w:sz w:val="24"/>
          <w:szCs w:val="24"/>
        </w:rPr>
        <w:t>. veljače 2017.g.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jc w:val="right"/>
      </w:pPr>
      <w:r>
        <w:t>STEČAJNI SUDAC</w:t>
      </w:r>
    </w:p>
    <w:p w:rsidRDefault="00475C04" w:rsidP="00475C04" w:rsidR="00475C04">
      <w:pPr>
        <w:jc w:val="right"/>
      </w:pPr>
    </w:p>
    <w:p w:rsidRDefault="00B60474" w:rsidP="00475C04" w:rsidR="00475C04">
      <w:pPr>
        <w:jc w:val="right"/>
      </w:pPr>
      <w:r>
        <w:t>Terezija Goreta</w:t>
      </w:r>
    </w:p>
    <w:p w:rsidRDefault="00475C04" w:rsidP="00475C04" w:rsidR="004E7F3B">
      <w:pPr>
        <w:jc w:val="both"/>
      </w:pPr>
      <w:r>
        <w:t xml:space="preserve">                                                                   </w:t>
      </w:r>
    </w:p>
    <w:p w:rsidRDefault="004E7F3B" w:rsidP="00475C04" w:rsidR="00475C04">
      <w:pPr>
        <w:jc w:val="both"/>
      </w:pPr>
      <w:r>
        <w:lastRenderedPageBreak/>
        <w:t xml:space="preserve">                                                                           </w:t>
      </w:r>
      <w:r w:rsidR="00475C04">
        <w:t xml:space="preserve">  -2-                                               9 St-</w:t>
      </w:r>
      <w:r>
        <w:t>172</w:t>
      </w:r>
      <w:r w:rsidR="00F62CC0">
        <w:t>/16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UPUTA O PRAVNOM LIJEKU:</w:t>
      </w:r>
    </w:p>
    <w:p w:rsidRDefault="00475C04" w:rsidP="00475C04" w:rsidR="00475C04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Dostaviti: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4C3628" w:rsidR="004C3628"/>
    <w:sectPr w:rsidR="004C36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4FC"/>
    <w:rsid w:val="00287DF1"/>
    <w:rsid w:val="003954FC"/>
    <w:rsid w:val="00475C04"/>
    <w:rsid w:val="004C3628"/>
    <w:rsid w:val="004E7F3B"/>
    <w:rsid w:val="005133C0"/>
    <w:rsid w:val="00B60474"/>
    <w:rsid w:val="00DC52AB"/>
    <w:rsid w:val="00F6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5C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5C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34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KADENA ŠIBENIK d.o.o. za ugostiteljstvo zastupanog po punomoćniku Milan Šarić</izvorni_sadrzaj>
    <derivirana_varijabla naziv="DomainObject.Predmet.ProtustrankaFormated_1">  KADENA ŠIBENIK d.o.o. za ugostiteljstvo zastupanog po punomoćniku Milan Šarić</derivirana_varijabla>
  </DomainObject.Predmet.ProtustrankaFormated>
  <DomainObject.Predmet.ProtustrankaFormatedOIB>
    <izvorni_sadrzaj>  KADENA ŠIBENIK d.o.o. za ugostiteljstvo, OIB 83216962312 zastupanog po punomoćniku Milan Šarić</izvorni_sadrzaj>
    <derivirana_varijabla naziv="DomainObject.Predmet.ProtustrankaFormatedOIB_1">  KADENA ŠIBENIK d.o.o. za ugostiteljstvo, OIB 83216962312 zastupanog po punomoćniku Milan Šarić</derivirana_varijabla>
  </DomainObject.Predmet.ProtustrankaFormatedOIB>
  <DomainObject.Predmet.ProtustrankaFormatedWithAdress>
    <izvorni_sadrzaj> KADENA ŠIBENIK d.o.o. za ugostiteljstvo, Bosanska 1, 22000 Šibenik zastupanog po punomoćniku Milan Šarić</izvorni_sadrzaj>
    <derivirana_varijabla naziv="DomainObject.Predmet.ProtustrankaFormatedWithAdress_1"> KADENA ŠIBENIK d.o.o. za ugostiteljstvo, Bosanska 1, 22000 Šibenik zastupanog po punomoćniku Milan Šarić</derivirana_varijabla>
  </DomainObject.Predmet.ProtustrankaFormatedWithAdress>
  <DomainObject.Predmet.ProtustrankaFormatedWithAdressOIB>
    <izvorni_sadrzaj> KADENA ŠIBENIK d.o.o. za ugostiteljstvo, OIB 83216962312, Bosanska 1, 22000 Šibenik zastupanog po punomoćniku Milan Šarić</izvorni_sadrzaj>
    <derivirana_varijabla naziv="DomainObject.Predmet.ProtustrankaFormatedWithAdressOIB_1"> KADENA ŠIBENIK d.o.o. za ugostiteljstvo, OIB 83216962312, Bosanska 1, 22000 Šibenik zastupanog po punomoćniku Milan Šarić</derivirana_varijabla>
  </DomainObject.Predmet.ProtustrankaFormatedWithAdressOIB>
  <DomainObject.Predmet.ProtustrankaWithAdress>
    <izvorni_sadrzaj>KADENA ŠIBENIK d.o.o. za ugostiteljstvo Bosanska 1, 22000 Šibenik</izvorni_sadrzaj>
    <derivirana_varijabla naziv="DomainObject.Predmet.ProtustrankaWithAdress_1">KADENA ŠIBENIK d.o.o. za ugostiteljstvo Bosanska 1, 22000 Šibenik</derivirana_varijabla>
  </DomainObject.Predmet.ProtustrankaWithAdress>
  <DomainObject.Predmet.ProtustrankaWithAdressOIB>
    <izvorni_sadrzaj>KADENA ŠIBENIK d.o.o. za ugostiteljstvo, OIB 83216962312, Bosanska 1, 22000 Šibenik</izvorni_sadrzaj>
    <derivirana_varijabla naziv="DomainObject.Predmet.ProtustrankaWithAdressOIB_1">KADENA ŠIBENIK d.o.o. za ugostiteljstvo, OIB 83216962312, Bosanska 1, 22000 Šibenik</derivirana_varijabla>
  </DomainObject.Predmet.ProtustrankaWithAdressOIB>
  <DomainObject.Predmet.ProtustrankaNazivFormated>
    <izvorni_sadrzaj>KADENA ŠIBENIK d.o.o. za ugostiteljstvo</izvorni_sadrzaj>
    <derivirana_varijabla naziv="DomainObject.Predmet.ProtustrankaNazivFormated_1">KADENA ŠIBENIK d.o.o. za ugostiteljstvo</derivirana_varijabla>
  </DomainObject.Predmet.ProtustrankaNazivFormated>
  <DomainObject.Predmet.ProtustrankaNazivFormatedOIB>
    <izvorni_sadrzaj>KADENA ŠIBENIK d.o.o. za ugostiteljstvo, OIB 83216962312</izvorni_sadrzaj>
    <derivirana_varijabla naziv="DomainObject.Predmet.ProtustrankaNazivFormatedOIB_1">KADENA ŠIBENIK d.o.o. za ugostiteljstvo, OIB 83216962312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KADENA ŠIBENIK d.o.o. za ugostiteljstvo zastupanog po punomoćniku Milan Šarić</item>
    </izvorni_sadrzaj>
    <derivirana_varijabla naziv="DomainObject.Predmet.ProtuStrankaListFormated_1">
      <item>KADENA ŠIBENIK d.o.o. za ugostiteljstvo zastupanog po punomoćniku Milan Šarić</item>
    </derivirana_varijabla>
  </DomainObject.Predmet.ProtuStrankaListFormated>
  <DomainObject.Predmet.ProtuStrankaListFormatedOIB>
    <izvorni_sadrzaj>
      <item>KADENA ŠIBENIK d.o.o. za ugostiteljstvo, OIB 83216962312 zastupanog po punomoćniku Milan Šarić</item>
    </izvorni_sadrzaj>
    <derivirana_varijabla naziv="DomainObject.Predmet.ProtuStrankaListFormatedOIB_1">
      <item>KADENA ŠIBENIK d.o.o. za ugostiteljstvo, OIB 83216962312 zastupanog po punomoćniku Milan Šarić</item>
    </derivirana_varijabla>
  </DomainObject.Predmet.ProtuStrankaListFormatedOIB>
  <DomainObject.Predmet.ProtuStrankaListFormatedWithAdress>
    <izvorni_sadrzaj>
      <item>KADENA ŠIBENIK d.o.o. za ugostiteljstvo, Bosanska 1, 22000 Šibenik zastupanog po punomoćniku Milan Šarić</item>
    </izvorni_sadrzaj>
    <derivirana_varijabla naziv="DomainObject.Predmet.ProtuStrankaListFormatedWithAdress_1">
      <item>KADENA ŠIBENIK d.o.o. za ugostiteljstvo, Bosanska 1, 22000 Šibenik zastupanog po punomoćniku Milan Šarić</item>
    </derivirana_varijabla>
  </DomainObject.Predmet.ProtuStrankaListFormatedWithAdress>
  <DomainObject.Predmet.ProtuStrankaListFormatedWithAdressOIB>
    <izvorni_sadrzaj>
      <item>KADENA ŠIBENIK d.o.o. za ugostiteljstvo, OIB 83216962312, Bosanska 1, 22000 Šibenik zastupanog po punomoćniku Milan Šarić</item>
    </izvorni_sadrzaj>
    <derivirana_varijabla naziv="DomainObject.Predmet.ProtuStrankaListFormatedWithAdressOIB_1">
      <item>KADENA ŠIBENIK d.o.o. za ugostiteljstvo, OIB 83216962312, Bosanska 1, 22000 Šibenik zastupanog po punomoćniku Milan Šarić</item>
    </derivirana_varijabla>
  </DomainObject.Predmet.ProtuStrankaListFormatedWithAdressOIB>
  <DomainObject.Predmet.ProtuStrankaListNazivFormated>
    <izvorni_sadrzaj>
      <item>KADENA ŠIBENIK d.o.o. za ugostiteljstvo</item>
    </izvorni_sadrzaj>
    <derivirana_varijabla naziv="DomainObject.Predmet.ProtuStrankaListNazivFormated_1">
      <item>KADENA ŠIBENIK d.o.o. za ugostiteljstvo</item>
    </derivirana_varijabla>
  </DomainObject.Predmet.ProtuStrankaListNazivFormated>
  <DomainObject.Predmet.ProtuStrankaListNazivFormatedOIB>
    <izvorni_sadrzaj>
      <item>KADENA ŠIBENIK d.o.o. za ugostiteljstvo, OIB 83216962312</item>
    </izvorni_sadrzaj>
    <derivirana_varijabla naziv="DomainObject.Predmet.ProtuStrankaListNazivFormatedOIB_1">
      <item>KADENA ŠIBENIK d.o.o. za ugostiteljstvo, OIB 83216962312</item>
    </derivirana_varijabla>
  </DomainObject.Predmet.ProtuStrankaListNazivFormatedOIB>
  <DomainObject.Predmet.OstaliListFormated>
    <izvorni_sadrzaj>
      <item>Milan Šarić punomoćnik sudionika u postupku KADENA ŠIBENIK d.o.o. za ugostiteljstvo</item>
      <item>Antun Kovačević</item>
    </izvorni_sadrzaj>
    <derivirana_varijabla naziv="DomainObject.Predmet.OstaliListFormated_1">
      <item>Milan Šarić punomoćnik sudionika u postupku KADENA ŠIBENIK d.o.o. za ugostiteljstvo</item>
      <item>Antun Kovačević</item>
    </derivirana_varijabla>
  </DomainObject.Predmet.OstaliListFormated>
  <DomainObject.Predmet.OstaliListFormatedOIB>
    <izvorni_sadrzaj>
      <item>Milan Šarić, OIB 12874578506 punomoćnik sudionika u postupku KADENA ŠIBENIK d.o.o. za ugostiteljstvo</item>
      <item>Antun Kovačević</item>
    </izvorni_sadrzaj>
    <derivirana_varijabla naziv="DomainObject.Predmet.OstaliListFormatedOIB_1">
      <item>Milan Šarić, OIB 12874578506 punomoćnik sudionika u postupku KADENA ŠIBENIK d.o.o. za ugostiteljstvo</item>
      <item>Antun Kovačević</item>
    </derivirana_varijabla>
  </DomainObject.Predmet.OstaliListFormatedOIB>
  <DomainObject.Predmet.OstaliListFormatedWithAdress>
    <izvorni_sadrzaj>
      <item>Milan Šarić, Ražinska 45, 22000 Šibenik punomoćnik sudionika u postupku KADENA ŠIBENIK d.o.o. za ugostiteljstvo</item>
      <item>Antun Kovačević, Krambergera 13, 23000 Zadar</item>
    </izvorni_sadrzaj>
    <derivirana_varijabla naziv="DomainObject.Predmet.OstaliListFormatedWithAdress_1">
      <item>Milan Šarić, Ražinska 45, 22000 Šibenik punomoćnik sudionika u postupku KADENA ŠIBENIK d.o.o. za ugostiteljstvo</item>
      <item>Antun Kovačević, Krambergera 13, 23000 Zadar</item>
    </derivirana_varijabla>
  </DomainObject.Predmet.OstaliListFormatedWithAdress>
  <DomainObject.Predmet.OstaliListFormatedWithAdressOIB>
    <izvorni_sadrzaj>
      <item>Milan Šarić, OIB 12874578506, Ražinska 45, 22000 Šibenik punomoćnik sudionika u postupku KADENA ŠIBENIK d.o.o. za ugostiteljstvo</item>
      <item>Antun Kovačević, Krambergera 13, 23000 Zadar</item>
    </izvorni_sadrzaj>
    <derivirana_varijabla naziv="DomainObject.Predmet.OstaliListFormatedWithAdressOIB_1">
      <item>Milan Šarić, OIB 12874578506, Ražinska 45, 22000 Šibenik punomoćnik sudionika u postupku KADENA ŠIBENIK d.o.o. za ugostiteljstvo</item>
      <item>Antun Kovačević, Krambergera 13, 23000 Zadar</item>
    </derivirana_varijabla>
  </DomainObject.Predmet.OstaliListFormatedWithAdressOIB>
  <DomainObject.Predmet.OstaliListNazivFormated>
    <izvorni_sadrzaj>
      <item>Milan Šarić</item>
      <item>Antun Kovačević</item>
    </izvorni_sadrzaj>
    <derivirana_varijabla naziv="DomainObject.Predmet.OstaliListNazivFormated_1">
      <item>Milan Šarić</item>
      <item>Antun Kovačević</item>
    </derivirana_varijabla>
  </DomainObject.Predmet.OstaliListNazivFormated>
  <DomainObject.Predmet.OstaliListNazivFormatedOIB>
    <izvorni_sadrzaj>
      <item>Milan Šarić, OIB 12874578506</item>
      <item>Antun Kovačević</item>
    </izvorni_sadrzaj>
    <derivirana_varijabla naziv="DomainObject.Predmet.OstaliListNazivFormatedOIB_1">
      <item>Milan Šarić, OIB 12874578506</item>
      <item>Antun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KADENA ŠIBENIK d.o.o. za ugostiteljstvo</izvorni_sadrzaj>
    <derivirana_varijabla naziv="DomainObject.Predmet.ProtustrankaIDrugi_1">KADENA ŠIBENIK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KADENA ŠIBENIK d.o.o. za ugostiteljstvo, OIB 83216962312, Bosanska 1, 22000 Šibenik</izvorni_sadrzaj>
    <derivirana_varijabla naziv="DomainObject.Predmet.ProtustrankaIDrugiAdressOIB_1">KADENA ŠIBENIK d.o.o. za ugostiteljstvo, OIB 83216962312, Bosanska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KADENA ŠIBENIK d.o.o. za ugostiteljstvo</item>
      <item>Milan Šarić</item>
      <item>Antun Kovačević</item>
    </izvorni_sadrzaj>
    <derivirana_varijabla naziv="DomainObject.Predmet.SudioniciListNaziv_1">
      <item>FINA - Podružnica Šibenik</item>
      <item>KADENA ŠIBENIK d.o.o. za ugostiteljstvo</item>
      <item>Milan Šarić</item>
      <item>Antun Kovačević</item>
    </derivirana_varijabla>
  </DomainObject.Predmet.SudioniciListNaziv>
  <DomainObject.Predmet.SudioniciListAdressOIB>
    <izvorni_sadrzaj>
      <item>FINA - Podružnica Šibenik, OIB 85821130368, Perivoj L. Marune 1,22000 Šibenik</item>
      <item>KADENA ŠIBENIK d.o.o. za ugostiteljstvo, OIB 83216962312, Bosanska 1,22000 Šibenik</item>
      <item>Milan Šarić, OIB 12874578506, Ražinska 45,22000 Šibenik</item>
      <item>Antun Kovačević, Krambergera 13,23000 Zadar</item>
    </izvorni_sadrzaj>
    <derivirana_varijabla naziv="DomainObject.Predmet.SudioniciListAdressOIB_1">
      <item>FINA - Podružnica Šibenik, OIB 85821130368, Perivoj L. Marune 1,22000 Šibenik</item>
      <item>KADENA ŠIBENIK d.o.o. za ugostiteljstvo, OIB 83216962312, Bosanska 1,22000 Šibenik</item>
      <item>Milan Šarić, OIB 12874578506, Ražinska 45,22000 Šibenik</item>
      <item>Antun Kovačević, Krambergera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83216962312</item>
      <item>, OIB 12874578506</item>
      <item>, OIB null</item>
    </izvorni_sadrzaj>
    <derivirana_varijabla naziv="DomainObject.Predmet.SudioniciListNazivOIB_1">
      <item>, OIB 85821130368</item>
      <item>, OIB 83216962312</item>
      <item>, OIB 12874578506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1863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2017-02-22T13:16:00Z</dcterms:created>
  <dc:creator>Terezija Goreta</dc:creator>
  <cp:lastModifiedBy>Marina Gulin</cp:lastModifiedBy>
  <cp:lastPrinted>2017-02-23T09:24:00Z</cp:lastPrinted>
  <dcterms:modified xmlns:xsi="http://www.w3.org/2001/XMLSchema-instance" xsi:type="dcterms:W3CDTF">2017-02-23T09:40:00Z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