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87f32" w14:paraId="0787f32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D3769C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St-3770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736C73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1A0BA4" w:rsidRPr="001A0BA4">
        <w:t xml:space="preserve"> </w:t>
      </w:r>
      <w:r w:rsidR="001A0BA4" w:rsidRPr="001A0BA4">
        <w:rPr>
          <w:rFonts w:cs="Times New Roman" w:eastAsia="Times New Roman" w:hAnsi="Times New Roman" w:ascii="Times New Roman"/>
          <w:sz w:val="24"/>
          <w:szCs w:val="24"/>
          <w:lang w:eastAsia="hr-HR"/>
        </w:rPr>
        <w:t>DEXTRA USLUGE d.o.o., Prekvršje, Prigorska 78,               MBS: 080718175, OIB: 80318067146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F63A4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22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736C73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1A0BA4" w:rsidRPr="001A0BA4">
        <w:t xml:space="preserve"> </w:t>
      </w:r>
      <w:r w:rsidR="001A0BA4" w:rsidRPr="001A0BA4">
        <w:rPr>
          <w:rFonts w:cs="Times New Roman" w:eastAsia="Times New Roman" w:hAnsi="Times New Roman" w:ascii="Times New Roman"/>
          <w:sz w:val="24"/>
          <w:szCs w:val="24"/>
          <w:lang w:eastAsia="hr-HR"/>
        </w:rPr>
        <w:t>DEXTRA USLUGE d.o</w:t>
      </w:r>
      <w:r w:rsidR="001A0BA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.o., Prekvršje, Prigorska 78,  </w:t>
      </w:r>
      <w:r w:rsidR="001A0BA4" w:rsidRPr="001A0BA4">
        <w:rPr>
          <w:rFonts w:cs="Times New Roman" w:eastAsia="Times New Roman" w:hAnsi="Times New Roman" w:ascii="Times New Roman"/>
          <w:sz w:val="24"/>
          <w:szCs w:val="24"/>
          <w:lang w:eastAsia="hr-HR"/>
        </w:rPr>
        <w:t>MBS: 080718175, OIB: 80318067146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</w:t>
      </w:r>
      <w:r w:rsidR="000A006E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22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1A0BA4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 sati i 0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tečajnog upravitelja imenuje se</w:t>
      </w:r>
      <w:r w:rsidR="00EB22F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C167A">
        <w:rPr>
          <w:rFonts w:cs="Times New Roman" w:eastAsia="Times New Roman" w:hAnsi="Times New Roman" w:ascii="Times New Roman"/>
          <w:sz w:val="24"/>
          <w:szCs w:val="24"/>
          <w:lang w:eastAsia="hr-HR"/>
        </w:rPr>
        <w:t>Dušanka Ivančević, Zagreb, B. Bernardija 1, OIB: 59003296761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736C73" w:rsidR="00BF0F60" w:rsidRPr="003C7C6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1A0BA4" w:rsidRPr="001A0BA4">
        <w:t xml:space="preserve"> </w:t>
      </w:r>
      <w:r w:rsidR="001A0BA4" w:rsidRPr="001A0BA4">
        <w:rPr>
          <w:rFonts w:cs="Times New Roman" w:hAnsi="Times New Roman" w:ascii="Times New Roman"/>
          <w:sz w:val="24"/>
          <w:szCs w:val="24"/>
        </w:rPr>
        <w:t>DEXTRA USLUGE d.o.</w:t>
      </w:r>
      <w:r w:rsidR="001A0BA4">
        <w:rPr>
          <w:rFonts w:cs="Times New Roman" w:hAnsi="Times New Roman" w:ascii="Times New Roman"/>
          <w:sz w:val="24"/>
          <w:szCs w:val="24"/>
        </w:rPr>
        <w:t xml:space="preserve">o., Prekvršje, Prigorska 78, </w:t>
      </w:r>
      <w:r w:rsidR="001A0BA4" w:rsidRPr="001A0BA4">
        <w:rPr>
          <w:rFonts w:cs="Times New Roman" w:hAnsi="Times New Roman" w:ascii="Times New Roman"/>
          <w:sz w:val="24"/>
          <w:szCs w:val="24"/>
        </w:rPr>
        <w:t>MBS: 080718175, OIB: 80318067146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0A006E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30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. prosinca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2015.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B50C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BF63A4">
        <w:rPr>
          <w:rFonts w:cs="Times New Roman" w:eastAsia="Times New Roman" w:hAnsi="Times New Roman" w:ascii="Times New Roman"/>
          <w:sz w:val="24"/>
          <w:szCs w:val="20"/>
          <w:lang w:eastAsia="hr-HR"/>
        </w:rPr>
        <w:t>22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. ožujka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  <w:r w:rsidR="000B23B7"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0B23B7" w:rsidP="00BD43B4" w:rsidR="000B23B7">
      <w:pPr>
        <w:spacing w:after="0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službenik:</w:t>
      </w:r>
    </w:p>
    <w:p w:rsidRDefault="000B23B7" w:rsidP="00BD43B4" w:rsidR="000B23B7" w:rsidRPr="00BD43B4">
      <w:pPr>
        <w:spacing w:after="0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Slavica Sorić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156E4C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71B0">
      <w:rPr>
        <w:rFonts w:cs="Times New Roman" w:hAnsi="Times New Roman" w:ascii="Times New Roman"/>
        <w:sz w:val="24"/>
        <w:szCs w:val="24"/>
      </w:rPr>
      <w:tab/>
      <w:t>22. St-</w:t>
    </w:r>
    <w:r w:rsidR="00BF63A4">
      <w:rPr>
        <w:rFonts w:cs="Times New Roman" w:hAnsi="Times New Roman" w:ascii="Times New Roman"/>
        <w:sz w:val="24"/>
        <w:szCs w:val="24"/>
      </w:rPr>
      <w:t>3</w:t>
    </w:r>
    <w:r w:rsidR="00D3769C">
      <w:rPr>
        <w:rFonts w:cs="Times New Roman" w:hAnsi="Times New Roman" w:ascii="Times New Roman"/>
        <w:sz w:val="24"/>
        <w:szCs w:val="24"/>
      </w:rPr>
      <w:t>770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1DCC"/>
    <w:rsid w:val="000157AF"/>
    <w:rsid w:val="00054FF8"/>
    <w:rsid w:val="000934E6"/>
    <w:rsid w:val="00093E37"/>
    <w:rsid w:val="000A006E"/>
    <w:rsid w:val="000A7B72"/>
    <w:rsid w:val="000B23B7"/>
    <w:rsid w:val="000C0DEB"/>
    <w:rsid w:val="000F3A15"/>
    <w:rsid w:val="0012132B"/>
    <w:rsid w:val="00131324"/>
    <w:rsid w:val="00156E4C"/>
    <w:rsid w:val="0017646E"/>
    <w:rsid w:val="001A0BA4"/>
    <w:rsid w:val="001B6BD3"/>
    <w:rsid w:val="00254826"/>
    <w:rsid w:val="0028717D"/>
    <w:rsid w:val="002B5FFE"/>
    <w:rsid w:val="002B79EC"/>
    <w:rsid w:val="002D5756"/>
    <w:rsid w:val="00305A38"/>
    <w:rsid w:val="00314186"/>
    <w:rsid w:val="00342C52"/>
    <w:rsid w:val="003442E0"/>
    <w:rsid w:val="00354606"/>
    <w:rsid w:val="0037567F"/>
    <w:rsid w:val="00393011"/>
    <w:rsid w:val="003A1F20"/>
    <w:rsid w:val="003C0253"/>
    <w:rsid w:val="003C167A"/>
    <w:rsid w:val="003C7C63"/>
    <w:rsid w:val="003F2428"/>
    <w:rsid w:val="00430377"/>
    <w:rsid w:val="00493332"/>
    <w:rsid w:val="004A01C5"/>
    <w:rsid w:val="004B7D7E"/>
    <w:rsid w:val="0050115D"/>
    <w:rsid w:val="00524620"/>
    <w:rsid w:val="005327D1"/>
    <w:rsid w:val="00552C1A"/>
    <w:rsid w:val="005605B4"/>
    <w:rsid w:val="00561BE2"/>
    <w:rsid w:val="0059603A"/>
    <w:rsid w:val="00604F51"/>
    <w:rsid w:val="00630C13"/>
    <w:rsid w:val="0066158B"/>
    <w:rsid w:val="00665C1B"/>
    <w:rsid w:val="00677E0F"/>
    <w:rsid w:val="006A7C4C"/>
    <w:rsid w:val="0070453A"/>
    <w:rsid w:val="007068E7"/>
    <w:rsid w:val="00717307"/>
    <w:rsid w:val="00717D7B"/>
    <w:rsid w:val="00736C73"/>
    <w:rsid w:val="00741848"/>
    <w:rsid w:val="007437D3"/>
    <w:rsid w:val="00746B08"/>
    <w:rsid w:val="00757FB3"/>
    <w:rsid w:val="007659BE"/>
    <w:rsid w:val="00770E5E"/>
    <w:rsid w:val="00784810"/>
    <w:rsid w:val="007957A2"/>
    <w:rsid w:val="007A69D6"/>
    <w:rsid w:val="007B35A1"/>
    <w:rsid w:val="007B50CD"/>
    <w:rsid w:val="007D2A99"/>
    <w:rsid w:val="007D3B7C"/>
    <w:rsid w:val="007E7B9C"/>
    <w:rsid w:val="007F5C0A"/>
    <w:rsid w:val="007F7756"/>
    <w:rsid w:val="00806CDA"/>
    <w:rsid w:val="00836110"/>
    <w:rsid w:val="00851F31"/>
    <w:rsid w:val="00872421"/>
    <w:rsid w:val="008775C6"/>
    <w:rsid w:val="008B2830"/>
    <w:rsid w:val="008C3EF1"/>
    <w:rsid w:val="008D776D"/>
    <w:rsid w:val="00912C77"/>
    <w:rsid w:val="009607F2"/>
    <w:rsid w:val="0097744B"/>
    <w:rsid w:val="009C7AE2"/>
    <w:rsid w:val="009D1BD2"/>
    <w:rsid w:val="009F7260"/>
    <w:rsid w:val="00A15DB0"/>
    <w:rsid w:val="00A3609A"/>
    <w:rsid w:val="00A362F8"/>
    <w:rsid w:val="00A3741B"/>
    <w:rsid w:val="00A60064"/>
    <w:rsid w:val="00A7445F"/>
    <w:rsid w:val="00A9216D"/>
    <w:rsid w:val="00A97534"/>
    <w:rsid w:val="00AE5B6E"/>
    <w:rsid w:val="00AE5B91"/>
    <w:rsid w:val="00AE71B0"/>
    <w:rsid w:val="00B228D8"/>
    <w:rsid w:val="00B621A2"/>
    <w:rsid w:val="00B86677"/>
    <w:rsid w:val="00BA36F5"/>
    <w:rsid w:val="00BA6970"/>
    <w:rsid w:val="00BE3395"/>
    <w:rsid w:val="00BF0F60"/>
    <w:rsid w:val="00BF63A4"/>
    <w:rsid w:val="00C04B48"/>
    <w:rsid w:val="00C0670D"/>
    <w:rsid w:val="00C1215A"/>
    <w:rsid w:val="00C4061F"/>
    <w:rsid w:val="00C537FD"/>
    <w:rsid w:val="00C64D92"/>
    <w:rsid w:val="00C814B1"/>
    <w:rsid w:val="00C9607A"/>
    <w:rsid w:val="00CA6C01"/>
    <w:rsid w:val="00CB2608"/>
    <w:rsid w:val="00CC0EB5"/>
    <w:rsid w:val="00CD723D"/>
    <w:rsid w:val="00CF5DC2"/>
    <w:rsid w:val="00D16D7D"/>
    <w:rsid w:val="00D2350D"/>
    <w:rsid w:val="00D3769C"/>
    <w:rsid w:val="00D40C44"/>
    <w:rsid w:val="00D4451C"/>
    <w:rsid w:val="00D8240A"/>
    <w:rsid w:val="00DA38AC"/>
    <w:rsid w:val="00DC1676"/>
    <w:rsid w:val="00DC2898"/>
    <w:rsid w:val="00DD15CB"/>
    <w:rsid w:val="00DE5400"/>
    <w:rsid w:val="00DE71BE"/>
    <w:rsid w:val="00DF3772"/>
    <w:rsid w:val="00E01338"/>
    <w:rsid w:val="00E45D22"/>
    <w:rsid w:val="00E737E4"/>
    <w:rsid w:val="00EA34EC"/>
    <w:rsid w:val="00EA5AEA"/>
    <w:rsid w:val="00EB17BD"/>
    <w:rsid w:val="00EB22F7"/>
    <w:rsid w:val="00EC61CA"/>
    <w:rsid w:val="00ED300E"/>
    <w:rsid w:val="00ED3E26"/>
    <w:rsid w:val="00F35FD2"/>
    <w:rsid w:val="00F47FCE"/>
    <w:rsid w:val="00F52D45"/>
    <w:rsid w:val="00F70F02"/>
    <w:rsid w:val="00F83F15"/>
    <w:rsid w:val="00FA0327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156E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6E4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156E4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156E4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156E4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156E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6E4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156E4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156E4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156E4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3770</izvorni_sadrzaj>
    <derivirana_varijabla naziv="DomainObject.Predmet.Broj_1">3770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St-3770/2015</izvorni_sadrzaj>
    <derivirana_varijabla naziv="DomainObject.Predmet.OznakaBroj_1">St-3770/2015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DEXTRA USLUGE d.o.o.</izvorni_sadrzaj>
    <derivirana_varijabla naziv="DomainObject.Predmet.ProtustrankaFormated_1">  DEXTRA USLUGE d.o.o.</derivirana_varijabla>
  </DomainObject.Predmet.ProtustrankaFormated>
  <DomainObject.Predmet.ProtustrankaFormatedOIB>
    <izvorni_sadrzaj>  DEXTRA USLUGE d.o.o., OIB 80318067146</izvorni_sadrzaj>
    <derivirana_varijabla naziv="DomainObject.Predmet.ProtustrankaFormatedOIB_1">  DEXTRA USLUGE d.o.o., OIB 80318067146</derivirana_varijabla>
  </DomainObject.Predmet.ProtustrankaFormatedOIB>
  <DomainObject.Predmet.ProtustrankaFormatedWithAdress>
    <izvorni_sadrzaj> DEXTRA USLUGE d.o.o., Prigorska 78, 10362 Prekvršje</izvorni_sadrzaj>
    <derivirana_varijabla naziv="DomainObject.Predmet.ProtustrankaFormatedWithAdress_1"> DEXTRA USLUGE d.o.o., Prigorska 78, 10362 Prekvršje</derivirana_varijabla>
  </DomainObject.Predmet.ProtustrankaFormatedWithAdress>
  <DomainObject.Predmet.ProtustrankaFormatedWithAdressOIB>
    <izvorni_sadrzaj> DEXTRA USLUGE d.o.o., OIB 80318067146, Prigorska 78, 10362 Prekvršje</izvorni_sadrzaj>
    <derivirana_varijabla naziv="DomainObject.Predmet.ProtustrankaFormatedWithAdressOIB_1"> DEXTRA USLUGE d.o.o., OIB 80318067146, Prigorska 78, 10362 Prekvršje</derivirana_varijabla>
  </DomainObject.Predmet.ProtustrankaFormatedWithAdressOIB>
  <DomainObject.Predmet.ProtustrankaWithAdress>
    <izvorni_sadrzaj>DEXTRA USLUGE d.o.o. Prigorska 78, 10362 Prekvršje</izvorni_sadrzaj>
    <derivirana_varijabla naziv="DomainObject.Predmet.ProtustrankaWithAdress_1">DEXTRA USLUGE d.o.o. Prigorska 78, 10362 Prekvršje</derivirana_varijabla>
  </DomainObject.Predmet.ProtustrankaWithAdress>
  <DomainObject.Predmet.ProtustrankaWithAdressOIB>
    <izvorni_sadrzaj>DEXTRA USLUGE d.o.o., OIB 80318067146, Prigorska 78, 10362 Prekvršje</izvorni_sadrzaj>
    <derivirana_varijabla naziv="DomainObject.Predmet.ProtustrankaWithAdressOIB_1">DEXTRA USLUGE d.o.o., OIB 80318067146, Prigorska 78, 10362 Prekvršje</derivirana_varijabla>
  </DomainObject.Predmet.ProtustrankaWithAdressOIB>
  <DomainObject.Predmet.ProtustrankaNazivFormated>
    <izvorni_sadrzaj>DEXTRA USLUGE d.o.o.</izvorni_sadrzaj>
    <derivirana_varijabla naziv="DomainObject.Predmet.ProtustrankaNazivFormated_1">DEXTRA USLUGE d.o.o.</derivirana_varijabla>
  </DomainObject.Predmet.ProtustrankaNazivFormated>
  <DomainObject.Predmet.ProtustrankaNazivFormatedOIB>
    <izvorni_sadrzaj>DEXTRA USLUGE d.o.o., OIB 80318067146</izvorni_sadrzaj>
    <derivirana_varijabla naziv="DomainObject.Predmet.ProtustrankaNazivFormatedOIB_1">DEXTRA USLUGE d.o.o., OIB 80318067146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DEXTRA USLUGE d.o.o.</item>
    </izvorni_sadrzaj>
    <derivirana_varijabla naziv="DomainObject.Predmet.ProtuStrankaListFormated_1">
      <item>DEXTRA USLUGE d.o.o.</item>
    </derivirana_varijabla>
  </DomainObject.Predmet.ProtuStrankaListFormated>
  <DomainObject.Predmet.ProtuStrankaListFormatedOIB>
    <izvorni_sadrzaj>
      <item>DEXTRA USLUGE d.o.o., OIB 80318067146</item>
    </izvorni_sadrzaj>
    <derivirana_varijabla naziv="DomainObject.Predmet.ProtuStrankaListFormatedOIB_1">
      <item>DEXTRA USLUGE d.o.o., OIB 80318067146</item>
    </derivirana_varijabla>
  </DomainObject.Predmet.ProtuStrankaListFormatedOIB>
  <DomainObject.Predmet.ProtuStrankaListFormatedWithAdress>
    <izvorni_sadrzaj>
      <item>DEXTRA USLUGE d.o.o., Prigorska 78, 10362 Prekvršje</item>
    </izvorni_sadrzaj>
    <derivirana_varijabla naziv="DomainObject.Predmet.ProtuStrankaListFormatedWithAdress_1">
      <item>DEXTRA USLUGE d.o.o., Prigorska 78, 10362 Prekvršje</item>
    </derivirana_varijabla>
  </DomainObject.Predmet.ProtuStrankaListFormatedWithAdress>
  <DomainObject.Predmet.ProtuStrankaListFormatedWithAdressOIB>
    <izvorni_sadrzaj>
      <item>DEXTRA USLUGE d.o.o., OIB 80318067146, Prigorska 78, 10362 Prekvršje</item>
    </izvorni_sadrzaj>
    <derivirana_varijabla naziv="DomainObject.Predmet.ProtuStrankaListFormatedWithAdressOIB_1">
      <item>DEXTRA USLUGE d.o.o., OIB 80318067146, Prigorska 78, 10362 Prekvršje</item>
    </derivirana_varijabla>
  </DomainObject.Predmet.ProtuStrankaListFormatedWithAdressOIB>
  <DomainObject.Predmet.ProtuStrankaListNazivFormated>
    <izvorni_sadrzaj>
      <item>DEXTRA USLUGE d.o.o.</item>
    </izvorni_sadrzaj>
    <derivirana_varijabla naziv="DomainObject.Predmet.ProtuStrankaListNazivFormated_1">
      <item>DEXTRA USLUGE d.o.o.</item>
    </derivirana_varijabla>
  </DomainObject.Predmet.ProtuStrankaListNazivFormated>
  <DomainObject.Predmet.ProtuStrankaListNazivFormatedOIB>
    <izvorni_sadrzaj>
      <item>DEXTRA USLUGE d.o.o., OIB 80318067146</item>
    </izvorni_sadrzaj>
    <derivirana_varijabla naziv="DomainObject.Predmet.ProtuStrankaListNazivFormatedOIB_1">
      <item>DEXTRA USLUGE d.o.o., OIB 80318067146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DEXTRA USLUGE d.o.o.</izvorni_sadrzaj>
    <derivirana_varijabla naziv="DomainObject.Predmet.ProtustrankaIDrugi_1">DEXTRA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DEXTRA USLUGE d.o.o., OIB 80318067146, Prigorska 78, 10362 Prekvršje</izvorni_sadrzaj>
    <derivirana_varijabla naziv="DomainObject.Predmet.ProtustrankaIDrugiAdressOIB_1">DEXTRA USLUGE d.o.o., OIB 80318067146, Prigorska 78, 10362 Prekvršje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DEXTRA USLUGE d.o.o.</item>
    </izvorni_sadrzaj>
    <derivirana_varijabla naziv="DomainObject.Predmet.SudioniciListNaziv_1">
      <item>FINA Regionalni centar Zagreb</item>
      <item>DEXTRA USLUGE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DEXTRA USLUGE d.o.o., OIB 80318067146, Prigorska 78,10362 Prekvršje</item>
    </izvorni_sadrzaj>
    <derivirana_varijabla naziv="DomainObject.Predmet.SudioniciListAdressOIB_1">
      <item>FINA Regionalni centar Zagreb, OIB 85821130368, Trg svibanjskih žrtava 1995. 1,10000 Zagreb</item>
      <item>DEXTRA USLUGE d.o.o., OIB 80318067146, Prigorska 78,10362 Prekvršje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80318067146</item>
    </izvorni_sadrzaj>
    <derivirana_varijabla naziv="DomainObject.Predmet.SudioniciListNazivOIB_1">
      <item>, OIB 85821130368</item>
      <item>, OIB 80318067146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2612</properties:Characters>
  <properties:Lines>74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2016-03-21T14:05:00Z</dcterms:created>
  <dc:creator>Ivan Turčić</dc:creator>
  <cp:lastModifiedBy>Ivan Turčić</cp:lastModifiedBy>
  <cp:lastPrinted>2016-03-22T08:12:00Z</cp:lastPrinted>
  <dcterms:modified xmlns:xsi="http://www.w3.org/2001/XMLSchema-instance" xsi:type="dcterms:W3CDTF">2016-03-22T08:12:00Z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