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d38f" w14:paraId="8add38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F043A">
        <w:rPr>
          <w:b/>
        </w:rPr>
        <w:t>1893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F043A" w:rsidRPr="00CF043A">
        <w:t>QUOVIS MODO d.o.o. za građenje, projektiranje, špediterske poslove, trgovinu i usluge, Split, Dubrovačka 51, MBS: 060190123, OIB: 92646333129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F043A" w:rsidRPr="00CF043A">
        <w:t>QUOVIS MODO d.o.o. za građenje, projektiranje, špediterske poslove, trgovinu i usluge, Split, Dubrovačka 51, MBS: 060190123, OIB: 92646333129</w:t>
      </w:r>
      <w:r w:rsidR="00410DE6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410DE6">
        <w:t>1</w:t>
      </w:r>
      <w:r w:rsidR="00CF043A">
        <w:t>893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410DE6">
        <w:t>1</w:t>
      </w:r>
      <w:r w:rsidR="00CF043A">
        <w:t>893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F043A" w:rsidP="00CF20E6" w:rsidR="00A77C83">
      <w:pPr>
        <w:ind w:firstLine="708"/>
        <w:jc w:val="both"/>
      </w:pPr>
      <w:r w:rsidRPr="00CF043A">
        <w:t>Predlagatelj Financijska agencija, RC Split je prijedlogom zaprimljenim na Trgovačkom sudu u Splitu, dana 26. listopada 2016. godine predložio otvaranje stečajnog postupka nad dužnikom QUOVIS MODO d.o.o. za građenje, projektiranje, špediterske poslove, trgovinu i usluge, Split, Dubrovačka 51, MBS: 060190123, OIB: 92646333129. U prijedlogu se u bitnome navodi da temeljem čl. 110. st. 1. SZ-a podnosi prijedlog, te da na dan 12.10.2016.g. dužnik ima u očevidniku redoslijeda osnova za plaćanje evidentirane osnove za plaćanje u neprekinutom razdoblju od 120 dana u ukupnom iznosu od 186.177,37 kuna u koji iznos je uračunata kamata i naknada predlagatelja za provedbu ovrhe na novčanim sredstvima. Navodi se da dužnik ima jednog zaposlenog, te ima otvoren račun kod Addiko Bank d.d.</w:t>
      </w:r>
    </w:p>
    <w:p w:rsidRDefault="00CF043A" w:rsidP="00CF20E6" w:rsidR="00CF043A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410DE6">
        <w:t>1</w:t>
      </w:r>
      <w:r w:rsidR="00CF043A">
        <w:t>893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CF043A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A77C83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CF043A">
        <w:t>23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F043A">
        <w:t>530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E380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10DE6">
      <w:rPr>
        <w:rFonts w:hAnsi="Book Antiqua" w:ascii="Book Antiqua"/>
        <w:b/>
        <w:sz w:val="20"/>
        <w:szCs w:val="20"/>
      </w:rPr>
      <w:t>1</w:t>
    </w:r>
    <w:r w:rsidR="00CF043A">
      <w:rPr>
        <w:rFonts w:hAnsi="Book Antiqua" w:ascii="Book Antiqua"/>
        <w:b/>
        <w:sz w:val="20"/>
        <w:szCs w:val="20"/>
      </w:rPr>
      <w:t>893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803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3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8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8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8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8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3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8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8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8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8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St-1893/2016</izvorni_sadrzaj>
    <derivirana_varijabla naziv="DomainObject.Predmet.OznakaBroj_1">St-1893/2016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QUOVIS MODO d.o.o. za građenje, projektiranje, špediterske poslove, trgovinu i usluge</izvorni_sadrzaj>
    <derivirana_varijabla naziv="DomainObject.Predmet.ProtustrankaFormated_1">  QUOVIS MODO d.o.o. za građenje, projektiranje, špediterske poslove, trgovinu i usluge</derivirana_varijabla>
  </DomainObject.Predmet.ProtustrankaFormated>
  <DomainObject.Predmet.ProtustrankaFormatedOIB>
    <izvorni_sadrzaj>  QUOVIS MODO d.o.o. za građenje, projektiranje, špediterske poslove, trgovinu i usluge, OIB 92646333129</izvorni_sadrzaj>
    <derivirana_varijabla naziv="DomainObject.Predmet.ProtustrankaFormatedOIB_1">  QUOVIS MODO d.o.o. za građenje, projektiranje, špediterske poslove, trgovinu i usluge, OIB 92646333129</derivirana_varijabla>
  </DomainObject.Predmet.ProtustrankaFormatedOIB>
  <DomainObject.Predmet.ProtustrankaFormatedWithAdress>
    <izvorni_sadrzaj> QUOVIS MODO d.o.o. za građenje, projektiranje, špediterske poslove, trgovinu i usluge, Dubrovačka 51, 21000 Split</izvorni_sadrzaj>
    <derivirana_varijabla naziv="DomainObject.Predmet.ProtustrankaFormatedWithAdress_1"> QUOVIS MODO d.o.o. za građenje, projektiranje, špediterske poslove, trgovinu i usluge, Dubrovačka 51, 21000 Split</derivirana_varijabla>
  </DomainObject.Predmet.ProtustrankaFormatedWithAdress>
  <DomainObject.Predmet.ProtustrankaFormatedWithAdressOIB>
    <izvorni_sadrzaj> QUOVIS MODO d.o.o. za građenje, projektiranje, špediterske poslove, trgovinu i usluge, OIB 92646333129, Dubrovačka 51, 21000 Split</izvorni_sadrzaj>
    <derivirana_varijabla naziv="DomainObject.Predmet.ProtustrankaFormatedWithAdressOIB_1"> QUOVIS MODO d.o.o. za građenje, projektiranje, špediterske poslove, trgovinu i usluge, OIB 92646333129, Dubrovačka 51, 21000 Split</derivirana_varijabla>
  </DomainObject.Predmet.ProtustrankaFormatedWithAdressOIB>
  <DomainObject.Predmet.ProtustrankaWithAdress>
    <izvorni_sadrzaj>QUOVIS MODO d.o.o. za građenje, projektiranje, špediterske poslove, trgovinu i usluge Dubrovačka 51, 21000 Split</izvorni_sadrzaj>
    <derivirana_varijabla naziv="DomainObject.Predmet.ProtustrankaWithAdress_1">QUOVIS MODO d.o.o. za građenje, projektiranje, špediterske poslove, trgovinu i usluge Dubrovačka 51, 21000 Split</derivirana_varijabla>
  </DomainObject.Predmet.ProtustrankaWithAdress>
  <DomainObject.Predmet.ProtustrankaWithAdressOIB>
    <izvorni_sadrzaj>QUOVIS MODO d.o.o. za građenje, projektiranje, špediterske poslove, trgovinu i usluge, OIB 92646333129, Dubrovačka 51, 21000 Split</izvorni_sadrzaj>
    <derivirana_varijabla naziv="DomainObject.Predmet.ProtustrankaWithAdressOIB_1">QUOVIS MODO d.o.o. za građenje, projektiranje, špediterske poslove, trgovinu i usluge, OIB 92646333129, Dubrovačka 51, 21000 Split</derivirana_varijabla>
  </DomainObject.Predmet.ProtustrankaWithAdressOIB>
  <DomainObject.Predmet.ProtustrankaNazivFormated>
    <izvorni_sadrzaj>QUOVIS MODO d.o.o. za građenje, projektiranje, špediterske poslove, trgovinu i usluge</izvorni_sadrzaj>
    <derivirana_varijabla naziv="DomainObject.Predmet.ProtustrankaNazivFormated_1">QUOVIS MODO d.o.o. za građenje, projektiranje, špediterske poslove, trgovinu i usluge</derivirana_varijabla>
  </DomainObject.Predmet.ProtustrankaNazivFormated>
  <DomainObject.Predmet.ProtustrankaNazivFormatedOIB>
    <izvorni_sadrzaj>QUOVIS MODO d.o.o. za građenje, projektiranje, špediterske poslove, trgovinu i usluge, OIB 92646333129</izvorni_sadrzaj>
    <derivirana_varijabla naziv="DomainObject.Predmet.ProtustrankaNazivFormatedOIB_1">QUOVIS MODO d.o.o. za građenje, projektiranje, špediterske poslove, trgovinu i usluge, OIB 92646333129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186177.37</izvorni_sadrzaj>
    <derivirana_varijabla naziv="DomainObject.Predmet.TrenutnaVrijednost_1">186177.37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QUOVIS MODO d.o.o. za građenje, projektiranje, špediterske poslove, trgovinu i usluge</item>
    </izvorni_sadrzaj>
    <derivirana_varijabla naziv="DomainObject.Predmet.ProtuStrankaListFormated_1">
      <item>QUOVIS MODO d.o.o. za građenje, projektiranje, špediterske poslove, trgovinu i usluge</item>
    </derivirana_varijabla>
  </DomainObject.Predmet.ProtuStrankaListFormated>
  <DomainObject.Predmet.ProtuStrankaListFormatedOIB>
    <izvorni_sadrzaj>
      <item>QUOVIS MODO d.o.o. za građenje, projektiranje, špediterske poslove, trgovinu i usluge, OIB 92646333129</item>
    </izvorni_sadrzaj>
    <derivirana_varijabla naziv="DomainObject.Predmet.ProtuStrankaListFormatedOIB_1">
      <item>QUOVIS MODO d.o.o. za građenje, projektiranje, špediterske poslove, trgovinu i usluge, OIB 92646333129</item>
    </derivirana_varijabla>
  </DomainObject.Predmet.ProtuStrankaListFormatedOIB>
  <DomainObject.Predmet.ProtuStrankaListFormatedWithAdress>
    <izvorni_sadrzaj>
      <item>QUOVIS MODO d.o.o. za građenje, projektiranje, špediterske poslove, trgovinu i usluge, Dubrovačka 51, 21000 Split</item>
    </izvorni_sadrzaj>
    <derivirana_varijabla naziv="DomainObject.Predmet.ProtuStrankaListFormatedWithAdress_1">
      <item>QUOVIS MODO d.o.o. za građenje, projektiranje, špediterske poslove, trgovinu i usluge, Dubrovačka 51, 21000 Split</item>
    </derivirana_varijabla>
  </DomainObject.Predmet.ProtuStrankaListFormatedWithAdress>
  <DomainObject.Predmet.ProtuStrankaListFormatedWithAdressOIB>
    <izvorni_sadrzaj>
      <item>QUOVIS MODO d.o.o. za građenje, projektiranje, špediterske poslove, trgovinu i usluge, OIB 92646333129, Dubrovačka 51, 21000 Split</item>
    </izvorni_sadrzaj>
    <derivirana_varijabla naziv="DomainObject.Predmet.ProtuStrankaListFormatedWithAdressOIB_1">
      <item>QUOVIS MODO d.o.o. za građenje, projektiranje, špediterske poslove, trgovinu i usluge, OIB 92646333129, Dubrovačka 51, 21000 Split</item>
    </derivirana_varijabla>
  </DomainObject.Predmet.ProtuStrankaListFormatedWithAdressOIB>
  <DomainObject.Predmet.ProtuStrankaListNazivFormated>
    <izvorni_sadrzaj>
      <item>QUOVIS MODO d.o.o. za građenje, projektiranje, špediterske poslove, trgovinu i usluge</item>
    </izvorni_sadrzaj>
    <derivirana_varijabla naziv="DomainObject.Predmet.ProtuStrankaListNazivFormated_1">
      <item>QUOVIS MODO d.o.o. za građenje, projektiranje, špediterske poslove, trgovinu i usluge</item>
    </derivirana_varijabla>
  </DomainObject.Predmet.ProtuStrankaListNazivFormated>
  <DomainObject.Predmet.ProtuStrankaListNazivFormatedOIB>
    <izvorni_sadrzaj>
      <item>QUOVIS MODO d.o.o. za građenje, projektiranje, špediterske poslove, trgovinu i usluge, OIB 92646333129</item>
    </izvorni_sadrzaj>
    <derivirana_varijabla naziv="DomainObject.Predmet.ProtuStrankaListNazivFormatedOIB_1">
      <item>QUOVIS MODO d.o.o. za građenje, projektiranje, špediterske poslove, trgovinu i usluge, OIB 92646333129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QUOVIS MODO d.o.o. za građenje, projektiranje, špediterske poslove, trgovinu i usluge</izvorni_sadrzaj>
    <derivirana_varijabla naziv="DomainObject.Predmet.ProtustrankaIDrugi_1">QUOVIS MODO d.o.o. za građenje, projektiranje, špediterske poslove,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QUOVIS MODO d.o.o. za građenje, projektiranje, špediterske poslove, trgovinu i usluge, OIB 92646333129, Dubrovačka 51, 21000 Split</izvorni_sadrzaj>
    <derivirana_varijabla naziv="DomainObject.Predmet.ProtustrankaIDrugiAdressOIB_1">QUOVIS MODO d.o.o. za građenje, projektiranje, špediterske poslove, trgovinu i usluge, OIB 92646333129, Dubrovačka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QUOVIS MODO d.o.o. za građenje, projektiranje, špediterske poslove, trgovinu i usluge</item>
      <item>FINANCIJSKA AGENCIJA, RC SPLIT</item>
    </izvorni_sadrzaj>
    <derivirana_varijabla naziv="DomainObject.Predmet.SudioniciListNaziv_1">
      <item>QUOVIS MODO d.o.o. za građenje, projektiranje, špediterske poslove, trgovinu i usluge</item>
      <item>FINANCIJSKA AGENCIJA, RC SPLIT</item>
    </derivirana_varijabla>
  </DomainObject.Predmet.SudioniciListNaziv>
  <DomainObject.Predmet.SudioniciListAdressOIB>
    <izvorni_sadrzaj>
      <item>QUOVIS MODO d.o.o. za građenje, projektiranje, špediterske poslove, trgovinu i usluge, OIB 92646333129, Dubrovačka 51,21000 Split</item>
      <item>FINANCIJSKA AGENCIJA, RC SPLIT, OIB 85821130368, Mažuranićevo šetalište 24 b,21000 Split</item>
    </izvorni_sadrzaj>
    <derivirana_varijabla naziv="DomainObject.Predmet.SudioniciListAdressOIB_1">
      <item>QUOVIS MODO d.o.o. za građenje, projektiranje, špediterske poslove, trgovinu i usluge, OIB 92646333129, Dubrovačka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92646333129</item>
      <item>, OIB 85821130368</item>
    </izvorni_sadrzaj>
    <derivirana_varijabla naziv="DomainObject.Predmet.SudioniciListNazivOIB_1">
      <item>, OIB 92646333129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55F86-3F5D-400D-B27B-D0F099030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925</properties:Words>
  <properties:Characters>5246</properties:Characters>
  <properties:Lines>133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2017-12-11T12:36:00Z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2017-12-11T12:37:00Z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