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f823" w14:paraId="2fcf823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885813">
        <w:t>51</w:t>
      </w:r>
      <w:r w:rsidRPr="00F30D73">
        <w:t>/</w:t>
      </w:r>
      <w:r w:rsidR="00651E9B">
        <w:t>20</w:t>
      </w:r>
      <w:r w:rsidR="00885813">
        <w:t>18</w:t>
      </w:r>
      <w:r w:rsidR="00B30EDC">
        <w:t>-</w:t>
      </w:r>
      <w:r w:rsidR="00885813">
        <w:t>22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885813" w:rsidRPr="008227A0">
        <w:t>AUTO SPORT d.o.o., Kolan, Rudina 14, OIB: 84732814133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stečajnom upravitelju </w:t>
      </w:r>
      <w:r w:rsidR="00885813">
        <w:t>Domagoju Repaču</w:t>
      </w:r>
      <w:r w:rsidR="00CA1A21">
        <w:t>,</w:t>
      </w:r>
      <w:r w:rsidRPr="00F24E03">
        <w:t xml:space="preserve"> </w:t>
      </w:r>
      <w:r w:rsidR="00834DE3">
        <w:t>2</w:t>
      </w:r>
      <w:r w:rsidR="00885813">
        <w:t>6</w:t>
      </w:r>
      <w:r w:rsidR="00651E9B">
        <w:t xml:space="preserve">. </w:t>
      </w:r>
      <w:r w:rsidR="00885813">
        <w:t>travnja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885813">
        <w:t>9</w:t>
      </w:r>
      <w:r w:rsidR="00651E9B">
        <w:t>,</w:t>
      </w:r>
      <w:r w:rsidR="00885813">
        <w:t>30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885813">
        <w:t>Domagoj Repač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A900A2" w:rsidP="007C4651" w:rsidR="007C4651">
      <w:pPr>
        <w:pStyle w:val="Odlomakpopisa"/>
        <w:numPr>
          <w:ilvl w:val="0"/>
          <w:numId w:val="22"/>
        </w:numPr>
        <w:jc w:val="both"/>
      </w:pPr>
      <w:r>
        <w:t>Svetlana Barešić</w:t>
      </w:r>
      <w:r w:rsidR="007C4651">
        <w:t>, zastupnica po zakonu RH, zamjenica ŽDO ZD</w:t>
      </w:r>
    </w:p>
    <w:p w:rsidRDefault="00A900A2" w:rsidP="00A900A2" w:rsidR="00A900A2">
      <w:pPr>
        <w:jc w:val="both"/>
      </w:pPr>
    </w:p>
    <w:p w:rsidRDefault="00A900A2" w:rsidP="00A900A2" w:rsidR="00A900A2">
      <w:pPr>
        <w:jc w:val="both"/>
      </w:pPr>
      <w:r>
        <w:t>Osnivač: Davor Jurjević, identitet utvrđen uvidom u osobnu iskaznicu</w:t>
      </w:r>
    </w:p>
    <w:p w:rsidRDefault="00793082" w:rsidP="00793082" w:rsidR="00793082" w:rsidRPr="00C54F05">
      <w:pPr>
        <w:ind w:hanging="360" w:left="360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885813">
        <w:t>28</w:t>
      </w:r>
      <w:r w:rsidRPr="00DD4C4B">
        <w:t xml:space="preserve">. </w:t>
      </w:r>
      <w:r w:rsidR="00885813">
        <w:t>veljače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0B2022" w:rsidP="00DD4C4B" w:rsidR="00DD4C4B">
      <w:pPr>
        <w:jc w:val="both"/>
      </w:pPr>
      <w:r>
        <w:t>I. TABLICA PRIJAVLJENIH TRAŽBINA</w:t>
      </w:r>
    </w:p>
    <w:p w:rsidRDefault="00DD4C4B" w:rsidP="00DD4C4B" w:rsidR="00DD4C4B">
      <w:pPr>
        <w:jc w:val="both"/>
      </w:pPr>
    </w:p>
    <w:tbl>
      <w:tblPr>
        <w:tblStyle w:val="Reetkatablice"/>
        <w:tblW w:type="dxa" w:w="10632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1418"/>
        <w:gridCol w:w="1134"/>
        <w:gridCol w:w="992"/>
        <w:gridCol w:w="1559"/>
        <w:gridCol w:w="1843"/>
        <w:gridCol w:w="1134"/>
        <w:gridCol w:w="1984"/>
      </w:tblGrid>
      <w:tr w:rsidTr="00885813" w:rsidR="00DE5CEB" w:rsidRPr="00082071">
        <w:trPr>
          <w:trHeight w:val="1939"/>
        </w:trPr>
        <w:tc>
          <w:tcPr>
            <w:tcW w:type="dxa" w:w="568"/>
            <w:vAlign w:val="center"/>
          </w:tcPr>
          <w:p w:rsidRDefault="00885813" w:rsidP="00885813" w:rsidR="00DE5CEB" w:rsidRPr="00885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type="dxa" w:w="1418"/>
          </w:tcPr>
          <w:p w:rsidRDefault="00DE5CEB" w:rsidP="00477311" w:rsidR="00DE5CEB" w:rsidRPr="00885813">
            <w:pPr>
              <w:jc w:val="both"/>
              <w:rPr>
                <w:sz w:val="18"/>
                <w:szCs w:val="18"/>
              </w:rPr>
            </w:pPr>
            <w:r w:rsidRPr="00885813">
              <w:rPr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134"/>
          </w:tcPr>
          <w:p w:rsidRDefault="00DE5CEB" w:rsidP="00477311" w:rsidR="00DE5CEB" w:rsidRPr="00885813">
            <w:pPr>
              <w:jc w:val="both"/>
              <w:rPr>
                <w:sz w:val="18"/>
                <w:szCs w:val="18"/>
              </w:rPr>
            </w:pPr>
            <w:r w:rsidRPr="00885813">
              <w:rPr>
                <w:sz w:val="18"/>
                <w:szCs w:val="18"/>
              </w:rPr>
              <w:t>OIB vjerovnika</w:t>
            </w:r>
          </w:p>
        </w:tc>
        <w:tc>
          <w:tcPr>
            <w:tcW w:type="dxa" w:w="992"/>
          </w:tcPr>
          <w:p w:rsidRDefault="00DE5CEB" w:rsidP="00477311" w:rsidR="00DE5CEB" w:rsidRPr="00885813">
            <w:pPr>
              <w:jc w:val="both"/>
              <w:rPr>
                <w:sz w:val="18"/>
                <w:szCs w:val="18"/>
              </w:rPr>
            </w:pPr>
            <w:r w:rsidRPr="00885813">
              <w:rPr>
                <w:sz w:val="18"/>
                <w:szCs w:val="18"/>
              </w:rPr>
              <w:t>Adresa/sjedište vjerovnika</w:t>
            </w:r>
          </w:p>
        </w:tc>
        <w:tc>
          <w:tcPr>
            <w:tcW w:type="dxa" w:w="1559"/>
          </w:tcPr>
          <w:p w:rsidRDefault="00DE5CEB" w:rsidP="00477311" w:rsidR="00DE5CEB" w:rsidRPr="00885813">
            <w:pPr>
              <w:jc w:val="both"/>
              <w:rPr>
                <w:sz w:val="18"/>
                <w:szCs w:val="18"/>
              </w:rPr>
            </w:pPr>
            <w:r w:rsidRPr="00885813">
              <w:rPr>
                <w:sz w:val="18"/>
                <w:szCs w:val="18"/>
              </w:rPr>
              <w:t>Iznos prijavljene tražbine (kn)</w:t>
            </w:r>
          </w:p>
        </w:tc>
        <w:tc>
          <w:tcPr>
            <w:tcW w:type="dxa" w:w="1843"/>
          </w:tcPr>
          <w:p w:rsidRDefault="00DE5CEB" w:rsidP="00477311" w:rsidR="00DE5CEB" w:rsidRPr="00885813">
            <w:pPr>
              <w:jc w:val="both"/>
              <w:rPr>
                <w:sz w:val="18"/>
                <w:szCs w:val="18"/>
              </w:rPr>
            </w:pPr>
            <w:r w:rsidRPr="00885813"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134"/>
          </w:tcPr>
          <w:p w:rsidRDefault="00DE5CEB" w:rsidP="00477311" w:rsidR="00DE5CEB" w:rsidRPr="00885813">
            <w:pPr>
              <w:jc w:val="both"/>
              <w:rPr>
                <w:sz w:val="18"/>
                <w:szCs w:val="18"/>
              </w:rPr>
            </w:pPr>
            <w:r w:rsidRPr="00885813">
              <w:rPr>
                <w:sz w:val="18"/>
                <w:szCs w:val="18"/>
              </w:rPr>
              <w:t>Iznos priznate tražbine (kn)</w:t>
            </w:r>
          </w:p>
        </w:tc>
        <w:tc>
          <w:tcPr>
            <w:tcW w:type="dxa" w:w="1984"/>
          </w:tcPr>
          <w:p w:rsidRDefault="00DE5CEB" w:rsidP="00477311" w:rsidR="00DE5CEB" w:rsidRPr="00885813">
            <w:pPr>
              <w:jc w:val="both"/>
              <w:rPr>
                <w:sz w:val="18"/>
                <w:szCs w:val="18"/>
              </w:rPr>
            </w:pPr>
            <w:r w:rsidRPr="00885813">
              <w:rPr>
                <w:sz w:val="18"/>
                <w:szCs w:val="18"/>
              </w:rPr>
              <w:t>Pravna osnova priznate tražbine</w:t>
            </w:r>
          </w:p>
        </w:tc>
      </w:tr>
      <w:tr w:rsidTr="00DE5CEB" w:rsidR="00DE5CEB" w:rsidRPr="00082071">
        <w:trPr>
          <w:trHeight w:val="1404"/>
        </w:trPr>
        <w:tc>
          <w:tcPr>
            <w:tcW w:type="dxa" w:w="568"/>
          </w:tcPr>
          <w:p w:rsidRDefault="00DE5CEB" w:rsidP="00477311" w:rsidR="00DE5CEB" w:rsidRPr="00885813">
            <w:pPr>
              <w:jc w:val="both"/>
              <w:rPr>
                <w:sz w:val="18"/>
                <w:szCs w:val="18"/>
              </w:rPr>
            </w:pPr>
            <w:r w:rsidRPr="00885813">
              <w:rPr>
                <w:sz w:val="18"/>
                <w:szCs w:val="18"/>
              </w:rPr>
              <w:t>1.</w:t>
            </w:r>
          </w:p>
        </w:tc>
        <w:tc>
          <w:tcPr>
            <w:tcW w:type="dxa" w:w="1418"/>
          </w:tcPr>
          <w:p w:rsidRDefault="00885813" w:rsidP="00477311" w:rsidR="00DE5CEB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</w:t>
            </w:r>
          </w:p>
        </w:tc>
        <w:tc>
          <w:tcPr>
            <w:tcW w:type="dxa" w:w="1134"/>
          </w:tcPr>
          <w:p w:rsidRDefault="00885813" w:rsidP="00477311" w:rsidR="00DE5CEB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992"/>
          </w:tcPr>
          <w:p w:rsidRDefault="00885813" w:rsidP="00885813" w:rsidR="00DE5CEB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Zadar, </w:t>
            </w:r>
            <w:r w:rsidR="00DE5CEB">
              <w:rPr>
                <w:sz w:val="18"/>
                <w:szCs w:val="18"/>
              </w:rPr>
              <w:t>Pl. Borelli 9/2</w:t>
            </w:r>
          </w:p>
        </w:tc>
        <w:tc>
          <w:tcPr>
            <w:tcW w:type="dxa" w:w="1559"/>
          </w:tcPr>
          <w:p w:rsidRDefault="00885813" w:rsidP="00477311" w:rsidR="00DE5CEB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1.502,43</w:t>
            </w:r>
            <w:r w:rsidR="00DE5CEB">
              <w:rPr>
                <w:sz w:val="18"/>
                <w:szCs w:val="18"/>
              </w:rPr>
              <w:t xml:space="preserve"> kn</w:t>
            </w:r>
          </w:p>
        </w:tc>
        <w:tc>
          <w:tcPr>
            <w:tcW w:type="dxa" w:w="1843"/>
          </w:tcPr>
          <w:p w:rsidRDefault="00885813" w:rsidP="00DE5CEB" w:rsidR="00DE5C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Članarina HGK</w:t>
            </w:r>
          </w:p>
        </w:tc>
        <w:tc>
          <w:tcPr>
            <w:tcW w:type="dxa" w:w="1134"/>
          </w:tcPr>
          <w:p w:rsidRDefault="00885813" w:rsidP="008C01FC" w:rsidR="00DE5CEB" w:rsidRPr="00082071">
            <w:pPr>
              <w:jc w:val="both"/>
              <w:rPr>
                <w:sz w:val="18"/>
                <w:szCs w:val="18"/>
              </w:rPr>
            </w:pPr>
            <w:r w:rsidRPr="00885813">
              <w:rPr>
                <w:sz w:val="18"/>
                <w:szCs w:val="18"/>
              </w:rPr>
              <w:t xml:space="preserve">1.502,43 kn </w:t>
            </w:r>
          </w:p>
        </w:tc>
        <w:tc>
          <w:tcPr>
            <w:tcW w:type="dxa" w:w="1984"/>
          </w:tcPr>
          <w:p w:rsidRDefault="00885813" w:rsidP="008C01FC" w:rsidR="00DE5C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Članarina HGK</w:t>
            </w:r>
          </w:p>
        </w:tc>
      </w:tr>
    </w:tbl>
    <w:p w:rsidRDefault="00DD4C4B" w:rsidP="00DD4C4B" w:rsidR="00DD4C4B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96"/>
        <w:gridCol w:w="3096"/>
        <w:gridCol w:w="3096"/>
      </w:tblGrid>
      <w:tr w:rsidTr="00885813" w:rsidR="00885813">
        <w:tc>
          <w:tcPr>
            <w:tcW w:type="dxa" w:w="3096"/>
          </w:tcPr>
          <w:p w:rsidRDefault="00885813" w:rsidP="00DD4C4B" w:rsidR="00885813">
            <w:pPr>
              <w:jc w:val="both"/>
            </w:pPr>
            <w:r>
              <w:t>Iznos osporene tražbine (kn)</w:t>
            </w:r>
          </w:p>
        </w:tc>
        <w:tc>
          <w:tcPr>
            <w:tcW w:type="dxa" w:w="3096"/>
          </w:tcPr>
          <w:p w:rsidRDefault="00885813" w:rsidP="00DD4C4B" w:rsidR="00885813">
            <w:pPr>
              <w:jc w:val="both"/>
            </w:pPr>
            <w:r>
              <w:t>Razlog osporavanja tražbine</w:t>
            </w:r>
          </w:p>
        </w:tc>
        <w:tc>
          <w:tcPr>
            <w:tcW w:type="dxa" w:w="3096"/>
          </w:tcPr>
          <w:p w:rsidRDefault="00885813" w:rsidP="00DD4C4B" w:rsidR="00885813">
            <w:pPr>
              <w:jc w:val="both"/>
            </w:pPr>
            <w:r>
              <w:t>Oznaka ovršne isprave ako se tražbine zasniva na ovršnoj ispravi</w:t>
            </w:r>
          </w:p>
        </w:tc>
      </w:tr>
      <w:tr w:rsidTr="00885813" w:rsidR="00885813">
        <w:tc>
          <w:tcPr>
            <w:tcW w:type="dxa" w:w="3096"/>
          </w:tcPr>
          <w:p w:rsidRDefault="00885813" w:rsidP="00DD4C4B" w:rsidR="00885813">
            <w:pPr>
              <w:jc w:val="both"/>
            </w:pPr>
            <w:r>
              <w:t>0,00 kn</w:t>
            </w:r>
          </w:p>
        </w:tc>
        <w:tc>
          <w:tcPr>
            <w:tcW w:type="dxa" w:w="3096"/>
          </w:tcPr>
          <w:p w:rsidRDefault="00885813" w:rsidP="00DD4C4B" w:rsidR="00885813">
            <w:pPr>
              <w:jc w:val="both"/>
            </w:pPr>
            <w:r>
              <w:t>-</w:t>
            </w:r>
          </w:p>
        </w:tc>
        <w:tc>
          <w:tcPr>
            <w:tcW w:type="dxa" w:w="3096"/>
          </w:tcPr>
          <w:p w:rsidRDefault="00885813" w:rsidP="00DD4C4B" w:rsidR="00885813">
            <w:pPr>
              <w:jc w:val="both"/>
            </w:pPr>
            <w:r>
              <w:t>-</w:t>
            </w:r>
          </w:p>
        </w:tc>
      </w:tr>
    </w:tbl>
    <w:p w:rsidRDefault="00885813" w:rsidP="00DD4C4B" w:rsidR="00885813">
      <w:pPr>
        <w:jc w:val="both"/>
      </w:pPr>
    </w:p>
    <w:p w:rsidRDefault="00C04362" w:rsidP="00DD4C4B" w:rsidR="00C04362">
      <w:pPr>
        <w:jc w:val="both"/>
      </w:pPr>
    </w:p>
    <w:p w:rsidRDefault="00723315" w:rsidP="00DD4C4B" w:rsidR="00723315">
      <w:pPr>
        <w:jc w:val="both"/>
      </w:pPr>
      <w:r>
        <w:t>Nitko od nazočnih vjerovnika ne osporava tražbine koje je stečajni upravitelj priznao, pa se iste smatraju utvrđenima.</w:t>
      </w:r>
    </w:p>
    <w:p w:rsidRDefault="00723315" w:rsidP="00DD4C4B" w:rsidR="00723315">
      <w:pPr>
        <w:jc w:val="both"/>
      </w:pPr>
    </w:p>
    <w:p w:rsidRDefault="00981F2A" w:rsidP="00DD4C4B" w:rsidR="00047F1C">
      <w:pPr>
        <w:jc w:val="both"/>
      </w:pPr>
      <w:r>
        <w:t>II. TABLICA RAZLUČNIH PRAVA</w:t>
      </w:r>
    </w:p>
    <w:p w:rsidRDefault="00981F2A" w:rsidP="00DD4C4B" w:rsidR="00981F2A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razlučnim i izlučnim pravima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Dovršeno u 09,</w:t>
      </w:r>
      <w:r w:rsidR="00A900A2">
        <w:t>33</w:t>
      </w:r>
      <w:r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F609BC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885813">
      <w:t>51</w:t>
    </w:r>
    <w:r w:rsidRPr="00F30D73">
      <w:t>/</w:t>
    </w:r>
    <w:r w:rsidR="00885813">
      <w:t>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18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7"/>
  </w:num>
  <w:num w:numId="11">
    <w:abstractNumId w:val="1"/>
  </w:num>
  <w:num w:numId="12">
    <w:abstractNumId w:val="9"/>
  </w:num>
  <w:num w:numId="13">
    <w:abstractNumId w:val="20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19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E71A6"/>
    <w:rsid w:val="002005B8"/>
    <w:rsid w:val="00220CA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24D93"/>
    <w:rsid w:val="005377A0"/>
    <w:rsid w:val="00540349"/>
    <w:rsid w:val="005677A9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85813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B3DF2"/>
    <w:rsid w:val="009C0428"/>
    <w:rsid w:val="009D40AC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609BC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0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0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travnja 2018.</izvorni_sadrzaj>
    <derivirana_varijabla naziv="DomainObject.StvarniPocetakDatum_1">26. travnja 2018.</derivirana_varijabla>
  </DomainObject.StvarniPocetakDatum>
  <DomainObject.StvarniZavrsetakDatum>
    <izvorni_sadrzaj>26. travnja 2018.</izvorni_sadrzaj>
    <derivirana_varijabla naziv="DomainObject.StvarniZavrsetakDatum_1">26. travnja 2018.</derivirana_varijabla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St-51/2018-7</izvorni_sadrzaj>
    <derivirana_varijabla naziv="DomainObject.Zapisnik.Oznaka_1">St-51/2018-7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AUTO SPORT, društvo s ograničenom odgovornošću za proizvodnju i trgovinu</izvorni_sadrzaj>
    <derivirana_varijabla naziv="DomainObject.Predmet.ProtustrankaFormated_1">  AUTO SPORT, društvo s ograničenom odgovornošću za proizvodnju i trgovinu</derivirana_varijabla>
  </DomainObject.Predmet.ProtustrankaFormated>
  <DomainObject.Predmet.ProtustrankaFormatedOIB>
    <izvorni_sadrzaj>  AUTO SPORT, društvo s ograničenom odgovornošću za proizvodnju i trgovinu, OIB 84732814133</izvorni_sadrzaj>
    <derivirana_varijabla naziv="DomainObject.Predmet.ProtustrankaFormatedOIB_1">  AUTO SPORT, društvo s ograničenom odgovornošću za proizvodnju i trgovinu, OIB 84732814133</derivirana_varijabla>
  </DomainObject.Predmet.ProtustrankaFormatedOIB>
  <DomainObject.Predmet.ProtustrankaFormatedWithAdress>
    <izvorni_sadrzaj> AUTO SPORT, društvo s ograničenom odgovornošću za proizvodnju i trgovinu, Rudina 14, 23250 Kolan</izvorni_sadrzaj>
    <derivirana_varijabla naziv="DomainObject.Predmet.ProtustrankaFormatedWithAdress_1"> AUTO SPORT, društvo s ograničenom odgovornošću za proizvodnju i trgovinu, Rudina 14, 23250 Kolan</derivirana_varijabla>
  </DomainObject.Predmet.ProtustrankaFormatedWithAdress>
  <DomainObject.Predmet.ProtustrankaFormatedWithAdressOIB>
    <izvorni_sadrzaj> AUTO SPORT, društvo s ograničenom odgovornošću za proizvodnju i trgovinu, OIB 84732814133, Rudina 14, 23250 Kolan</izvorni_sadrzaj>
    <derivirana_varijabla naziv="DomainObject.Predmet.ProtustrankaFormatedWithAdressOIB_1"> AUTO SPORT, društvo s ograničenom odgovornošću za proizvodnju i trgovinu, OIB 84732814133, Rudina 14, 23250 Kolan</derivirana_varijabla>
  </DomainObject.Predmet.ProtustrankaFormatedWithAdressOIB>
  <DomainObject.Predmet.ProtustrankaWithAdress>
    <izvorni_sadrzaj>AUTO SPORT, društvo s ograničenom odgovornošću za proizvodnju i trgovinu Rudina 14, 23250 Kolan</izvorni_sadrzaj>
    <derivirana_varijabla naziv="DomainObject.Predmet.ProtustrankaWithAdress_1">AUTO SPORT, društvo s ograničenom odgovornošću za proizvodnju i trgovinu Rudina 14, 23250 Kolan</derivirana_varijabla>
  </DomainObject.Predmet.ProtustrankaWithAdress>
  <DomainObject.Predmet.ProtustrankaWithAdressOIB>
    <izvorni_sadrzaj>AUTO SPORT, društvo s ograničenom odgovornošću za proizvodnju i trgovinu, OIB 84732814133, Rudina 14, 23250 Kolan</izvorni_sadrzaj>
    <derivirana_varijabla naziv="DomainObject.Predmet.ProtustrankaWithAdressOIB_1">AUTO SPORT, društvo s ograničenom odgovornošću za proizvodnju i trgovinu, OIB 84732814133, Rudina 14, 23250 Kolan</derivirana_varijabla>
  </DomainObject.Predmet.ProtustrankaWithAdressOIB>
  <DomainObject.Predmet.ProtustrankaNazivFormated>
    <izvorni_sadrzaj>AUTO SPORT, društvo s ograničenom odgovornošću za proizvodnju i trgovinu</izvorni_sadrzaj>
    <derivirana_varijabla naziv="DomainObject.Predmet.ProtustrankaNazivFormated_1">AUTO SPORT, društvo s ograničenom odgovornošću za proizvodnju i trgovinu</derivirana_varijabla>
  </DomainObject.Predmet.ProtustrankaNazivFormated>
  <DomainObject.Predmet.ProtustrankaNazivFormatedOIB>
    <izvorni_sadrzaj>AUTO SPORT, društvo s ograničenom odgovornošću za proizvodnju i trgovinu, OIB 84732814133</izvorni_sadrzaj>
    <derivirana_varijabla naziv="DomainObject.Predmet.ProtustrankaNazivFormatedOIB_1">AUTO SPORT, društvo s ograničenom odgovornošću za proizvodnju i trgovinu, OIB 84732814133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SPORT, društvo s ograničenom odgovornošću za proizvodnju i trgovinu</item>
    </izvorni_sadrzaj>
    <derivirana_varijabla naziv="DomainObject.Predmet.ProtuStrankaListFormated_1">
      <item>AUTO SPORT, društvo s ograničenom odgovornošću za proizvodnju i trgovinu</item>
    </derivirana_varijabla>
  </DomainObject.Predmet.ProtuStrankaListFormated>
  <DomainObject.Predmet.ProtuStrankaListFormatedOIB>
    <izvorni_sadrzaj>
      <item>AUTO SPORT, društvo s ograničenom odgovornošću za proizvodnju i trgovinu, OIB 84732814133</item>
    </izvorni_sadrzaj>
    <derivirana_varijabla naziv="DomainObject.Predmet.ProtuStrankaListFormatedOIB_1">
      <item>AUTO SPORT, društvo s ograničenom odgovornošću za proizvodnju i trgovinu, OIB 84732814133</item>
    </derivirana_varijabla>
  </DomainObject.Predmet.ProtuStrankaListFormatedOIB>
  <DomainObject.Predmet.ProtuStrankaListFormatedWithAdress>
    <izvorni_sadrzaj>
      <item>AUTO SPORT, društvo s ograničenom odgovornošću za proizvodnju i trgovinu, Rudina 14, 23250 Kolan</item>
    </izvorni_sadrzaj>
    <derivirana_varijabla naziv="DomainObject.Predmet.ProtuStrankaListFormatedWithAdress_1">
      <item>AUTO SPORT, društvo s ograničenom odgovornošću za proizvodnju i trgovinu, Rudina 14, 23250 Kolan</item>
    </derivirana_varijabla>
  </DomainObject.Predmet.ProtuStrankaListFormatedWithAdress>
  <DomainObject.Predmet.ProtuStrankaListFormatedWithAdressOIB>
    <izvorni_sadrzaj>
      <item>AUTO SPORT, društvo s ograničenom odgovornošću za proizvodnju i trgovinu, OIB 84732814133, Rudina 14, 23250 Kolan</item>
    </izvorni_sadrzaj>
    <derivirana_varijabla naziv="DomainObject.Predmet.ProtuStrankaListFormatedWithAdressOIB_1">
      <item>AUTO SPORT, društvo s ograničenom odgovornošću za proizvodnju i trgovinu, OIB 84732814133, Rudina 14, 23250 Kolan</item>
    </derivirana_varijabla>
  </DomainObject.Predmet.ProtuStrankaListFormatedWithAdressOIB>
  <DomainObject.Predmet.ProtuStrankaListNazivFormated>
    <izvorni_sadrzaj>
      <item>AUTO SPORT, društvo s ograničenom odgovornošću za proizvodnju i trgovinu</item>
    </izvorni_sadrzaj>
    <derivirana_varijabla naziv="DomainObject.Predmet.ProtuStrankaListNazivFormated_1">
      <item>AUTO SPORT, društvo s ograničenom odgovornošću za proizvodnju i trgovinu</item>
    </derivirana_varijabla>
  </DomainObject.Predmet.ProtuStrankaListNazivFormated>
  <DomainObject.Predmet.ProtuStrankaListNazivFormatedOIB>
    <izvorni_sadrzaj>
      <item>AUTO SPORT, društvo s ograničenom odgovornošću za proizvodnju i trgovinu, OIB 84732814133</item>
    </izvorni_sadrzaj>
    <derivirana_varijabla naziv="DomainObject.Predmet.ProtuStrankaListNazivFormatedOIB_1">
      <item>AUTO SPORT, društvo s ograničenom odgovornošću za proizvodnju i trgovinu, OIB 84732814133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St-51/2018-7</izvorni_sadrzaj>
    <derivirana_varijabla naziv="DomainObject.PoslovniBrojDokumenta_1">St-51/2018-7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SPORT, društvo s ograničenom odgovornošću za proizvodnju i trgovinu</izvorni_sadrzaj>
    <derivirana_varijabla naziv="DomainObject.Predmet.ProtustrankaIDrugi_1">AUTO SPORT,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SPORT, društvo s ograničenom odgovornošću za proizvodnju i trgovinu, OIB 84732814133, Rudina 14, 23250 Kolan</izvorni_sadrzaj>
    <derivirana_varijabla naziv="DomainObject.Predmet.ProtustrankaIDrugiAdressOIB_1">AUTO SPORT, društvo s ograničenom odgovornošću za proizvodnju i trgovinu, OIB 84732814133, Rudina 14,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SPORT, društvo s ograničenom odgovornošću za proizvodnju i trgovinu</item>
      <item>FINA</item>
    </izvorni_sadrzaj>
    <derivirana_varijabla naziv="DomainObject.Predmet.SudioniciListNaziv_1">
      <item>AUTO SPORT, društvo s ograničenom odgovornošću za proizvodnju i trgovinu</item>
      <item>FINA</item>
    </derivirana_varijabla>
  </DomainObject.Predmet.SudioniciListNaziv>
  <DomainObject.Predmet.SudioniciListAdressOIB>
    <izvorni_sadrzaj>
      <item>AUTO SPORT, društvo s ograničenom odgovornošću za proizvodnju i trgovinu, OIB 84732814133, Rudina 14,23250 Kolan</item>
      <item>FINA, OIB 85821130368</item>
    </izvorni_sadrzaj>
    <derivirana_varijabla naziv="DomainObject.Predmet.SudioniciListAdressOIB_1">
      <item>AUTO SPORT, društvo s ograničenom odgovornošću za proizvodnju i trgovinu, OIB 84732814133, Rudina 14,23250 Kolan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84732814133</item>
      <item>, OIB 85821130368</item>
    </izvorni_sadrzaj>
    <derivirana_varijabla naziv="DomainObject.Predmet.SudioniciListNazivOIB_1">
      <item>, OIB 84732814133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A87F1-3F7F-46FE-BB27-D5B9AA170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342</properties:Words>
  <properties:Characters>1902</properties:Characters>
  <properties:Lines>101</properties:Lines>
  <properties:Paragraphs>46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2018-04-23T12:56:00Z</dcterms:created>
  <dc:creator>abajlo</dc:creator>
  <cp:lastModifiedBy>wsadmin</cp:lastModifiedBy>
  <cp:lastPrinted>2017-10-12T06:52:00Z</cp:lastPrinted>
  <dcterms:modified xmlns:xsi="http://www.w3.org/2001/XMLSchema-instance" xsi:type="dcterms:W3CDTF">2018-04-26T07:38:00Z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St-51/2018-7 / Zapisnik - Ispitno ročište (1St-51-18 ispitno 26.4.2018.docx)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