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285b4" w14:paraId="d2285b4" w:rsidRDefault="004C3BAF" w:rsidP="0085221D" w:rsidR="00750685" w:rsidRPr="00B37760">
      <w:pPr>
        <w:jc w:val="both"/>
        <w15:collapsed w:val="false"/>
        <w:rPr>
          <w:rStyle w:val="Naglaeno"/>
          <w:b w:val="false"/>
        </w:rPr>
      </w:pPr>
      <w:bookmarkStart w:name="_GoBack" w:id="0"/>
      <w:bookmarkEnd w:id="0"/>
      <w:r>
        <w:rPr>
          <w:rStyle w:val="Naglaeno"/>
          <w:b w:val="false"/>
        </w:rPr>
        <w:t xml:space="preserve"> </w:t>
      </w:r>
      <w:r w:rsidR="00750685" w:rsidRPr="00B37760">
        <w:rPr>
          <w:rStyle w:val="Naglaeno"/>
          <w:b w:val="false"/>
        </w:rPr>
        <w:t xml:space="preserve">             </w:t>
      </w:r>
      <w:r w:rsidR="008F350A">
        <w:rPr>
          <w:rStyle w:val="Naglaeno"/>
          <w:b w:val="false"/>
        </w:rPr>
        <w:t xml:space="preserve"> </w:t>
      </w:r>
      <w:r w:rsidR="00A57CC9" w:rsidRPr="00B37760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</w:t>
      </w:r>
      <w:r w:rsidR="00151980" w:rsidRPr="00B37760">
        <w:rPr>
          <w:rStyle w:val="Naglaeno"/>
          <w:b w:val="false"/>
        </w:rPr>
        <w:t xml:space="preserve">    </w:t>
      </w:r>
      <w:r w:rsidRPr="00B37760">
        <w:rPr>
          <w:rStyle w:val="Naglaeno"/>
          <w:b w:val="false"/>
        </w:rPr>
        <w:t>REPUBLIKA HRVATSKA</w:t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TRGOVAČKI SUD U OSIJEKU</w:t>
      </w:r>
      <w:r w:rsidR="0038778C">
        <w:rPr>
          <w:rStyle w:val="Naglaeno"/>
          <w:b w:val="false"/>
        </w:rPr>
        <w:t xml:space="preserve">                                                                        3 St-567/18-</w:t>
      </w:r>
      <w:r w:rsidR="00341A8B">
        <w:rPr>
          <w:rStyle w:val="Naglaeno"/>
          <w:b w:val="false"/>
        </w:rPr>
        <w:t>4</w:t>
      </w:r>
    </w:p>
    <w:p w:rsidRDefault="00732816" w:rsidP="0085221D" w:rsidR="00732816" w:rsidRPr="00B37760">
      <w:pPr>
        <w:jc w:val="both"/>
        <w:rPr>
          <w:rStyle w:val="Naglaeno"/>
          <w:b w:val="false"/>
        </w:rPr>
      </w:pPr>
    </w:p>
    <w:p w:rsidRDefault="00CF54CC" w:rsidP="0085221D" w:rsidR="0085221D" w:rsidRPr="00B37760">
      <w:pPr>
        <w:jc w:val="center"/>
      </w:pPr>
      <w:r>
        <w:rPr>
          <w:color w:val="000000"/>
        </w:rPr>
        <w:t xml:space="preserve">R E P U B L I K A  H R V A T S K A </w:t>
      </w: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 J E Š E N J E</w:t>
      </w:r>
    </w:p>
    <w:p w:rsidRDefault="0085221D" w:rsidP="0085221D" w:rsidR="0085221D" w:rsidRPr="00B37760">
      <w:pPr>
        <w:jc w:val="center"/>
      </w:pP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ind w:firstLine="708"/>
        <w:jc w:val="both"/>
      </w:pPr>
      <w:r w:rsidRPr="00B37760">
        <w:rPr>
          <w:color w:val="000000"/>
        </w:rPr>
        <w:t>T</w:t>
      </w:r>
      <w:r w:rsidR="00CF54CC">
        <w:rPr>
          <w:color w:val="000000"/>
        </w:rPr>
        <w:t>RGOVAČKI SUD U OSIJEKU</w:t>
      </w:r>
      <w:r w:rsidRPr="00B37760">
        <w:rPr>
          <w:color w:val="000000"/>
        </w:rPr>
        <w:t>,</w:t>
      </w:r>
      <w:r w:rsidR="008C3490">
        <w:rPr>
          <w:color w:val="000000"/>
        </w:rPr>
        <w:t xml:space="preserve"> </w:t>
      </w:r>
      <w:r w:rsidR="008C3490">
        <w:t xml:space="preserve">po sucu Gordani Njari, u stečajnom predmetu povodom </w:t>
      </w:r>
      <w:r w:rsidRPr="00B37760">
        <w:rPr>
          <w:color w:val="000000"/>
        </w:rPr>
        <w:t xml:space="preserve">prijedloga </w:t>
      </w:r>
      <w:r w:rsidR="008C3490">
        <w:rPr>
          <w:color w:val="000000"/>
        </w:rPr>
        <w:t>FINANCIJSKE AGENCIJE</w:t>
      </w:r>
      <w:r w:rsidR="0038778C">
        <w:t>, OIB 85821130368,</w:t>
      </w:r>
      <w:r w:rsidR="008B10D2">
        <w:t xml:space="preserve"> Regionalni centar Zagreb, Trg svibanjskih žrtava 1995. 1, Zagreb</w:t>
      </w:r>
      <w:r w:rsidR="008B10D2" w:rsidRPr="0021249D">
        <w:t xml:space="preserve"> </w:t>
      </w:r>
      <w:r w:rsidR="009745DD">
        <w:t xml:space="preserve">za otvaranje stečajnog postupka nad dužnikom </w:t>
      </w:r>
      <w:r w:rsidR="008B10D2">
        <w:t>DVA PAPIRA d.o.o. Zagreb, Glogovečka 4, OIB 00567201959, MBS 080664461</w:t>
      </w:r>
      <w:r w:rsidRPr="00B37760">
        <w:rPr>
          <w:color w:val="000000"/>
        </w:rPr>
        <w:t xml:space="preserve">, dana </w:t>
      </w:r>
      <w:r w:rsidR="00E80621">
        <w:rPr>
          <w:color w:val="000000"/>
        </w:rPr>
        <w:t xml:space="preserve">7. lipnja 2018.  </w:t>
      </w:r>
      <w:r w:rsidR="006279E7">
        <w:rPr>
          <w:color w:val="000000"/>
        </w:rPr>
        <w:t xml:space="preserve"> </w:t>
      </w:r>
    </w:p>
    <w:p w:rsidRDefault="0013787F" w:rsidP="0085221D" w:rsidR="0013787F">
      <w:pPr>
        <w:jc w:val="both"/>
      </w:pPr>
    </w:p>
    <w:p w:rsidRDefault="00976949" w:rsidP="0085221D" w:rsidR="00976949" w:rsidRPr="00B37760">
      <w:pPr>
        <w:jc w:val="both"/>
      </w:pPr>
    </w:p>
    <w:p w:rsidRDefault="0085221D" w:rsidP="0004776D" w:rsidR="0085221D" w:rsidRPr="00B37760">
      <w:pPr>
        <w:jc w:val="center"/>
      </w:pPr>
      <w:r w:rsidRPr="00B37760">
        <w:rPr>
          <w:color w:val="000000"/>
        </w:rPr>
        <w:t>r i j e š i o  j e</w:t>
      </w:r>
    </w:p>
    <w:p w:rsidRDefault="0085221D" w:rsidP="0085221D" w:rsidR="0085221D">
      <w:pPr>
        <w:jc w:val="both"/>
      </w:pPr>
    </w:p>
    <w:p w:rsidRDefault="00732816" w:rsidP="0085221D" w:rsidR="00732816" w:rsidRPr="00B37760">
      <w:pPr>
        <w:jc w:val="both"/>
      </w:pPr>
    </w:p>
    <w:p w:rsidRDefault="00A04A22" w:rsidP="00A04A22" w:rsidR="0085221D">
      <w:pPr>
        <w:tabs>
          <w:tab w:pos="0" w:val="left"/>
        </w:tabs>
        <w:jc w:val="both"/>
      </w:pPr>
      <w:r>
        <w:rPr>
          <w:color w:val="000000"/>
        </w:rPr>
        <w:tab/>
        <w:t>I P</w:t>
      </w:r>
      <w:r w:rsidR="00D875F9" w:rsidRPr="00A04A22">
        <w:rPr>
          <w:color w:val="000000"/>
        </w:rPr>
        <w:t>o</w:t>
      </w:r>
      <w:r w:rsidR="0085221D" w:rsidRPr="00A04A22">
        <w:rPr>
          <w:color w:val="000000"/>
        </w:rPr>
        <w:t xml:space="preserve">kreće se </w:t>
      </w:r>
      <w:r w:rsidR="00B45C63" w:rsidRPr="00A04A22">
        <w:rPr>
          <w:color w:val="000000"/>
        </w:rPr>
        <w:t>prethodni postupak nad dužnikom</w:t>
      </w:r>
      <w:r w:rsidR="0085221D" w:rsidRPr="00A04A22">
        <w:rPr>
          <w:color w:val="000000"/>
        </w:rPr>
        <w:t xml:space="preserve"> </w:t>
      </w:r>
      <w:r w:rsidR="008B10D2">
        <w:t xml:space="preserve">DVA PAPIRA d.o.o. Zagreb, Glogovečka 4, OIB 00567201959, MBS 080664461.   </w:t>
      </w:r>
    </w:p>
    <w:p w:rsidRDefault="008B10D2" w:rsidP="008B10D2" w:rsidR="008B10D2" w:rsidRPr="00B37760">
      <w:pPr>
        <w:ind w:left="360"/>
        <w:jc w:val="both"/>
      </w:pPr>
    </w:p>
    <w:p w:rsidRDefault="00572DC6" w:rsidP="00572DC6" w:rsidR="000D6F69" w:rsidRPr="00E72C16">
      <w:pPr>
        <w:ind w:firstLine="708"/>
        <w:jc w:val="both"/>
      </w:pPr>
      <w:r>
        <w:rPr>
          <w:color w:val="000000"/>
        </w:rPr>
        <w:t xml:space="preserve">II </w:t>
      </w:r>
      <w:r w:rsidR="000D6F69">
        <w:rPr>
          <w:color w:val="000000"/>
        </w:rPr>
        <w:t xml:space="preserve">Za privremenog stečajnog upravitelja dužnika imenuje se </w:t>
      </w:r>
      <w:r w:rsidR="00E72C16">
        <w:rPr>
          <w:color w:val="000000"/>
        </w:rPr>
        <w:t>MIJO RONČEVIĆ, OIB 97146101285, Osijek, Vj. I. Meštrovića 74</w:t>
      </w:r>
      <w:r w:rsidR="000D6F69" w:rsidRPr="0038778C">
        <w:rPr>
          <w:b/>
        </w:rPr>
        <w:t xml:space="preserve">, </w:t>
      </w:r>
      <w:r w:rsidR="000D6F69" w:rsidRPr="00E72C16">
        <w:t>izabran metodom slučajnog odabira - automatskom dodjelom s iznimkom.</w:t>
      </w:r>
    </w:p>
    <w:p w:rsidRDefault="0085221D" w:rsidP="00781BD9" w:rsidR="0085221D" w:rsidRPr="00B37760">
      <w:pPr>
        <w:jc w:val="both"/>
      </w:pPr>
    </w:p>
    <w:p w:rsidRDefault="00572DC6" w:rsidP="00572DC6" w:rsidR="0085221D" w:rsidRPr="00B37760">
      <w:pPr>
        <w:ind w:firstLine="708"/>
        <w:jc w:val="both"/>
      </w:pPr>
      <w:r>
        <w:rPr>
          <w:color w:val="000000"/>
        </w:rPr>
        <w:t xml:space="preserve">III </w:t>
      </w:r>
      <w:r w:rsidR="0085221D" w:rsidRPr="00B37760">
        <w:rPr>
          <w:color w:val="000000"/>
        </w:rPr>
        <w:t>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85221D" w:rsidP="0085221D" w:rsidR="0085221D" w:rsidRPr="00B37760">
      <w:pPr>
        <w:jc w:val="both"/>
      </w:pPr>
    </w:p>
    <w:p w:rsidRDefault="00572DC6" w:rsidP="00572DC6" w:rsidR="0085221D" w:rsidRPr="00B37760">
      <w:pPr>
        <w:ind w:firstLine="708"/>
        <w:jc w:val="both"/>
      </w:pPr>
      <w:r>
        <w:rPr>
          <w:color w:val="000000"/>
        </w:rPr>
        <w:t>IV</w:t>
      </w:r>
      <w:r w:rsidR="0085221D" w:rsidRPr="00B37760">
        <w:rPr>
          <w:color w:val="000000"/>
        </w:rPr>
        <w:t xml:space="preserve"> Privremeni stečajni upravitelj ovlašten je stupiti u poslovne prostorije dužnika, te tamo provesti sve potrebne radnje.</w:t>
      </w:r>
    </w:p>
    <w:p w:rsidRDefault="0085221D" w:rsidP="0085221D" w:rsidR="0085221D" w:rsidRPr="00B37760">
      <w:pPr>
        <w:jc w:val="both"/>
      </w:pPr>
    </w:p>
    <w:p w:rsidRDefault="00572DC6" w:rsidP="00572DC6" w:rsidR="000D6F69">
      <w:pPr>
        <w:ind w:firstLine="708"/>
        <w:jc w:val="both"/>
      </w:pPr>
      <w:r>
        <w:rPr>
          <w:color w:val="000000"/>
        </w:rPr>
        <w:t>V</w:t>
      </w:r>
      <w:r w:rsidR="0085221D" w:rsidRPr="00B37760">
        <w:rPr>
          <w:color w:val="000000"/>
        </w:rPr>
        <w:t xml:space="preserve">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0D6F69" w:rsidP="0085221D" w:rsidR="000D6F69">
      <w:pPr>
        <w:jc w:val="both"/>
      </w:pPr>
    </w:p>
    <w:p w:rsidRDefault="00572DC6" w:rsidP="00A04A22" w:rsidR="000D6F69">
      <w:pPr>
        <w:ind w:firstLine="708"/>
        <w:jc w:val="both"/>
      </w:pPr>
      <w:r>
        <w:t>VI</w:t>
      </w:r>
      <w:r w:rsidR="000D6F69">
        <w:t xml:space="preserve"> </w:t>
      </w:r>
      <w:r w:rsidR="0085221D" w:rsidRPr="00B37760">
        <w:rPr>
          <w:color w:val="000000"/>
        </w:rPr>
        <w:t xml:space="preserve">Zakazuje se ročište radi očitovanja o prijedlogu za otvaranje stečajnog postupka i ročište radi rasprave o pretpostavkama za otvaranje stečajnog postupka nad dužnikom </w:t>
      </w:r>
      <w:r w:rsidR="005D1B0C">
        <w:t xml:space="preserve">DVA PAPIRA d.o.o. Zagreb, Glogovečka 4, OIB 00567201959, MBS 080664461,  </w:t>
      </w:r>
      <w:r w:rsidR="005A3D9C">
        <w:t>za dan</w:t>
      </w:r>
    </w:p>
    <w:p w:rsidRDefault="000D6F69" w:rsidP="0085221D" w:rsidR="000D6F69">
      <w:pPr>
        <w:jc w:val="both"/>
      </w:pPr>
    </w:p>
    <w:p w:rsidRDefault="000D6F69" w:rsidP="0085221D" w:rsidR="000D6F69" w:rsidRPr="000D6F69">
      <w:pPr>
        <w:jc w:val="both"/>
      </w:pPr>
    </w:p>
    <w:p w:rsidRDefault="005634E4" w:rsidP="005634E4" w:rsidR="0085221D" w:rsidRPr="005634E4">
      <w:pPr>
        <w:pStyle w:val="Odlomakpopisa"/>
        <w:numPr>
          <w:ilvl w:val="0"/>
          <w:numId w:val="22"/>
        </w:numPr>
        <w:jc w:val="center"/>
        <w:rPr>
          <w:b/>
        </w:rPr>
      </w:pPr>
      <w:r>
        <w:rPr>
          <w:b/>
          <w:color w:val="000000"/>
        </w:rPr>
        <w:t xml:space="preserve">srpnja </w:t>
      </w:r>
      <w:r w:rsidR="00ED6F97" w:rsidRPr="005634E4">
        <w:rPr>
          <w:b/>
          <w:color w:val="000000"/>
        </w:rPr>
        <w:t>201</w:t>
      </w:r>
      <w:r w:rsidR="00DB48D4" w:rsidRPr="005634E4">
        <w:rPr>
          <w:b/>
          <w:color w:val="000000"/>
        </w:rPr>
        <w:t>8</w:t>
      </w:r>
      <w:r w:rsidR="00ED6F97" w:rsidRPr="005634E4">
        <w:rPr>
          <w:b/>
          <w:color w:val="000000"/>
        </w:rPr>
        <w:t xml:space="preserve">. u </w:t>
      </w:r>
      <w:r w:rsidR="008A1D67" w:rsidRPr="005634E4">
        <w:rPr>
          <w:b/>
          <w:color w:val="000000"/>
        </w:rPr>
        <w:t>9,</w:t>
      </w:r>
      <w:r>
        <w:rPr>
          <w:b/>
          <w:color w:val="000000"/>
        </w:rPr>
        <w:t>30</w:t>
      </w:r>
      <w:r w:rsidR="0085221D" w:rsidRPr="005634E4">
        <w:rPr>
          <w:b/>
          <w:color w:val="000000"/>
        </w:rPr>
        <w:t xml:space="preserve"> sati</w:t>
      </w:r>
    </w:p>
    <w:p w:rsidRDefault="00D05229" w:rsidP="00014B0E" w:rsidR="0085221D" w:rsidRPr="0038778C">
      <w:pPr>
        <w:jc w:val="center"/>
        <w:rPr>
          <w:b/>
        </w:rPr>
      </w:pPr>
      <w:r w:rsidRPr="0038778C">
        <w:rPr>
          <w:b/>
          <w:color w:val="000000"/>
        </w:rPr>
        <w:t xml:space="preserve">    </w:t>
      </w:r>
      <w:r w:rsidR="0085221D" w:rsidRPr="0038778C">
        <w:rPr>
          <w:b/>
          <w:color w:val="000000"/>
        </w:rPr>
        <w:t>u prostorijama Trgovačkog suda u Osijeku,</w:t>
      </w:r>
    </w:p>
    <w:p w:rsidRDefault="00D05229" w:rsidP="00014B0E" w:rsidR="0085221D" w:rsidRPr="0038778C">
      <w:pPr>
        <w:jc w:val="center"/>
        <w:rPr>
          <w:b/>
          <w:color w:val="000000"/>
        </w:rPr>
      </w:pPr>
      <w:r w:rsidRPr="0038778C">
        <w:rPr>
          <w:b/>
          <w:color w:val="000000"/>
        </w:rPr>
        <w:t xml:space="preserve">        </w:t>
      </w:r>
      <w:r w:rsidR="0085221D" w:rsidRPr="0038778C">
        <w:rPr>
          <w:b/>
          <w:color w:val="000000"/>
        </w:rPr>
        <w:t xml:space="preserve">Zagrebačka br. 2, soba broj </w:t>
      </w:r>
      <w:r w:rsidR="00547D97" w:rsidRPr="0038778C">
        <w:rPr>
          <w:b/>
          <w:color w:val="000000"/>
        </w:rPr>
        <w:t>33/II.</w:t>
      </w:r>
    </w:p>
    <w:p w:rsidRDefault="000D6F69" w:rsidP="0085221D" w:rsidR="000D6F69" w:rsidRPr="0038778C">
      <w:pPr>
        <w:jc w:val="both"/>
        <w:rPr>
          <w:b/>
        </w:rPr>
      </w:pPr>
    </w:p>
    <w:p w:rsidRDefault="00547D97" w:rsidP="0085221D" w:rsidR="00547D97">
      <w:pPr>
        <w:jc w:val="both"/>
      </w:pPr>
    </w:p>
    <w:p w:rsidRDefault="000D6F69" w:rsidP="0085221D" w:rsidR="000D6F69" w:rsidRPr="00B37760">
      <w:pPr>
        <w:jc w:val="both"/>
      </w:pPr>
    </w:p>
    <w:p w:rsidRDefault="0085221D" w:rsidP="00014B0E" w:rsidR="0085221D" w:rsidRPr="00B37760">
      <w:pPr>
        <w:jc w:val="center"/>
        <w:rPr>
          <w:color w:val="000000"/>
        </w:rPr>
      </w:pPr>
      <w:r w:rsidRPr="00B37760">
        <w:rPr>
          <w:color w:val="000000"/>
        </w:rPr>
        <w:lastRenderedPageBreak/>
        <w:t>Obrazloženje</w:t>
      </w:r>
    </w:p>
    <w:p w:rsidRDefault="0013787F" w:rsidP="00234EAF" w:rsidR="0013787F"/>
    <w:p w:rsidRDefault="00E80621" w:rsidP="00E80621" w:rsidR="00E80621" w:rsidRPr="005634E4">
      <w:pPr>
        <w:ind w:firstLine="720"/>
        <w:jc w:val="both"/>
      </w:pPr>
      <w:r>
        <w:t xml:space="preserve">FINA Regionalni centar Zagreb je </w:t>
      </w:r>
      <w:r w:rsidR="00F87D03">
        <w:t>24. kolovoza 2017.</w:t>
      </w:r>
      <w:r>
        <w:t xml:space="preserve"> dostavila Trgovačkom sudu u Zagrebu </w:t>
      </w:r>
      <w:r w:rsidR="00F87D03">
        <w:t>prijedlog za otvaranje stečajnog postupka</w:t>
      </w:r>
      <w:r w:rsidR="0006097E">
        <w:t xml:space="preserve"> </w:t>
      </w:r>
      <w:r>
        <w:t xml:space="preserve">nad dužnikom </w:t>
      </w:r>
      <w:r w:rsidR="00F87D03">
        <w:t>DVA PAPIRA d.o.o. Zagreb, Glogovečka 4, OIB 00567201959, MBS 080664461</w:t>
      </w:r>
      <w:r w:rsidR="00905B9F">
        <w:t>,</w:t>
      </w:r>
      <w:r w:rsidR="00F87D03">
        <w:t xml:space="preserve"> </w:t>
      </w:r>
      <w:r w:rsidR="00905B9F" w:rsidRPr="005634E4">
        <w:t>Klasa: 110-07/17-01/04, Ur.broj: 04-06-17-4249.</w:t>
      </w:r>
    </w:p>
    <w:p w:rsidRDefault="00F87D03" w:rsidP="00E80621" w:rsidR="00F87D03" w:rsidRPr="008770F0">
      <w:pPr>
        <w:ind w:firstLine="720"/>
        <w:jc w:val="both"/>
        <w:rPr>
          <w:b/>
        </w:rPr>
      </w:pPr>
    </w:p>
    <w:p w:rsidRDefault="00E80621" w:rsidP="00E80621" w:rsidR="00E80621" w:rsidRPr="005634E4">
      <w:pPr>
        <w:ind w:firstLine="720"/>
        <w:jc w:val="both"/>
      </w:pPr>
      <w:r>
        <w:t xml:space="preserve">Temeljem rješenja Visokog trgovačkog suda RH u Zagrebu </w:t>
      </w:r>
      <w:r w:rsidRPr="005634E4">
        <w:t>broj 31-Su-</w:t>
      </w:r>
      <w:r w:rsidR="00F87D03" w:rsidRPr="005634E4">
        <w:t>236/18-3 od 9. ožujka 2018.</w:t>
      </w:r>
      <w:r w:rsidRPr="005634E4">
        <w:t xml:space="preserve"> je određen Trgovački sud u Osijeku kao drugi stvarno nadležni sud, za postupanje u stečajnim predmetima Trgovačkog suda u Zagrebu, te je Trgovački sud u Zagrebu ustupio ovome sudu navedeni stečajni predmet </w:t>
      </w:r>
      <w:r w:rsidR="0006097E" w:rsidRPr="005634E4">
        <w:t xml:space="preserve">dana 10. travnja 2018. </w:t>
      </w:r>
      <w:r w:rsidRPr="005634E4">
        <w:t xml:space="preserve">na daljnji postupak. </w:t>
      </w:r>
    </w:p>
    <w:p w:rsidRDefault="00C9157E" w:rsidP="00905B9F" w:rsidR="00C9157E">
      <w:pPr>
        <w:jc w:val="both"/>
      </w:pPr>
    </w:p>
    <w:p w:rsidRDefault="00905B9F" w:rsidP="00C9157E" w:rsidR="00C4698E">
      <w:pPr>
        <w:ind w:firstLine="708"/>
        <w:jc w:val="both"/>
      </w:pPr>
      <w:r>
        <w:t>U prijedlogu</w:t>
      </w:r>
      <w:r w:rsidR="003C608D">
        <w:t xml:space="preserve"> </w:t>
      </w:r>
      <w:r w:rsidR="001814C7">
        <w:t>FINA n</w:t>
      </w:r>
      <w:r w:rsidR="003C608D">
        <w:t>avodi da na dan</w:t>
      </w:r>
      <w:r>
        <w:t xml:space="preserve"> 18. kolovoza 2017.</w:t>
      </w:r>
      <w:r w:rsidR="00C9157E" w:rsidRPr="00E55087">
        <w:t xml:space="preserve"> dužnik u Očevidniku</w:t>
      </w:r>
      <w:r w:rsidR="00C9157E">
        <w:t xml:space="preserve"> redoslijeda osnova za plaćanje ima ev</w:t>
      </w:r>
      <w:r w:rsidR="001814C7">
        <w:t xml:space="preserve">identirane neizvršene osnove za </w:t>
      </w:r>
      <w:r w:rsidR="00C9157E">
        <w:t xml:space="preserve">plaćanje u neprekinutom razdoblju od </w:t>
      </w:r>
      <w:r w:rsidR="00DD24EA">
        <w:t>120</w:t>
      </w:r>
      <w:r w:rsidR="00C9157E">
        <w:t xml:space="preserve"> dana, u ukupnom iznosu od </w:t>
      </w:r>
      <w:r w:rsidR="00FB46A6">
        <w:t>16.171,77</w:t>
      </w:r>
      <w:r w:rsidR="00C9157E">
        <w:t xml:space="preserve"> kn, u koji iznos je uračunata kamata i naknada FINE za provedbu ovrhe na novčanim sredstvim</w:t>
      </w:r>
      <w:r w:rsidR="00FB46A6">
        <w:t>a dužnika</w:t>
      </w:r>
      <w:r w:rsidR="003C608D">
        <w:t>, te da na dan l8. kolovoz 2017. dužnik u Jedinstvenom registru računa ima otvoren ra</w:t>
      </w:r>
      <w:r w:rsidR="00472FB5">
        <w:t xml:space="preserve">čun i oročena novčana sredstva: HR2324840081104790165 Raiffeisenbank Austria </w:t>
      </w:r>
      <w:r w:rsidR="00C4698E">
        <w:t>d.d. i da ima jednog zaposlenog djelatnika.</w:t>
      </w:r>
    </w:p>
    <w:p w:rsidRDefault="00C4698E" w:rsidP="00C9157E" w:rsidR="00C4698E">
      <w:pPr>
        <w:ind w:firstLine="708"/>
        <w:jc w:val="both"/>
      </w:pPr>
    </w:p>
    <w:p w:rsidRDefault="00C4698E" w:rsidP="00E005B8" w:rsidR="00793E2E">
      <w:pPr>
        <w:ind w:firstLine="708"/>
        <w:jc w:val="both"/>
      </w:pPr>
      <w:r>
        <w:t>Osim</w:t>
      </w:r>
      <w:r w:rsidR="00B5378C">
        <w:t xml:space="preserve"> toga, navodi da </w:t>
      </w:r>
      <w:r w:rsidR="00E1624B">
        <w:t>na temelju čl. 112. st. 5.</w:t>
      </w:r>
      <w:r w:rsidR="00E005B8">
        <w:t xml:space="preserve"> </w:t>
      </w:r>
      <w:r w:rsidR="00E005B8" w:rsidRPr="00305A05">
        <w:t>Stečajnog zakona  („Narodne novine“ br. 71/15. i 104/17. u daljnjem tekstu SZ-a)</w:t>
      </w:r>
      <w:r w:rsidR="00E005B8">
        <w:t xml:space="preserve"> d</w:t>
      </w:r>
      <w:r w:rsidR="00625CB2">
        <w:t>užn</w:t>
      </w:r>
      <w:r w:rsidR="00E1624B">
        <w:t xml:space="preserve">ik na dan </w:t>
      </w:r>
      <w:r w:rsidR="00B5378C">
        <w:t>18. kolovoza 2017.</w:t>
      </w:r>
      <w:r w:rsidR="0049358B">
        <w:t xml:space="preserve"> </w:t>
      </w:r>
      <w:r w:rsidR="00E1624B" w:rsidRPr="00B34666">
        <w:t>godine</w:t>
      </w:r>
      <w:r w:rsidR="00E1624B">
        <w:t xml:space="preserve"> na ime predujma za namirenje troškova stečajnog postupka </w:t>
      </w:r>
      <w:r w:rsidR="00096FC4">
        <w:t xml:space="preserve">ima zaplijenjena novčana sredstva u iznosu od </w:t>
      </w:r>
      <w:r w:rsidR="00B5378C">
        <w:t>5.000,00</w:t>
      </w:r>
      <w:r w:rsidR="00096FC4">
        <w:t xml:space="preserve"> kn.</w:t>
      </w:r>
    </w:p>
    <w:p w:rsidRDefault="00793E2E" w:rsidP="00793E2E" w:rsidR="00793E2E">
      <w:pPr>
        <w:jc w:val="both"/>
      </w:pPr>
    </w:p>
    <w:p w:rsidRDefault="00EC2419" w:rsidP="00EF004E" w:rsidR="00EC2419" w:rsidRPr="00186974">
      <w:pPr>
        <w:ind w:firstLine="708"/>
        <w:jc w:val="both"/>
        <w:rPr>
          <w:b/>
          <w:color w:val="000000"/>
        </w:rPr>
      </w:pPr>
      <w:r>
        <w:rPr>
          <w:color w:val="000000"/>
        </w:rPr>
        <w:t>Sud je utvrdio da je predlagatelj ovlašten za podnošenje predmetnoga prijedloga u skladu s čl. 110. st. 1. SZ</w:t>
      </w:r>
      <w:r w:rsidR="00CF5A9F">
        <w:rPr>
          <w:color w:val="000000"/>
        </w:rPr>
        <w:t>-a</w:t>
      </w:r>
      <w:r>
        <w:rPr>
          <w:color w:val="000000"/>
        </w:rPr>
        <w:t>, te je donio rješenje o pokretanju prethodnog postupka i imenovao privremenog stečajnog upravitelja</w:t>
      </w:r>
      <w:r w:rsidR="007F1583">
        <w:rPr>
          <w:color w:val="000000"/>
        </w:rPr>
        <w:t xml:space="preserve"> sukladno čl. </w:t>
      </w:r>
      <w:r>
        <w:rPr>
          <w:color w:val="000000"/>
        </w:rPr>
        <w:t>115. st. 1. i 2. SZ</w:t>
      </w:r>
      <w:r w:rsidR="00CF5A9F">
        <w:rPr>
          <w:color w:val="000000"/>
        </w:rPr>
        <w:t>-a</w:t>
      </w:r>
      <w:r>
        <w:rPr>
          <w:color w:val="000000"/>
        </w:rPr>
        <w:t xml:space="preserve">, odredio mu dužnosti </w:t>
      </w:r>
      <w:r w:rsidR="007F1583">
        <w:rPr>
          <w:color w:val="000000"/>
        </w:rPr>
        <w:t xml:space="preserve"> sukladno čl. </w:t>
      </w:r>
      <w:r>
        <w:rPr>
          <w:color w:val="000000"/>
        </w:rPr>
        <w:t xml:space="preserve"> 119. st. 2. i 3. SZ</w:t>
      </w:r>
      <w:r w:rsidR="00CF5A9F">
        <w:rPr>
          <w:color w:val="000000"/>
        </w:rPr>
        <w:t>-a</w:t>
      </w:r>
      <w:r>
        <w:rPr>
          <w:color w:val="000000"/>
        </w:rPr>
        <w:t xml:space="preserve"> i zakazao ročište</w:t>
      </w:r>
      <w:r w:rsidR="00EF004E">
        <w:rPr>
          <w:color w:val="000000"/>
        </w:rPr>
        <w:t xml:space="preserve"> radi utvrđivanja</w:t>
      </w:r>
      <w:r w:rsidR="00CA2C1E">
        <w:rPr>
          <w:color w:val="000000"/>
        </w:rPr>
        <w:t xml:space="preserve"> postojanja </w:t>
      </w:r>
      <w:r w:rsidR="00EE6916">
        <w:rPr>
          <w:color w:val="000000"/>
        </w:rPr>
        <w:t xml:space="preserve">pretpostavki za otvaranje </w:t>
      </w:r>
      <w:r w:rsidR="007F1583">
        <w:rPr>
          <w:color w:val="000000"/>
        </w:rPr>
        <w:t>stečajnog</w:t>
      </w:r>
      <w:r w:rsidR="00EE6916">
        <w:rPr>
          <w:color w:val="000000"/>
        </w:rPr>
        <w:t xml:space="preserve"> postupka  </w:t>
      </w:r>
      <w:r w:rsidR="00605210">
        <w:rPr>
          <w:color w:val="000000"/>
        </w:rPr>
        <w:t xml:space="preserve">sukladno </w:t>
      </w:r>
      <w:r w:rsidRPr="005634E4">
        <w:rPr>
          <w:color w:val="000000"/>
        </w:rPr>
        <w:t>čl. 123. i čl. 128. st.1. SZ</w:t>
      </w:r>
      <w:r w:rsidR="00CF5A9F" w:rsidRPr="005634E4">
        <w:rPr>
          <w:color w:val="000000"/>
        </w:rPr>
        <w:t>-a</w:t>
      </w:r>
      <w:r w:rsidRPr="00186974">
        <w:rPr>
          <w:b/>
          <w:color w:val="000000"/>
        </w:rPr>
        <w:t>.</w:t>
      </w:r>
    </w:p>
    <w:p w:rsidRDefault="0085221D" w:rsidP="0085221D" w:rsidR="0085221D" w:rsidRPr="00B37760">
      <w:pPr>
        <w:jc w:val="both"/>
      </w:pPr>
    </w:p>
    <w:p w:rsidRDefault="00EF004E" w:rsidP="00237BFA" w:rsidR="00732816">
      <w:pPr>
        <w:jc w:val="center"/>
      </w:pPr>
      <w:r>
        <w:t xml:space="preserve">U Osijeku. 7. lipnja </w:t>
      </w:r>
      <w:r w:rsidR="00CF5A9F">
        <w:t>2018</w:t>
      </w:r>
      <w:r w:rsidR="00732816" w:rsidRPr="00B37760">
        <w:t>.</w:t>
      </w:r>
    </w:p>
    <w:p w:rsidRDefault="00237BFA" w:rsidP="00F41843" w:rsidR="00237BFA"/>
    <w:p w:rsidRDefault="00186974" w:rsidP="00186974" w:rsidR="00186974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186974" w:rsidP="00186974" w:rsidR="00186974">
      <w:pPr>
        <w:pStyle w:val="Tijeloteksta"/>
        <w:jc w:val="left"/>
      </w:pPr>
      <w:r>
        <w:t xml:space="preserve">Sanja Ban                                                                                                    Gordana Njari   </w:t>
      </w:r>
    </w:p>
    <w:p w:rsidRDefault="00186974" w:rsidP="00732816" w:rsidR="00186974" w:rsidRPr="00B37760">
      <w:pPr>
        <w:jc w:val="both"/>
      </w:pPr>
    </w:p>
    <w:p w:rsidRDefault="00732816" w:rsidP="00732816" w:rsidR="00013582" w:rsidRPr="00186974">
      <w:pPr>
        <w:jc w:val="both"/>
      </w:pP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  <w:t xml:space="preserve"> </w:t>
      </w:r>
    </w:p>
    <w:p w:rsidRDefault="00E43F08" w:rsidP="0085221D" w:rsidR="0085221D" w:rsidRPr="00B37760">
      <w:pPr>
        <w:jc w:val="both"/>
      </w:pPr>
      <w:r>
        <w:rPr>
          <w:color w:val="000000"/>
        </w:rPr>
        <w:t>UPUTA</w:t>
      </w:r>
      <w:r w:rsidR="0085221D" w:rsidRPr="00B37760">
        <w:rPr>
          <w:color w:val="000000"/>
        </w:rPr>
        <w:t xml:space="preserve"> O PRAVNOM LIJEKU: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Protiv ovoga rješenja nije dopuštena posebna žalba (čl. 115. st. 1. SZ-a).</w:t>
      </w:r>
    </w:p>
    <w:p w:rsidRDefault="0085221D" w:rsidP="0085221D" w:rsidR="0085221D" w:rsidRPr="00B37760">
      <w:pPr>
        <w:jc w:val="both"/>
      </w:pPr>
    </w:p>
    <w:p w:rsidRDefault="006A3B0B" w:rsidP="0085221D" w:rsidR="006A3B0B" w:rsidRPr="00B37760">
      <w:pPr>
        <w:jc w:val="both"/>
      </w:pPr>
    </w:p>
    <w:p w:rsidRDefault="0085221D" w:rsidP="0085221D" w:rsidR="0085221D">
      <w:pPr>
        <w:jc w:val="both"/>
        <w:rPr>
          <w:color w:val="000000"/>
        </w:rPr>
      </w:pPr>
      <w:r w:rsidRPr="00B37760">
        <w:rPr>
          <w:color w:val="000000"/>
        </w:rPr>
        <w:t>D N A :</w:t>
      </w:r>
    </w:p>
    <w:p w:rsidRDefault="00186974" w:rsidP="00186974" w:rsidR="00186974">
      <w:pPr>
        <w:jc w:val="both"/>
      </w:pPr>
    </w:p>
    <w:p w:rsidRDefault="00186974" w:rsidP="00186974" w:rsidR="00186974">
      <w:pPr>
        <w:jc w:val="both"/>
      </w:pPr>
      <w:r>
        <w:t>1.</w:t>
      </w:r>
      <w:r>
        <w:tab/>
        <w:t>Predlagatelj- FINA Regionalni centar</w:t>
      </w:r>
      <w:r w:rsidR="008773BE">
        <w:t xml:space="preserve"> Zagreb                                                </w:t>
      </w:r>
    </w:p>
    <w:p w:rsidRDefault="00186974" w:rsidP="00186974" w:rsidR="00341A8B">
      <w:pPr>
        <w:jc w:val="both"/>
      </w:pPr>
      <w:r>
        <w:t>2.</w:t>
      </w:r>
      <w:r>
        <w:tab/>
        <w:t xml:space="preserve">Dužnik – </w:t>
      </w:r>
      <w:r w:rsidR="00341A8B">
        <w:t xml:space="preserve">DVA PAPIRA d.o.o. Zagreb, Glogovečka 4  </w:t>
      </w:r>
    </w:p>
    <w:p w:rsidRDefault="00186974" w:rsidP="00186974" w:rsidR="00186974">
      <w:pPr>
        <w:jc w:val="both"/>
      </w:pPr>
      <w:r>
        <w:t>3.</w:t>
      </w:r>
      <w:r>
        <w:tab/>
        <w:t>Privremeni stečajni upr</w:t>
      </w:r>
      <w:r w:rsidR="008773BE">
        <w:t xml:space="preserve">avitelj </w:t>
      </w:r>
    </w:p>
    <w:p w:rsidRDefault="00186974" w:rsidP="00186974" w:rsidR="00186974">
      <w:pPr>
        <w:jc w:val="both"/>
      </w:pPr>
      <w:r>
        <w:t>4.</w:t>
      </w:r>
      <w:r>
        <w:tab/>
        <w:t>zz dužnika</w:t>
      </w:r>
      <w:r w:rsidR="00034D70">
        <w:t xml:space="preserve"> Marko Šlopar, Zagreb, Glogovečka 4       </w:t>
      </w:r>
    </w:p>
    <w:p w:rsidRDefault="008773BE" w:rsidP="00186974" w:rsidR="00186974">
      <w:pPr>
        <w:jc w:val="both"/>
      </w:pPr>
      <w:r>
        <w:t>5</w:t>
      </w:r>
      <w:r w:rsidR="00186974">
        <w:tab/>
        <w:t xml:space="preserve">e-oglasna ploča </w:t>
      </w:r>
      <w:r w:rsidR="0065669D">
        <w:t>uz prijedlog</w:t>
      </w:r>
    </w:p>
    <w:p w:rsidRDefault="008773BE" w:rsidP="00186974" w:rsidR="00186974">
      <w:pPr>
        <w:jc w:val="both"/>
      </w:pPr>
      <w:r>
        <w:t>6</w:t>
      </w:r>
      <w:r w:rsidR="00237BFA">
        <w:tab/>
        <w:t>R 12/7</w:t>
      </w:r>
    </w:p>
    <w:sectPr w:rsidSect="00606835" w:rsidR="00186974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6F7E" w:rsidR="00886F7E">
      <w:r>
        <w:separator/>
      </w:r>
    </w:p>
  </w:endnote>
  <w:endnote w:id="0" w:type="continuationSeparator">
    <w:p w:rsidRDefault="00886F7E" w:rsidR="00886F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6F7E" w:rsidR="00886F7E">
      <w:r>
        <w:separator/>
      </w:r>
    </w:p>
  </w:footnote>
  <w:footnote w:id="0" w:type="continuationSeparator">
    <w:p w:rsidRDefault="00886F7E" w:rsidR="00886F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6643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184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A51078" w:rsidR="00A51078" w:rsidRPr="00341A8B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41A8B" w:rsidRPr="00341A8B">
      <w:t>3 St-567/18-4</w:t>
    </w:r>
  </w:p>
  <w:p w:rsidRDefault="00546D11" w:rsidP="00B10FAD" w:rsidR="00546D11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8B4ADE"/>
    <w:multiLevelType w:val="hybridMultilevel"/>
    <w:tmpl w:val="88524DA2"/>
    <w:lvl w:tplc="F8BCE422" w:ilvl="0">
      <w:start w:val="1"/>
      <w:numFmt w:val="decimal"/>
      <w:lvlText w:val="%1."/>
      <w:lvlJc w:val="left"/>
      <w:pPr>
        <w:ind w:hanging="360" w:left="1328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2048"/>
      </w:pPr>
    </w:lvl>
    <w:lvl w:tentative="true" w:tplc="041A001B" w:ilvl="2">
      <w:start w:val="1"/>
      <w:numFmt w:val="lowerRoman"/>
      <w:lvlText w:val="%3."/>
      <w:lvlJc w:val="right"/>
      <w:pPr>
        <w:ind w:hanging="180" w:left="2768"/>
      </w:pPr>
    </w:lvl>
    <w:lvl w:tentative="true" w:tplc="041A000F" w:ilvl="3">
      <w:start w:val="1"/>
      <w:numFmt w:val="decimal"/>
      <w:lvlText w:val="%4."/>
      <w:lvlJc w:val="left"/>
      <w:pPr>
        <w:ind w:hanging="360" w:left="3488"/>
      </w:pPr>
    </w:lvl>
    <w:lvl w:tentative="true" w:tplc="041A0019" w:ilvl="4">
      <w:start w:val="1"/>
      <w:numFmt w:val="lowerLetter"/>
      <w:lvlText w:val="%5."/>
      <w:lvlJc w:val="left"/>
      <w:pPr>
        <w:ind w:hanging="360" w:left="4208"/>
      </w:pPr>
    </w:lvl>
    <w:lvl w:tentative="true" w:tplc="041A001B" w:ilvl="5">
      <w:start w:val="1"/>
      <w:numFmt w:val="lowerRoman"/>
      <w:lvlText w:val="%6."/>
      <w:lvlJc w:val="right"/>
      <w:pPr>
        <w:ind w:hanging="180" w:left="4928"/>
      </w:pPr>
    </w:lvl>
    <w:lvl w:tentative="true" w:tplc="041A000F" w:ilvl="6">
      <w:start w:val="1"/>
      <w:numFmt w:val="decimal"/>
      <w:lvlText w:val="%7."/>
      <w:lvlJc w:val="left"/>
      <w:pPr>
        <w:ind w:hanging="360" w:left="5648"/>
      </w:pPr>
    </w:lvl>
    <w:lvl w:tentative="true" w:tplc="041A0019" w:ilvl="7">
      <w:start w:val="1"/>
      <w:numFmt w:val="lowerLetter"/>
      <w:lvlText w:val="%8."/>
      <w:lvlJc w:val="left"/>
      <w:pPr>
        <w:ind w:hanging="360" w:left="6368"/>
      </w:pPr>
    </w:lvl>
    <w:lvl w:tentative="true" w:tplc="041A001B" w:ilvl="8">
      <w:start w:val="1"/>
      <w:numFmt w:val="lowerRoman"/>
      <w:lvlText w:val="%9."/>
      <w:lvlJc w:val="right"/>
      <w:pPr>
        <w:ind w:hanging="180" w:left="7088"/>
      </w:pPr>
    </w:lvl>
  </w:abstractNum>
  <w:abstractNum w:abstractNumId="1">
    <w:nsid w:val="067450AE"/>
    <w:multiLevelType w:val="hybridMultilevel"/>
    <w:tmpl w:val="EF4AAE72"/>
    <w:lvl w:tplc="C3F0499A" w:ilvl="0">
      <w:start w:val="1"/>
      <w:numFmt w:val="upperRoman"/>
      <w:lvlText w:val="%1."/>
      <w:lvlJc w:val="left"/>
      <w:pPr>
        <w:ind w:hanging="720" w:left="1426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786"/>
      </w:pPr>
    </w:lvl>
    <w:lvl w:tentative="true" w:tplc="041A001B" w:ilvl="2">
      <w:start w:val="1"/>
      <w:numFmt w:val="lowerRoman"/>
      <w:lvlText w:val="%3."/>
      <w:lvlJc w:val="right"/>
      <w:pPr>
        <w:ind w:hanging="180" w:left="2506"/>
      </w:pPr>
    </w:lvl>
    <w:lvl w:tentative="true" w:tplc="041A000F" w:ilvl="3">
      <w:start w:val="1"/>
      <w:numFmt w:val="decimal"/>
      <w:lvlText w:val="%4."/>
      <w:lvlJc w:val="left"/>
      <w:pPr>
        <w:ind w:hanging="360" w:left="3226"/>
      </w:pPr>
    </w:lvl>
    <w:lvl w:tentative="true" w:tplc="041A0019" w:ilvl="4">
      <w:start w:val="1"/>
      <w:numFmt w:val="lowerLetter"/>
      <w:lvlText w:val="%5."/>
      <w:lvlJc w:val="left"/>
      <w:pPr>
        <w:ind w:hanging="360" w:left="3946"/>
      </w:pPr>
    </w:lvl>
    <w:lvl w:tentative="true" w:tplc="041A001B" w:ilvl="5">
      <w:start w:val="1"/>
      <w:numFmt w:val="lowerRoman"/>
      <w:lvlText w:val="%6."/>
      <w:lvlJc w:val="right"/>
      <w:pPr>
        <w:ind w:hanging="180" w:left="4666"/>
      </w:pPr>
    </w:lvl>
    <w:lvl w:tentative="true" w:tplc="041A000F" w:ilvl="6">
      <w:start w:val="1"/>
      <w:numFmt w:val="decimal"/>
      <w:lvlText w:val="%7."/>
      <w:lvlJc w:val="left"/>
      <w:pPr>
        <w:ind w:hanging="360" w:left="5386"/>
      </w:pPr>
    </w:lvl>
    <w:lvl w:tentative="true" w:tplc="041A0019" w:ilvl="7">
      <w:start w:val="1"/>
      <w:numFmt w:val="lowerLetter"/>
      <w:lvlText w:val="%8."/>
      <w:lvlJc w:val="left"/>
      <w:pPr>
        <w:ind w:hanging="360" w:left="6106"/>
      </w:pPr>
    </w:lvl>
    <w:lvl w:tentative="true" w:tplc="041A001B" w:ilvl="8">
      <w:start w:val="1"/>
      <w:numFmt w:val="lowerRoman"/>
      <w:lvlText w:val="%9."/>
      <w:lvlJc w:val="right"/>
      <w:pPr>
        <w:ind w:hanging="180" w:left="6826"/>
      </w:pPr>
    </w:lvl>
  </w:abstractNum>
  <w:abstractNum w:abstractNumId="2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AC9401A"/>
    <w:multiLevelType w:val="hybridMultilevel"/>
    <w:tmpl w:val="AFACFEEA"/>
    <w:lvl w:tplc="C7243946" w:ilvl="0">
      <w:start w:val="25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FF64D88"/>
    <w:multiLevelType w:val="hybridMultilevel"/>
    <w:tmpl w:val="32545074"/>
    <w:lvl w:tplc="DAEC3582" w:ilvl="0">
      <w:start w:val="12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31A6074"/>
    <w:multiLevelType w:val="hybridMultilevel"/>
    <w:tmpl w:val="C174384E"/>
    <w:lvl w:tplc="F294BC5C" w:ilvl="0">
      <w:start w:val="6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2231CB"/>
    <w:multiLevelType w:val="hybridMultilevel"/>
    <w:tmpl w:val="3FA643A8"/>
    <w:lvl w:tplc="C5C229AE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7794E3F"/>
    <w:multiLevelType w:val="hybridMultilevel"/>
    <w:tmpl w:val="80C44742"/>
    <w:lvl w:tplc="A9B05796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595159D"/>
    <w:multiLevelType w:val="hybridMultilevel"/>
    <w:tmpl w:val="79FE7A24"/>
    <w:lvl w:tplc="07F20D9C" w:ilvl="0">
      <w:start w:val="7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FBE73FF"/>
    <w:multiLevelType w:val="hybridMultilevel"/>
    <w:tmpl w:val="5EA20A70"/>
    <w:lvl w:tplc="3F2AA3E6" w:ilvl="0">
      <w:start w:val="8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2EB490D"/>
    <w:multiLevelType w:val="hybridMultilevel"/>
    <w:tmpl w:val="1ADCBA24"/>
    <w:lvl w:tplc="7A6ACC60" w:ilvl="0">
      <w:start w:val="17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7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8">
    <w:nsid w:val="64E45AE4"/>
    <w:multiLevelType w:val="hybridMultilevel"/>
    <w:tmpl w:val="6096BB00"/>
    <w:lvl w:tplc="FDBE0830" w:ilvl="0">
      <w:start w:val="14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20">
    <w:nsid w:val="71E52FE6"/>
    <w:multiLevelType w:val="hybridMultilevel"/>
    <w:tmpl w:val="D05C111E"/>
    <w:lvl w:tplc="A6CEC3F2" w:ilvl="0">
      <w:start w:val="4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7"/>
  </w:num>
  <w:num w:numId="2">
    <w:abstractNumId w:val="19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10"/>
  </w:num>
  <w:num w:numId="13">
    <w:abstractNumId w:val="13"/>
  </w:num>
  <w:num w:numId="14">
    <w:abstractNumId w:val="14"/>
  </w:num>
  <w:num w:numId="15">
    <w:abstractNumId w:val="18"/>
  </w:num>
  <w:num w:numId="16">
    <w:abstractNumId w:val="20"/>
  </w:num>
  <w:num w:numId="17">
    <w:abstractNumId w:val="15"/>
  </w:num>
  <w:num w:numId="18">
    <w:abstractNumId w:val="5"/>
  </w:num>
  <w:num w:numId="19">
    <w:abstractNumId w:val="11"/>
  </w:num>
  <w:num w:numId="20">
    <w:abstractNumId w:val="0"/>
  </w:num>
  <w:num w:numId="21">
    <w:abstractNumId w:val="1"/>
  </w:num>
  <w:num w:numId="2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07E1A"/>
    <w:rsid w:val="00010A01"/>
    <w:rsid w:val="00010F89"/>
    <w:rsid w:val="00012505"/>
    <w:rsid w:val="00013582"/>
    <w:rsid w:val="00013A9E"/>
    <w:rsid w:val="00014B0E"/>
    <w:rsid w:val="00014FBE"/>
    <w:rsid w:val="0001545D"/>
    <w:rsid w:val="00017DD7"/>
    <w:rsid w:val="000201CE"/>
    <w:rsid w:val="00020A8B"/>
    <w:rsid w:val="00022DEB"/>
    <w:rsid w:val="00022E72"/>
    <w:rsid w:val="000245F1"/>
    <w:rsid w:val="0002580E"/>
    <w:rsid w:val="00025F64"/>
    <w:rsid w:val="00026F5E"/>
    <w:rsid w:val="0003012B"/>
    <w:rsid w:val="000303CB"/>
    <w:rsid w:val="00033093"/>
    <w:rsid w:val="000342C5"/>
    <w:rsid w:val="00034D70"/>
    <w:rsid w:val="000350A4"/>
    <w:rsid w:val="000409D9"/>
    <w:rsid w:val="00045111"/>
    <w:rsid w:val="00045B24"/>
    <w:rsid w:val="00047237"/>
    <w:rsid w:val="0004776D"/>
    <w:rsid w:val="00047817"/>
    <w:rsid w:val="00052F17"/>
    <w:rsid w:val="00054EB8"/>
    <w:rsid w:val="000561D9"/>
    <w:rsid w:val="00056EA5"/>
    <w:rsid w:val="0006097E"/>
    <w:rsid w:val="00062554"/>
    <w:rsid w:val="000657B0"/>
    <w:rsid w:val="00065D96"/>
    <w:rsid w:val="000674A5"/>
    <w:rsid w:val="0006753C"/>
    <w:rsid w:val="00071489"/>
    <w:rsid w:val="000734E6"/>
    <w:rsid w:val="00073899"/>
    <w:rsid w:val="00073D67"/>
    <w:rsid w:val="0007433D"/>
    <w:rsid w:val="00074DAD"/>
    <w:rsid w:val="00075B92"/>
    <w:rsid w:val="000760D8"/>
    <w:rsid w:val="000772B7"/>
    <w:rsid w:val="000807FA"/>
    <w:rsid w:val="00080CCB"/>
    <w:rsid w:val="00082607"/>
    <w:rsid w:val="00082BE6"/>
    <w:rsid w:val="0008385F"/>
    <w:rsid w:val="00083D2D"/>
    <w:rsid w:val="00084B37"/>
    <w:rsid w:val="000900DB"/>
    <w:rsid w:val="00090344"/>
    <w:rsid w:val="000903DB"/>
    <w:rsid w:val="00090BC8"/>
    <w:rsid w:val="0009186F"/>
    <w:rsid w:val="00091C60"/>
    <w:rsid w:val="00093500"/>
    <w:rsid w:val="0009540B"/>
    <w:rsid w:val="00096FC4"/>
    <w:rsid w:val="00097240"/>
    <w:rsid w:val="00097321"/>
    <w:rsid w:val="000A15BF"/>
    <w:rsid w:val="000A1632"/>
    <w:rsid w:val="000A1CE6"/>
    <w:rsid w:val="000A2BA1"/>
    <w:rsid w:val="000A389B"/>
    <w:rsid w:val="000A3977"/>
    <w:rsid w:val="000A3E11"/>
    <w:rsid w:val="000A648E"/>
    <w:rsid w:val="000A67FA"/>
    <w:rsid w:val="000B075B"/>
    <w:rsid w:val="000B117B"/>
    <w:rsid w:val="000B1FC5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41A"/>
    <w:rsid w:val="000D4DAF"/>
    <w:rsid w:val="000D55A8"/>
    <w:rsid w:val="000D67AE"/>
    <w:rsid w:val="000D6F69"/>
    <w:rsid w:val="000D7671"/>
    <w:rsid w:val="000D7898"/>
    <w:rsid w:val="000D78BC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2BA"/>
    <w:rsid w:val="000F7CEF"/>
    <w:rsid w:val="000F7D1E"/>
    <w:rsid w:val="00102146"/>
    <w:rsid w:val="00105A24"/>
    <w:rsid w:val="001066A1"/>
    <w:rsid w:val="00107267"/>
    <w:rsid w:val="00110D41"/>
    <w:rsid w:val="00113ADF"/>
    <w:rsid w:val="00113C62"/>
    <w:rsid w:val="001153EE"/>
    <w:rsid w:val="00115C87"/>
    <w:rsid w:val="00116CBA"/>
    <w:rsid w:val="001175E5"/>
    <w:rsid w:val="00117693"/>
    <w:rsid w:val="00121D34"/>
    <w:rsid w:val="00121EAD"/>
    <w:rsid w:val="00122077"/>
    <w:rsid w:val="00123360"/>
    <w:rsid w:val="00123B55"/>
    <w:rsid w:val="00124213"/>
    <w:rsid w:val="001252C0"/>
    <w:rsid w:val="001256B4"/>
    <w:rsid w:val="00126AEC"/>
    <w:rsid w:val="00130CE0"/>
    <w:rsid w:val="0013197A"/>
    <w:rsid w:val="00134924"/>
    <w:rsid w:val="00134BCA"/>
    <w:rsid w:val="00136F12"/>
    <w:rsid w:val="001375A0"/>
    <w:rsid w:val="0013787F"/>
    <w:rsid w:val="0014118E"/>
    <w:rsid w:val="00141772"/>
    <w:rsid w:val="00144D3E"/>
    <w:rsid w:val="0015031F"/>
    <w:rsid w:val="00151867"/>
    <w:rsid w:val="00151980"/>
    <w:rsid w:val="001521A5"/>
    <w:rsid w:val="00152649"/>
    <w:rsid w:val="0015543C"/>
    <w:rsid w:val="00156575"/>
    <w:rsid w:val="0015748B"/>
    <w:rsid w:val="001578ED"/>
    <w:rsid w:val="00160291"/>
    <w:rsid w:val="00161440"/>
    <w:rsid w:val="001618B4"/>
    <w:rsid w:val="00165A1B"/>
    <w:rsid w:val="00165F6E"/>
    <w:rsid w:val="00166D03"/>
    <w:rsid w:val="0017144B"/>
    <w:rsid w:val="0017457D"/>
    <w:rsid w:val="001752DE"/>
    <w:rsid w:val="00175618"/>
    <w:rsid w:val="00176574"/>
    <w:rsid w:val="0017746A"/>
    <w:rsid w:val="00180434"/>
    <w:rsid w:val="0018135D"/>
    <w:rsid w:val="001814C7"/>
    <w:rsid w:val="00181578"/>
    <w:rsid w:val="0018193E"/>
    <w:rsid w:val="00181C61"/>
    <w:rsid w:val="001821E7"/>
    <w:rsid w:val="00183590"/>
    <w:rsid w:val="00186974"/>
    <w:rsid w:val="00186DB8"/>
    <w:rsid w:val="001879BB"/>
    <w:rsid w:val="001910C6"/>
    <w:rsid w:val="001921AA"/>
    <w:rsid w:val="00193C26"/>
    <w:rsid w:val="00194143"/>
    <w:rsid w:val="00194DCF"/>
    <w:rsid w:val="00194EE6"/>
    <w:rsid w:val="001954F6"/>
    <w:rsid w:val="00195D1D"/>
    <w:rsid w:val="001963AF"/>
    <w:rsid w:val="00196B2A"/>
    <w:rsid w:val="00196E9C"/>
    <w:rsid w:val="00197385"/>
    <w:rsid w:val="001A10F2"/>
    <w:rsid w:val="001A1492"/>
    <w:rsid w:val="001A16DE"/>
    <w:rsid w:val="001A2221"/>
    <w:rsid w:val="001A4272"/>
    <w:rsid w:val="001A60E5"/>
    <w:rsid w:val="001A619E"/>
    <w:rsid w:val="001B1AAC"/>
    <w:rsid w:val="001B22AA"/>
    <w:rsid w:val="001B33F4"/>
    <w:rsid w:val="001B4F31"/>
    <w:rsid w:val="001C036B"/>
    <w:rsid w:val="001C1AEF"/>
    <w:rsid w:val="001C4331"/>
    <w:rsid w:val="001C5920"/>
    <w:rsid w:val="001C612D"/>
    <w:rsid w:val="001C6991"/>
    <w:rsid w:val="001C7342"/>
    <w:rsid w:val="001C7AF8"/>
    <w:rsid w:val="001D0270"/>
    <w:rsid w:val="001D1D56"/>
    <w:rsid w:val="001D3B07"/>
    <w:rsid w:val="001D5CC3"/>
    <w:rsid w:val="001D65A9"/>
    <w:rsid w:val="001E12BE"/>
    <w:rsid w:val="001E2409"/>
    <w:rsid w:val="001E336C"/>
    <w:rsid w:val="001E3CEB"/>
    <w:rsid w:val="001E48A2"/>
    <w:rsid w:val="001E53C8"/>
    <w:rsid w:val="001E6626"/>
    <w:rsid w:val="001E6E23"/>
    <w:rsid w:val="001F0363"/>
    <w:rsid w:val="001F07BF"/>
    <w:rsid w:val="001F104C"/>
    <w:rsid w:val="001F205A"/>
    <w:rsid w:val="001F2BBA"/>
    <w:rsid w:val="001F2D81"/>
    <w:rsid w:val="001F4357"/>
    <w:rsid w:val="001F4FE5"/>
    <w:rsid w:val="001F564E"/>
    <w:rsid w:val="002009C8"/>
    <w:rsid w:val="0020272D"/>
    <w:rsid w:val="00203168"/>
    <w:rsid w:val="00203F05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896"/>
    <w:rsid w:val="00216B57"/>
    <w:rsid w:val="00216CE7"/>
    <w:rsid w:val="00216F4F"/>
    <w:rsid w:val="002172D7"/>
    <w:rsid w:val="00217F89"/>
    <w:rsid w:val="0022090B"/>
    <w:rsid w:val="0022332E"/>
    <w:rsid w:val="002236E2"/>
    <w:rsid w:val="00223BEF"/>
    <w:rsid w:val="00225473"/>
    <w:rsid w:val="00226B3F"/>
    <w:rsid w:val="0023004B"/>
    <w:rsid w:val="00230931"/>
    <w:rsid w:val="00231023"/>
    <w:rsid w:val="00231856"/>
    <w:rsid w:val="00231B0A"/>
    <w:rsid w:val="00231DF8"/>
    <w:rsid w:val="002322CA"/>
    <w:rsid w:val="00233BDE"/>
    <w:rsid w:val="00234EAF"/>
    <w:rsid w:val="002370B4"/>
    <w:rsid w:val="002374B2"/>
    <w:rsid w:val="00237AB3"/>
    <w:rsid w:val="00237BFA"/>
    <w:rsid w:val="002400AA"/>
    <w:rsid w:val="00241003"/>
    <w:rsid w:val="00243FDA"/>
    <w:rsid w:val="002461B7"/>
    <w:rsid w:val="00246600"/>
    <w:rsid w:val="0024736E"/>
    <w:rsid w:val="00247478"/>
    <w:rsid w:val="00250324"/>
    <w:rsid w:val="00250DCF"/>
    <w:rsid w:val="00250FFC"/>
    <w:rsid w:val="002540FD"/>
    <w:rsid w:val="00257E9B"/>
    <w:rsid w:val="00260815"/>
    <w:rsid w:val="0026217E"/>
    <w:rsid w:val="00262765"/>
    <w:rsid w:val="002629E6"/>
    <w:rsid w:val="00262A35"/>
    <w:rsid w:val="00262F86"/>
    <w:rsid w:val="00273B2E"/>
    <w:rsid w:val="00273B39"/>
    <w:rsid w:val="00276BE9"/>
    <w:rsid w:val="00277003"/>
    <w:rsid w:val="00277609"/>
    <w:rsid w:val="002811C3"/>
    <w:rsid w:val="0028153C"/>
    <w:rsid w:val="00282E30"/>
    <w:rsid w:val="00283795"/>
    <w:rsid w:val="00283FBB"/>
    <w:rsid w:val="0028465E"/>
    <w:rsid w:val="00284E3F"/>
    <w:rsid w:val="00287A18"/>
    <w:rsid w:val="00292064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4D6D"/>
    <w:rsid w:val="002A66B4"/>
    <w:rsid w:val="002A6F23"/>
    <w:rsid w:val="002B0DAF"/>
    <w:rsid w:val="002B1362"/>
    <w:rsid w:val="002B18B1"/>
    <w:rsid w:val="002B277C"/>
    <w:rsid w:val="002B32C7"/>
    <w:rsid w:val="002B4168"/>
    <w:rsid w:val="002B4316"/>
    <w:rsid w:val="002C0ED9"/>
    <w:rsid w:val="002C309E"/>
    <w:rsid w:val="002C3A38"/>
    <w:rsid w:val="002C46EC"/>
    <w:rsid w:val="002C496F"/>
    <w:rsid w:val="002C4CC9"/>
    <w:rsid w:val="002C5124"/>
    <w:rsid w:val="002C5792"/>
    <w:rsid w:val="002D4076"/>
    <w:rsid w:val="002D50AA"/>
    <w:rsid w:val="002D60E0"/>
    <w:rsid w:val="002E2327"/>
    <w:rsid w:val="002E32F1"/>
    <w:rsid w:val="002E4945"/>
    <w:rsid w:val="002E51A1"/>
    <w:rsid w:val="002E67D0"/>
    <w:rsid w:val="002E741D"/>
    <w:rsid w:val="002F2EA0"/>
    <w:rsid w:val="002F3A45"/>
    <w:rsid w:val="002F48B0"/>
    <w:rsid w:val="002F6466"/>
    <w:rsid w:val="00301F53"/>
    <w:rsid w:val="00303420"/>
    <w:rsid w:val="0030624E"/>
    <w:rsid w:val="00306615"/>
    <w:rsid w:val="0031019E"/>
    <w:rsid w:val="00310BB4"/>
    <w:rsid w:val="00310F77"/>
    <w:rsid w:val="00311577"/>
    <w:rsid w:val="00311641"/>
    <w:rsid w:val="0031187E"/>
    <w:rsid w:val="003145BD"/>
    <w:rsid w:val="00315D49"/>
    <w:rsid w:val="0031631F"/>
    <w:rsid w:val="00320AFB"/>
    <w:rsid w:val="0032279A"/>
    <w:rsid w:val="003273A5"/>
    <w:rsid w:val="00327789"/>
    <w:rsid w:val="00330D15"/>
    <w:rsid w:val="003310B6"/>
    <w:rsid w:val="00331161"/>
    <w:rsid w:val="00333978"/>
    <w:rsid w:val="00341A8B"/>
    <w:rsid w:val="003424FF"/>
    <w:rsid w:val="00342932"/>
    <w:rsid w:val="00345532"/>
    <w:rsid w:val="00345B31"/>
    <w:rsid w:val="00345BCD"/>
    <w:rsid w:val="00345E8F"/>
    <w:rsid w:val="003462CE"/>
    <w:rsid w:val="00347532"/>
    <w:rsid w:val="00351B43"/>
    <w:rsid w:val="0035291B"/>
    <w:rsid w:val="003529E9"/>
    <w:rsid w:val="00354DDB"/>
    <w:rsid w:val="003559E6"/>
    <w:rsid w:val="00355D91"/>
    <w:rsid w:val="00356E09"/>
    <w:rsid w:val="0035711D"/>
    <w:rsid w:val="003576DA"/>
    <w:rsid w:val="0036126D"/>
    <w:rsid w:val="003618B3"/>
    <w:rsid w:val="00362003"/>
    <w:rsid w:val="00365E87"/>
    <w:rsid w:val="00366030"/>
    <w:rsid w:val="00366334"/>
    <w:rsid w:val="0037380B"/>
    <w:rsid w:val="00373D70"/>
    <w:rsid w:val="0037417F"/>
    <w:rsid w:val="0037428D"/>
    <w:rsid w:val="00374643"/>
    <w:rsid w:val="003751E5"/>
    <w:rsid w:val="0037659F"/>
    <w:rsid w:val="003818D8"/>
    <w:rsid w:val="00382E90"/>
    <w:rsid w:val="0038778C"/>
    <w:rsid w:val="00387D42"/>
    <w:rsid w:val="00392066"/>
    <w:rsid w:val="00393F14"/>
    <w:rsid w:val="0039407D"/>
    <w:rsid w:val="00394C6C"/>
    <w:rsid w:val="00397F89"/>
    <w:rsid w:val="003A1B4C"/>
    <w:rsid w:val="003A248A"/>
    <w:rsid w:val="003A44A6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40A3"/>
    <w:rsid w:val="003C608D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D6771"/>
    <w:rsid w:val="003D67EF"/>
    <w:rsid w:val="003E2666"/>
    <w:rsid w:val="003E27D3"/>
    <w:rsid w:val="003E2ED8"/>
    <w:rsid w:val="003E3C7B"/>
    <w:rsid w:val="003E3E14"/>
    <w:rsid w:val="003E3FF7"/>
    <w:rsid w:val="003E4C42"/>
    <w:rsid w:val="003E7017"/>
    <w:rsid w:val="003F451F"/>
    <w:rsid w:val="003F47BC"/>
    <w:rsid w:val="003F686D"/>
    <w:rsid w:val="0040025C"/>
    <w:rsid w:val="004024B4"/>
    <w:rsid w:val="0040305A"/>
    <w:rsid w:val="004033D3"/>
    <w:rsid w:val="00404318"/>
    <w:rsid w:val="00404742"/>
    <w:rsid w:val="0040496C"/>
    <w:rsid w:val="00404CD2"/>
    <w:rsid w:val="004121FD"/>
    <w:rsid w:val="00412468"/>
    <w:rsid w:val="004134BC"/>
    <w:rsid w:val="004147E9"/>
    <w:rsid w:val="004166D4"/>
    <w:rsid w:val="0041765F"/>
    <w:rsid w:val="00421F42"/>
    <w:rsid w:val="004252C3"/>
    <w:rsid w:val="0042546B"/>
    <w:rsid w:val="00426521"/>
    <w:rsid w:val="00426D7B"/>
    <w:rsid w:val="0042760E"/>
    <w:rsid w:val="0043157D"/>
    <w:rsid w:val="004339CE"/>
    <w:rsid w:val="00433C94"/>
    <w:rsid w:val="00435DE7"/>
    <w:rsid w:val="004378B5"/>
    <w:rsid w:val="00437F2E"/>
    <w:rsid w:val="0044219E"/>
    <w:rsid w:val="00442D99"/>
    <w:rsid w:val="004458F1"/>
    <w:rsid w:val="00445A40"/>
    <w:rsid w:val="00446E1B"/>
    <w:rsid w:val="00447EAD"/>
    <w:rsid w:val="00450039"/>
    <w:rsid w:val="004505D5"/>
    <w:rsid w:val="00450BD1"/>
    <w:rsid w:val="00451186"/>
    <w:rsid w:val="00453517"/>
    <w:rsid w:val="00454636"/>
    <w:rsid w:val="00454D36"/>
    <w:rsid w:val="004603BA"/>
    <w:rsid w:val="00461150"/>
    <w:rsid w:val="004612A3"/>
    <w:rsid w:val="004650A2"/>
    <w:rsid w:val="00465C43"/>
    <w:rsid w:val="0046678C"/>
    <w:rsid w:val="004669F1"/>
    <w:rsid w:val="004673E8"/>
    <w:rsid w:val="004675A8"/>
    <w:rsid w:val="00467C55"/>
    <w:rsid w:val="004717FF"/>
    <w:rsid w:val="004728FD"/>
    <w:rsid w:val="00472FB5"/>
    <w:rsid w:val="0047338B"/>
    <w:rsid w:val="00475155"/>
    <w:rsid w:val="0047589D"/>
    <w:rsid w:val="004766DB"/>
    <w:rsid w:val="00477081"/>
    <w:rsid w:val="004779CF"/>
    <w:rsid w:val="004804E4"/>
    <w:rsid w:val="00481614"/>
    <w:rsid w:val="0048364F"/>
    <w:rsid w:val="00486204"/>
    <w:rsid w:val="00486C17"/>
    <w:rsid w:val="0048705B"/>
    <w:rsid w:val="0048746B"/>
    <w:rsid w:val="004913E6"/>
    <w:rsid w:val="004923F8"/>
    <w:rsid w:val="0049358B"/>
    <w:rsid w:val="00496141"/>
    <w:rsid w:val="00497E7B"/>
    <w:rsid w:val="004A201E"/>
    <w:rsid w:val="004A2823"/>
    <w:rsid w:val="004A34CD"/>
    <w:rsid w:val="004A38FA"/>
    <w:rsid w:val="004A52D1"/>
    <w:rsid w:val="004A5B9A"/>
    <w:rsid w:val="004A62DA"/>
    <w:rsid w:val="004A7ED9"/>
    <w:rsid w:val="004B249C"/>
    <w:rsid w:val="004B2A88"/>
    <w:rsid w:val="004B2DA8"/>
    <w:rsid w:val="004B3EE8"/>
    <w:rsid w:val="004B5A3A"/>
    <w:rsid w:val="004B5FA4"/>
    <w:rsid w:val="004B6DF6"/>
    <w:rsid w:val="004B74BC"/>
    <w:rsid w:val="004B7984"/>
    <w:rsid w:val="004C1D6C"/>
    <w:rsid w:val="004C28A4"/>
    <w:rsid w:val="004C3BAF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63E"/>
    <w:rsid w:val="004F0B03"/>
    <w:rsid w:val="004F1DBA"/>
    <w:rsid w:val="004F2AA7"/>
    <w:rsid w:val="004F3C29"/>
    <w:rsid w:val="004F422A"/>
    <w:rsid w:val="004F5315"/>
    <w:rsid w:val="004F5AF1"/>
    <w:rsid w:val="0050093C"/>
    <w:rsid w:val="005013B9"/>
    <w:rsid w:val="00503088"/>
    <w:rsid w:val="00504C4B"/>
    <w:rsid w:val="00505409"/>
    <w:rsid w:val="0050594E"/>
    <w:rsid w:val="00506C07"/>
    <w:rsid w:val="00510069"/>
    <w:rsid w:val="00510B11"/>
    <w:rsid w:val="00510D93"/>
    <w:rsid w:val="005131C9"/>
    <w:rsid w:val="00513B3E"/>
    <w:rsid w:val="0051431A"/>
    <w:rsid w:val="0051629B"/>
    <w:rsid w:val="00522990"/>
    <w:rsid w:val="0052437C"/>
    <w:rsid w:val="00525A1C"/>
    <w:rsid w:val="0052616B"/>
    <w:rsid w:val="005274FE"/>
    <w:rsid w:val="00527B8D"/>
    <w:rsid w:val="00530A06"/>
    <w:rsid w:val="00531931"/>
    <w:rsid w:val="00531B96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46D47"/>
    <w:rsid w:val="00547D97"/>
    <w:rsid w:val="00550295"/>
    <w:rsid w:val="00550685"/>
    <w:rsid w:val="00550F8F"/>
    <w:rsid w:val="005516AA"/>
    <w:rsid w:val="0055191B"/>
    <w:rsid w:val="00553027"/>
    <w:rsid w:val="00553343"/>
    <w:rsid w:val="00553FC6"/>
    <w:rsid w:val="005546FE"/>
    <w:rsid w:val="00555621"/>
    <w:rsid w:val="00556815"/>
    <w:rsid w:val="0055716C"/>
    <w:rsid w:val="005576BA"/>
    <w:rsid w:val="00560E6D"/>
    <w:rsid w:val="00561472"/>
    <w:rsid w:val="005634E4"/>
    <w:rsid w:val="00563A35"/>
    <w:rsid w:val="00564271"/>
    <w:rsid w:val="00566E5A"/>
    <w:rsid w:val="00567275"/>
    <w:rsid w:val="005725DD"/>
    <w:rsid w:val="005727E5"/>
    <w:rsid w:val="00572DC6"/>
    <w:rsid w:val="00573343"/>
    <w:rsid w:val="0057403E"/>
    <w:rsid w:val="00575E93"/>
    <w:rsid w:val="00576A3C"/>
    <w:rsid w:val="0058014D"/>
    <w:rsid w:val="00580354"/>
    <w:rsid w:val="0058220D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342"/>
    <w:rsid w:val="0059791F"/>
    <w:rsid w:val="005A06F2"/>
    <w:rsid w:val="005A2403"/>
    <w:rsid w:val="005A27F5"/>
    <w:rsid w:val="005A2A9F"/>
    <w:rsid w:val="005A39C5"/>
    <w:rsid w:val="005A3AAF"/>
    <w:rsid w:val="005A3D9C"/>
    <w:rsid w:val="005A6BED"/>
    <w:rsid w:val="005B23AE"/>
    <w:rsid w:val="005B23DD"/>
    <w:rsid w:val="005B532B"/>
    <w:rsid w:val="005B76ED"/>
    <w:rsid w:val="005B7AD3"/>
    <w:rsid w:val="005B7DF0"/>
    <w:rsid w:val="005C38EC"/>
    <w:rsid w:val="005C3ABC"/>
    <w:rsid w:val="005C4CE3"/>
    <w:rsid w:val="005C56C1"/>
    <w:rsid w:val="005C7107"/>
    <w:rsid w:val="005C722F"/>
    <w:rsid w:val="005D0309"/>
    <w:rsid w:val="005D0A65"/>
    <w:rsid w:val="005D1B0C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5F5E5F"/>
    <w:rsid w:val="00600812"/>
    <w:rsid w:val="006018EF"/>
    <w:rsid w:val="006021E3"/>
    <w:rsid w:val="0060264C"/>
    <w:rsid w:val="00602860"/>
    <w:rsid w:val="00602F62"/>
    <w:rsid w:val="00604AD6"/>
    <w:rsid w:val="00605210"/>
    <w:rsid w:val="00606835"/>
    <w:rsid w:val="0060700E"/>
    <w:rsid w:val="00607A7D"/>
    <w:rsid w:val="006101EA"/>
    <w:rsid w:val="00610F15"/>
    <w:rsid w:val="006123E0"/>
    <w:rsid w:val="0061303A"/>
    <w:rsid w:val="00615E36"/>
    <w:rsid w:val="00615F62"/>
    <w:rsid w:val="006170FB"/>
    <w:rsid w:val="006171AB"/>
    <w:rsid w:val="006179E2"/>
    <w:rsid w:val="006200E2"/>
    <w:rsid w:val="006205E0"/>
    <w:rsid w:val="006212FE"/>
    <w:rsid w:val="006227B7"/>
    <w:rsid w:val="00622A74"/>
    <w:rsid w:val="00622A93"/>
    <w:rsid w:val="00622FA9"/>
    <w:rsid w:val="00624CCB"/>
    <w:rsid w:val="00625CB2"/>
    <w:rsid w:val="006279E7"/>
    <w:rsid w:val="00627EB4"/>
    <w:rsid w:val="0063272B"/>
    <w:rsid w:val="00633664"/>
    <w:rsid w:val="00633EF0"/>
    <w:rsid w:val="00637C90"/>
    <w:rsid w:val="00641E46"/>
    <w:rsid w:val="00644965"/>
    <w:rsid w:val="00644E71"/>
    <w:rsid w:val="0064534C"/>
    <w:rsid w:val="006457EA"/>
    <w:rsid w:val="006458A7"/>
    <w:rsid w:val="0064699F"/>
    <w:rsid w:val="0065201B"/>
    <w:rsid w:val="0065326C"/>
    <w:rsid w:val="0065394C"/>
    <w:rsid w:val="006543DB"/>
    <w:rsid w:val="00654E7D"/>
    <w:rsid w:val="00655278"/>
    <w:rsid w:val="00655660"/>
    <w:rsid w:val="00655E1F"/>
    <w:rsid w:val="00655FAE"/>
    <w:rsid w:val="0065669D"/>
    <w:rsid w:val="00656E72"/>
    <w:rsid w:val="00656EF4"/>
    <w:rsid w:val="00656F3C"/>
    <w:rsid w:val="0065709C"/>
    <w:rsid w:val="00662461"/>
    <w:rsid w:val="00665016"/>
    <w:rsid w:val="006661E8"/>
    <w:rsid w:val="006701FC"/>
    <w:rsid w:val="006717FD"/>
    <w:rsid w:val="00671F8C"/>
    <w:rsid w:val="00672A60"/>
    <w:rsid w:val="006734F9"/>
    <w:rsid w:val="0067464B"/>
    <w:rsid w:val="006757EF"/>
    <w:rsid w:val="00675C44"/>
    <w:rsid w:val="00676171"/>
    <w:rsid w:val="00676D81"/>
    <w:rsid w:val="006813D5"/>
    <w:rsid w:val="00681ED4"/>
    <w:rsid w:val="00682B75"/>
    <w:rsid w:val="00686326"/>
    <w:rsid w:val="00687130"/>
    <w:rsid w:val="006874B5"/>
    <w:rsid w:val="006904CA"/>
    <w:rsid w:val="00691041"/>
    <w:rsid w:val="00692FCA"/>
    <w:rsid w:val="00694FA2"/>
    <w:rsid w:val="006957B4"/>
    <w:rsid w:val="00695E9A"/>
    <w:rsid w:val="00695F9F"/>
    <w:rsid w:val="006A0ACD"/>
    <w:rsid w:val="006A0CED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21A7"/>
    <w:rsid w:val="006B3256"/>
    <w:rsid w:val="006B366E"/>
    <w:rsid w:val="006B5B93"/>
    <w:rsid w:val="006B648C"/>
    <w:rsid w:val="006B65CE"/>
    <w:rsid w:val="006B72EF"/>
    <w:rsid w:val="006B7989"/>
    <w:rsid w:val="006B7F34"/>
    <w:rsid w:val="006C05C3"/>
    <w:rsid w:val="006C38CD"/>
    <w:rsid w:val="006C39FE"/>
    <w:rsid w:val="006C5FEB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E732E"/>
    <w:rsid w:val="006F08C0"/>
    <w:rsid w:val="006F1C17"/>
    <w:rsid w:val="006F3974"/>
    <w:rsid w:val="006F48BA"/>
    <w:rsid w:val="006F51D9"/>
    <w:rsid w:val="006F616D"/>
    <w:rsid w:val="00700095"/>
    <w:rsid w:val="007029EB"/>
    <w:rsid w:val="00703B54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2972"/>
    <w:rsid w:val="00727160"/>
    <w:rsid w:val="00731F97"/>
    <w:rsid w:val="00732816"/>
    <w:rsid w:val="0073568B"/>
    <w:rsid w:val="00736075"/>
    <w:rsid w:val="00737358"/>
    <w:rsid w:val="007376EB"/>
    <w:rsid w:val="00737CF3"/>
    <w:rsid w:val="007400FC"/>
    <w:rsid w:val="00740774"/>
    <w:rsid w:val="00740C35"/>
    <w:rsid w:val="00744FF3"/>
    <w:rsid w:val="007460A1"/>
    <w:rsid w:val="007500E9"/>
    <w:rsid w:val="00750685"/>
    <w:rsid w:val="00756545"/>
    <w:rsid w:val="00756B07"/>
    <w:rsid w:val="00757015"/>
    <w:rsid w:val="00763C43"/>
    <w:rsid w:val="00763E6B"/>
    <w:rsid w:val="00764642"/>
    <w:rsid w:val="007703B9"/>
    <w:rsid w:val="00770830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165D"/>
    <w:rsid w:val="00781BD9"/>
    <w:rsid w:val="00782238"/>
    <w:rsid w:val="00787760"/>
    <w:rsid w:val="00787CDB"/>
    <w:rsid w:val="007901B6"/>
    <w:rsid w:val="007903D5"/>
    <w:rsid w:val="00791F43"/>
    <w:rsid w:val="007920D5"/>
    <w:rsid w:val="00793949"/>
    <w:rsid w:val="00793BF8"/>
    <w:rsid w:val="00793E2E"/>
    <w:rsid w:val="00794112"/>
    <w:rsid w:val="007A122F"/>
    <w:rsid w:val="007A45DB"/>
    <w:rsid w:val="007A49B3"/>
    <w:rsid w:val="007A5FAD"/>
    <w:rsid w:val="007A6B4E"/>
    <w:rsid w:val="007A7B5D"/>
    <w:rsid w:val="007B1AD5"/>
    <w:rsid w:val="007B1CCF"/>
    <w:rsid w:val="007B20AC"/>
    <w:rsid w:val="007B28D3"/>
    <w:rsid w:val="007B5510"/>
    <w:rsid w:val="007B5995"/>
    <w:rsid w:val="007B784C"/>
    <w:rsid w:val="007C0217"/>
    <w:rsid w:val="007C0B2F"/>
    <w:rsid w:val="007C1DC5"/>
    <w:rsid w:val="007D0AF9"/>
    <w:rsid w:val="007D1059"/>
    <w:rsid w:val="007D1791"/>
    <w:rsid w:val="007D5372"/>
    <w:rsid w:val="007D7569"/>
    <w:rsid w:val="007E088B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0E3A"/>
    <w:rsid w:val="007F1583"/>
    <w:rsid w:val="007F25EB"/>
    <w:rsid w:val="007F4B7C"/>
    <w:rsid w:val="008015CF"/>
    <w:rsid w:val="00802615"/>
    <w:rsid w:val="008062BF"/>
    <w:rsid w:val="0081034B"/>
    <w:rsid w:val="008111FF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B47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4F01"/>
    <w:rsid w:val="008355A9"/>
    <w:rsid w:val="008363D0"/>
    <w:rsid w:val="00837C5B"/>
    <w:rsid w:val="0084136B"/>
    <w:rsid w:val="00841584"/>
    <w:rsid w:val="008419D8"/>
    <w:rsid w:val="0084451C"/>
    <w:rsid w:val="0084606E"/>
    <w:rsid w:val="00847C8B"/>
    <w:rsid w:val="008504DD"/>
    <w:rsid w:val="00851702"/>
    <w:rsid w:val="00851909"/>
    <w:rsid w:val="0085190E"/>
    <w:rsid w:val="00851AF5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393"/>
    <w:rsid w:val="00872876"/>
    <w:rsid w:val="00874BF9"/>
    <w:rsid w:val="008770F0"/>
    <w:rsid w:val="008773BE"/>
    <w:rsid w:val="008775CB"/>
    <w:rsid w:val="00877FF1"/>
    <w:rsid w:val="00880DC7"/>
    <w:rsid w:val="00880EED"/>
    <w:rsid w:val="008811B4"/>
    <w:rsid w:val="00881463"/>
    <w:rsid w:val="00882502"/>
    <w:rsid w:val="00886F7E"/>
    <w:rsid w:val="00887AFC"/>
    <w:rsid w:val="00887DDF"/>
    <w:rsid w:val="008901B6"/>
    <w:rsid w:val="00893082"/>
    <w:rsid w:val="00894825"/>
    <w:rsid w:val="00895011"/>
    <w:rsid w:val="00896F26"/>
    <w:rsid w:val="00897126"/>
    <w:rsid w:val="008A07A5"/>
    <w:rsid w:val="008A0AA8"/>
    <w:rsid w:val="008A1D67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10D2"/>
    <w:rsid w:val="008B50D0"/>
    <w:rsid w:val="008B599D"/>
    <w:rsid w:val="008B6700"/>
    <w:rsid w:val="008B7355"/>
    <w:rsid w:val="008B78C8"/>
    <w:rsid w:val="008C0F1F"/>
    <w:rsid w:val="008C3490"/>
    <w:rsid w:val="008C5000"/>
    <w:rsid w:val="008C59C1"/>
    <w:rsid w:val="008C5F8A"/>
    <w:rsid w:val="008C62E6"/>
    <w:rsid w:val="008C6C31"/>
    <w:rsid w:val="008D13DA"/>
    <w:rsid w:val="008D4937"/>
    <w:rsid w:val="008D5F88"/>
    <w:rsid w:val="008E175A"/>
    <w:rsid w:val="008E27E6"/>
    <w:rsid w:val="008E2D4B"/>
    <w:rsid w:val="008E439F"/>
    <w:rsid w:val="008E6F1B"/>
    <w:rsid w:val="008F0E90"/>
    <w:rsid w:val="008F1A52"/>
    <w:rsid w:val="008F350A"/>
    <w:rsid w:val="008F48AC"/>
    <w:rsid w:val="008F5024"/>
    <w:rsid w:val="008F65D7"/>
    <w:rsid w:val="008F70EF"/>
    <w:rsid w:val="008F7A62"/>
    <w:rsid w:val="0090176F"/>
    <w:rsid w:val="0090202A"/>
    <w:rsid w:val="00902E0C"/>
    <w:rsid w:val="0090372C"/>
    <w:rsid w:val="009053ED"/>
    <w:rsid w:val="00905B9F"/>
    <w:rsid w:val="00906415"/>
    <w:rsid w:val="009069BD"/>
    <w:rsid w:val="00906EA9"/>
    <w:rsid w:val="00911774"/>
    <w:rsid w:val="00912980"/>
    <w:rsid w:val="00913710"/>
    <w:rsid w:val="00913FE0"/>
    <w:rsid w:val="00914A7E"/>
    <w:rsid w:val="00914C8E"/>
    <w:rsid w:val="009178B4"/>
    <w:rsid w:val="00921C7F"/>
    <w:rsid w:val="00922FFF"/>
    <w:rsid w:val="009256A6"/>
    <w:rsid w:val="009257C8"/>
    <w:rsid w:val="00925AAA"/>
    <w:rsid w:val="00925E84"/>
    <w:rsid w:val="00925F4D"/>
    <w:rsid w:val="009262A1"/>
    <w:rsid w:val="009264E8"/>
    <w:rsid w:val="00926FA2"/>
    <w:rsid w:val="009301CF"/>
    <w:rsid w:val="00930999"/>
    <w:rsid w:val="009316B1"/>
    <w:rsid w:val="00931F93"/>
    <w:rsid w:val="009332E0"/>
    <w:rsid w:val="009336C2"/>
    <w:rsid w:val="009339F8"/>
    <w:rsid w:val="009341AC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2A58"/>
    <w:rsid w:val="00972C5F"/>
    <w:rsid w:val="009745DD"/>
    <w:rsid w:val="00975D3D"/>
    <w:rsid w:val="00976949"/>
    <w:rsid w:val="00976BC0"/>
    <w:rsid w:val="00980CC4"/>
    <w:rsid w:val="00981933"/>
    <w:rsid w:val="00983945"/>
    <w:rsid w:val="00983EE2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4E13"/>
    <w:rsid w:val="009C61D3"/>
    <w:rsid w:val="009C66DA"/>
    <w:rsid w:val="009C6CA8"/>
    <w:rsid w:val="009D1393"/>
    <w:rsid w:val="009D17F4"/>
    <w:rsid w:val="009D2E9C"/>
    <w:rsid w:val="009D329A"/>
    <w:rsid w:val="009D3DAA"/>
    <w:rsid w:val="009D42BE"/>
    <w:rsid w:val="009D496A"/>
    <w:rsid w:val="009D52CE"/>
    <w:rsid w:val="009D58F1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7106"/>
    <w:rsid w:val="009F72D8"/>
    <w:rsid w:val="00A02121"/>
    <w:rsid w:val="00A02273"/>
    <w:rsid w:val="00A02523"/>
    <w:rsid w:val="00A041AB"/>
    <w:rsid w:val="00A04A22"/>
    <w:rsid w:val="00A04D7C"/>
    <w:rsid w:val="00A0740C"/>
    <w:rsid w:val="00A07DF8"/>
    <w:rsid w:val="00A11CF8"/>
    <w:rsid w:val="00A120D8"/>
    <w:rsid w:val="00A125A8"/>
    <w:rsid w:val="00A12846"/>
    <w:rsid w:val="00A14123"/>
    <w:rsid w:val="00A14DE5"/>
    <w:rsid w:val="00A1548C"/>
    <w:rsid w:val="00A15A89"/>
    <w:rsid w:val="00A16B89"/>
    <w:rsid w:val="00A215B5"/>
    <w:rsid w:val="00A22BB8"/>
    <w:rsid w:val="00A23886"/>
    <w:rsid w:val="00A23F28"/>
    <w:rsid w:val="00A246FD"/>
    <w:rsid w:val="00A25A82"/>
    <w:rsid w:val="00A27F09"/>
    <w:rsid w:val="00A30B3E"/>
    <w:rsid w:val="00A35298"/>
    <w:rsid w:val="00A35A50"/>
    <w:rsid w:val="00A3710A"/>
    <w:rsid w:val="00A400A4"/>
    <w:rsid w:val="00A410AA"/>
    <w:rsid w:val="00A41187"/>
    <w:rsid w:val="00A419B8"/>
    <w:rsid w:val="00A4310C"/>
    <w:rsid w:val="00A432CA"/>
    <w:rsid w:val="00A43B20"/>
    <w:rsid w:val="00A44E66"/>
    <w:rsid w:val="00A46005"/>
    <w:rsid w:val="00A4696D"/>
    <w:rsid w:val="00A47277"/>
    <w:rsid w:val="00A506AC"/>
    <w:rsid w:val="00A50E42"/>
    <w:rsid w:val="00A51078"/>
    <w:rsid w:val="00A51801"/>
    <w:rsid w:val="00A5302C"/>
    <w:rsid w:val="00A54EA4"/>
    <w:rsid w:val="00A557DF"/>
    <w:rsid w:val="00A55A10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6430"/>
    <w:rsid w:val="00A67E32"/>
    <w:rsid w:val="00A71554"/>
    <w:rsid w:val="00A72521"/>
    <w:rsid w:val="00A7347D"/>
    <w:rsid w:val="00A73C9F"/>
    <w:rsid w:val="00A74939"/>
    <w:rsid w:val="00A74984"/>
    <w:rsid w:val="00A76E70"/>
    <w:rsid w:val="00A77F02"/>
    <w:rsid w:val="00A8049E"/>
    <w:rsid w:val="00A80E8E"/>
    <w:rsid w:val="00A82042"/>
    <w:rsid w:val="00A820F9"/>
    <w:rsid w:val="00A8350A"/>
    <w:rsid w:val="00A84A3E"/>
    <w:rsid w:val="00A84C26"/>
    <w:rsid w:val="00A850A0"/>
    <w:rsid w:val="00A852D7"/>
    <w:rsid w:val="00A85D17"/>
    <w:rsid w:val="00A86B8B"/>
    <w:rsid w:val="00A872F1"/>
    <w:rsid w:val="00A87F95"/>
    <w:rsid w:val="00A901DC"/>
    <w:rsid w:val="00A914EE"/>
    <w:rsid w:val="00A9309E"/>
    <w:rsid w:val="00A93320"/>
    <w:rsid w:val="00A94749"/>
    <w:rsid w:val="00A94CBC"/>
    <w:rsid w:val="00A9549E"/>
    <w:rsid w:val="00A965E6"/>
    <w:rsid w:val="00A9721A"/>
    <w:rsid w:val="00AA0ED6"/>
    <w:rsid w:val="00AA1BC8"/>
    <w:rsid w:val="00AA1EA2"/>
    <w:rsid w:val="00AA2C22"/>
    <w:rsid w:val="00AA40A5"/>
    <w:rsid w:val="00AA6663"/>
    <w:rsid w:val="00AA6A71"/>
    <w:rsid w:val="00AA6BD3"/>
    <w:rsid w:val="00AA7EE3"/>
    <w:rsid w:val="00AB018A"/>
    <w:rsid w:val="00AB038C"/>
    <w:rsid w:val="00AB1B79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31B6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3721"/>
    <w:rsid w:val="00AD4933"/>
    <w:rsid w:val="00AD6B39"/>
    <w:rsid w:val="00AD754C"/>
    <w:rsid w:val="00AD7586"/>
    <w:rsid w:val="00AD7818"/>
    <w:rsid w:val="00AE080C"/>
    <w:rsid w:val="00AE20B4"/>
    <w:rsid w:val="00AE45C0"/>
    <w:rsid w:val="00AE6E2E"/>
    <w:rsid w:val="00AE7CDA"/>
    <w:rsid w:val="00AE7D7C"/>
    <w:rsid w:val="00AF1A34"/>
    <w:rsid w:val="00AF22F6"/>
    <w:rsid w:val="00AF3C76"/>
    <w:rsid w:val="00AF3ECC"/>
    <w:rsid w:val="00AF4CC9"/>
    <w:rsid w:val="00AF5B14"/>
    <w:rsid w:val="00AF5E73"/>
    <w:rsid w:val="00AF6C13"/>
    <w:rsid w:val="00AF7DAE"/>
    <w:rsid w:val="00B00551"/>
    <w:rsid w:val="00B00BA3"/>
    <w:rsid w:val="00B01D5D"/>
    <w:rsid w:val="00B026F7"/>
    <w:rsid w:val="00B0554D"/>
    <w:rsid w:val="00B06843"/>
    <w:rsid w:val="00B10FAD"/>
    <w:rsid w:val="00B14374"/>
    <w:rsid w:val="00B15F6D"/>
    <w:rsid w:val="00B162DF"/>
    <w:rsid w:val="00B1715E"/>
    <w:rsid w:val="00B20671"/>
    <w:rsid w:val="00B20B46"/>
    <w:rsid w:val="00B20ED1"/>
    <w:rsid w:val="00B23420"/>
    <w:rsid w:val="00B2408D"/>
    <w:rsid w:val="00B24D8D"/>
    <w:rsid w:val="00B26783"/>
    <w:rsid w:val="00B26F71"/>
    <w:rsid w:val="00B303AF"/>
    <w:rsid w:val="00B325AA"/>
    <w:rsid w:val="00B326F9"/>
    <w:rsid w:val="00B32AED"/>
    <w:rsid w:val="00B34666"/>
    <w:rsid w:val="00B3537E"/>
    <w:rsid w:val="00B36972"/>
    <w:rsid w:val="00B3765C"/>
    <w:rsid w:val="00B37760"/>
    <w:rsid w:val="00B41602"/>
    <w:rsid w:val="00B42CC8"/>
    <w:rsid w:val="00B42F80"/>
    <w:rsid w:val="00B446DA"/>
    <w:rsid w:val="00B448FB"/>
    <w:rsid w:val="00B44AC0"/>
    <w:rsid w:val="00B45218"/>
    <w:rsid w:val="00B45AE8"/>
    <w:rsid w:val="00B45C63"/>
    <w:rsid w:val="00B45FF9"/>
    <w:rsid w:val="00B46157"/>
    <w:rsid w:val="00B46A12"/>
    <w:rsid w:val="00B4744B"/>
    <w:rsid w:val="00B53477"/>
    <w:rsid w:val="00B5378C"/>
    <w:rsid w:val="00B54730"/>
    <w:rsid w:val="00B54D85"/>
    <w:rsid w:val="00B5718F"/>
    <w:rsid w:val="00B60388"/>
    <w:rsid w:val="00B61C80"/>
    <w:rsid w:val="00B62149"/>
    <w:rsid w:val="00B627B3"/>
    <w:rsid w:val="00B64EDD"/>
    <w:rsid w:val="00B656F1"/>
    <w:rsid w:val="00B67233"/>
    <w:rsid w:val="00B67BBF"/>
    <w:rsid w:val="00B7024E"/>
    <w:rsid w:val="00B7092A"/>
    <w:rsid w:val="00B71AE4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87273"/>
    <w:rsid w:val="00B902FA"/>
    <w:rsid w:val="00B91060"/>
    <w:rsid w:val="00B91177"/>
    <w:rsid w:val="00B91F12"/>
    <w:rsid w:val="00B920CE"/>
    <w:rsid w:val="00B92D4F"/>
    <w:rsid w:val="00B92DE4"/>
    <w:rsid w:val="00B92E6B"/>
    <w:rsid w:val="00B938F5"/>
    <w:rsid w:val="00B94F2B"/>
    <w:rsid w:val="00B94F5D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26AB"/>
    <w:rsid w:val="00BB3177"/>
    <w:rsid w:val="00BB322A"/>
    <w:rsid w:val="00BB3E82"/>
    <w:rsid w:val="00BB72F3"/>
    <w:rsid w:val="00BB752B"/>
    <w:rsid w:val="00BB7CF0"/>
    <w:rsid w:val="00BB7E08"/>
    <w:rsid w:val="00BC0150"/>
    <w:rsid w:val="00BC1276"/>
    <w:rsid w:val="00BC3441"/>
    <w:rsid w:val="00BC77A9"/>
    <w:rsid w:val="00BC7B05"/>
    <w:rsid w:val="00BD0544"/>
    <w:rsid w:val="00BD0A07"/>
    <w:rsid w:val="00BD19E9"/>
    <w:rsid w:val="00BD1A0A"/>
    <w:rsid w:val="00BD1AA6"/>
    <w:rsid w:val="00BD2CB9"/>
    <w:rsid w:val="00BD5693"/>
    <w:rsid w:val="00BD6E08"/>
    <w:rsid w:val="00BE018E"/>
    <w:rsid w:val="00BE0835"/>
    <w:rsid w:val="00BE1C02"/>
    <w:rsid w:val="00BE267B"/>
    <w:rsid w:val="00BE4346"/>
    <w:rsid w:val="00BE480F"/>
    <w:rsid w:val="00BE4BF0"/>
    <w:rsid w:val="00BE550E"/>
    <w:rsid w:val="00BE559E"/>
    <w:rsid w:val="00BE5CC6"/>
    <w:rsid w:val="00BE7D00"/>
    <w:rsid w:val="00BF1169"/>
    <w:rsid w:val="00BF1493"/>
    <w:rsid w:val="00BF3E59"/>
    <w:rsid w:val="00BF46FE"/>
    <w:rsid w:val="00BF491B"/>
    <w:rsid w:val="00BF532F"/>
    <w:rsid w:val="00BF70D6"/>
    <w:rsid w:val="00BF7E1D"/>
    <w:rsid w:val="00C00292"/>
    <w:rsid w:val="00C030E5"/>
    <w:rsid w:val="00C05047"/>
    <w:rsid w:val="00C054D3"/>
    <w:rsid w:val="00C06DBA"/>
    <w:rsid w:val="00C07AD7"/>
    <w:rsid w:val="00C07C90"/>
    <w:rsid w:val="00C10480"/>
    <w:rsid w:val="00C1085C"/>
    <w:rsid w:val="00C108B5"/>
    <w:rsid w:val="00C11F4A"/>
    <w:rsid w:val="00C15A13"/>
    <w:rsid w:val="00C15CE4"/>
    <w:rsid w:val="00C16613"/>
    <w:rsid w:val="00C17963"/>
    <w:rsid w:val="00C20C89"/>
    <w:rsid w:val="00C223AA"/>
    <w:rsid w:val="00C254AD"/>
    <w:rsid w:val="00C26887"/>
    <w:rsid w:val="00C26BB0"/>
    <w:rsid w:val="00C2713D"/>
    <w:rsid w:val="00C2732E"/>
    <w:rsid w:val="00C273EB"/>
    <w:rsid w:val="00C30B5C"/>
    <w:rsid w:val="00C30C82"/>
    <w:rsid w:val="00C325B4"/>
    <w:rsid w:val="00C327EB"/>
    <w:rsid w:val="00C354C3"/>
    <w:rsid w:val="00C35F48"/>
    <w:rsid w:val="00C3623E"/>
    <w:rsid w:val="00C36DBE"/>
    <w:rsid w:val="00C3792D"/>
    <w:rsid w:val="00C37CBC"/>
    <w:rsid w:val="00C40AB9"/>
    <w:rsid w:val="00C4698E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5C76"/>
    <w:rsid w:val="00C65C7C"/>
    <w:rsid w:val="00C65F1B"/>
    <w:rsid w:val="00C66554"/>
    <w:rsid w:val="00C67F4E"/>
    <w:rsid w:val="00C70AB2"/>
    <w:rsid w:val="00C71A39"/>
    <w:rsid w:val="00C71EEA"/>
    <w:rsid w:val="00C73E39"/>
    <w:rsid w:val="00C74B21"/>
    <w:rsid w:val="00C754F8"/>
    <w:rsid w:val="00C77840"/>
    <w:rsid w:val="00C82CCB"/>
    <w:rsid w:val="00C83233"/>
    <w:rsid w:val="00C85115"/>
    <w:rsid w:val="00C8529D"/>
    <w:rsid w:val="00C8577E"/>
    <w:rsid w:val="00C85999"/>
    <w:rsid w:val="00C86594"/>
    <w:rsid w:val="00C872DF"/>
    <w:rsid w:val="00C87547"/>
    <w:rsid w:val="00C9157E"/>
    <w:rsid w:val="00C92BAD"/>
    <w:rsid w:val="00C92F2C"/>
    <w:rsid w:val="00C93761"/>
    <w:rsid w:val="00C95A8B"/>
    <w:rsid w:val="00C961D8"/>
    <w:rsid w:val="00C97D1D"/>
    <w:rsid w:val="00CA1BF9"/>
    <w:rsid w:val="00CA1E4C"/>
    <w:rsid w:val="00CA2C1E"/>
    <w:rsid w:val="00CA39D0"/>
    <w:rsid w:val="00CA5FB2"/>
    <w:rsid w:val="00CA6F05"/>
    <w:rsid w:val="00CA7147"/>
    <w:rsid w:val="00CA752E"/>
    <w:rsid w:val="00CA75DA"/>
    <w:rsid w:val="00CA7C47"/>
    <w:rsid w:val="00CB0120"/>
    <w:rsid w:val="00CB205C"/>
    <w:rsid w:val="00CB24A8"/>
    <w:rsid w:val="00CB312D"/>
    <w:rsid w:val="00CB3220"/>
    <w:rsid w:val="00CB3876"/>
    <w:rsid w:val="00CB4BE0"/>
    <w:rsid w:val="00CB59E8"/>
    <w:rsid w:val="00CB7057"/>
    <w:rsid w:val="00CC356A"/>
    <w:rsid w:val="00CC3A70"/>
    <w:rsid w:val="00CC401E"/>
    <w:rsid w:val="00CC6031"/>
    <w:rsid w:val="00CC6DCF"/>
    <w:rsid w:val="00CC7CB1"/>
    <w:rsid w:val="00CD1962"/>
    <w:rsid w:val="00CD2318"/>
    <w:rsid w:val="00CD46AF"/>
    <w:rsid w:val="00CD47DB"/>
    <w:rsid w:val="00CD4836"/>
    <w:rsid w:val="00CD5B65"/>
    <w:rsid w:val="00CD5D2E"/>
    <w:rsid w:val="00CE35A5"/>
    <w:rsid w:val="00CE5174"/>
    <w:rsid w:val="00CE7703"/>
    <w:rsid w:val="00CF202C"/>
    <w:rsid w:val="00CF20E9"/>
    <w:rsid w:val="00CF22BA"/>
    <w:rsid w:val="00CF40E6"/>
    <w:rsid w:val="00CF54CC"/>
    <w:rsid w:val="00CF5A9F"/>
    <w:rsid w:val="00CF5AAF"/>
    <w:rsid w:val="00CF61AE"/>
    <w:rsid w:val="00CF7072"/>
    <w:rsid w:val="00D01711"/>
    <w:rsid w:val="00D0211F"/>
    <w:rsid w:val="00D05229"/>
    <w:rsid w:val="00D06ADE"/>
    <w:rsid w:val="00D107DE"/>
    <w:rsid w:val="00D11ABF"/>
    <w:rsid w:val="00D1346F"/>
    <w:rsid w:val="00D151AD"/>
    <w:rsid w:val="00D219EC"/>
    <w:rsid w:val="00D21AE1"/>
    <w:rsid w:val="00D22D76"/>
    <w:rsid w:val="00D232F6"/>
    <w:rsid w:val="00D2335F"/>
    <w:rsid w:val="00D24527"/>
    <w:rsid w:val="00D24BE2"/>
    <w:rsid w:val="00D25339"/>
    <w:rsid w:val="00D26002"/>
    <w:rsid w:val="00D327ED"/>
    <w:rsid w:val="00D32AB4"/>
    <w:rsid w:val="00D33DD8"/>
    <w:rsid w:val="00D37E6D"/>
    <w:rsid w:val="00D400A2"/>
    <w:rsid w:val="00D400C2"/>
    <w:rsid w:val="00D40213"/>
    <w:rsid w:val="00D409FE"/>
    <w:rsid w:val="00D4562F"/>
    <w:rsid w:val="00D45CFC"/>
    <w:rsid w:val="00D46D67"/>
    <w:rsid w:val="00D47ECB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0C8E"/>
    <w:rsid w:val="00D61083"/>
    <w:rsid w:val="00D6125F"/>
    <w:rsid w:val="00D6173B"/>
    <w:rsid w:val="00D6205D"/>
    <w:rsid w:val="00D633FA"/>
    <w:rsid w:val="00D63410"/>
    <w:rsid w:val="00D64A4E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646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875F9"/>
    <w:rsid w:val="00D917CC"/>
    <w:rsid w:val="00D91FA6"/>
    <w:rsid w:val="00D92CCE"/>
    <w:rsid w:val="00D93907"/>
    <w:rsid w:val="00D93B28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30D4"/>
    <w:rsid w:val="00DA5644"/>
    <w:rsid w:val="00DA6841"/>
    <w:rsid w:val="00DA6F93"/>
    <w:rsid w:val="00DA75BE"/>
    <w:rsid w:val="00DA7B3C"/>
    <w:rsid w:val="00DB032C"/>
    <w:rsid w:val="00DB158E"/>
    <w:rsid w:val="00DB1BF9"/>
    <w:rsid w:val="00DB33B9"/>
    <w:rsid w:val="00DB481F"/>
    <w:rsid w:val="00DB48D4"/>
    <w:rsid w:val="00DB4F62"/>
    <w:rsid w:val="00DB6077"/>
    <w:rsid w:val="00DB62A5"/>
    <w:rsid w:val="00DB77DD"/>
    <w:rsid w:val="00DC2050"/>
    <w:rsid w:val="00DC2A34"/>
    <w:rsid w:val="00DC7EA3"/>
    <w:rsid w:val="00DD1593"/>
    <w:rsid w:val="00DD24EA"/>
    <w:rsid w:val="00DD3504"/>
    <w:rsid w:val="00DD58B4"/>
    <w:rsid w:val="00DD6F38"/>
    <w:rsid w:val="00DD7E77"/>
    <w:rsid w:val="00DE05E4"/>
    <w:rsid w:val="00DE1D08"/>
    <w:rsid w:val="00DE24E1"/>
    <w:rsid w:val="00DE3B2C"/>
    <w:rsid w:val="00DE3EF2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05B8"/>
    <w:rsid w:val="00E01BF6"/>
    <w:rsid w:val="00E0260D"/>
    <w:rsid w:val="00E02A56"/>
    <w:rsid w:val="00E02DAF"/>
    <w:rsid w:val="00E02E55"/>
    <w:rsid w:val="00E032B2"/>
    <w:rsid w:val="00E03FC5"/>
    <w:rsid w:val="00E053C9"/>
    <w:rsid w:val="00E069FB"/>
    <w:rsid w:val="00E07772"/>
    <w:rsid w:val="00E11205"/>
    <w:rsid w:val="00E11AEE"/>
    <w:rsid w:val="00E11EB7"/>
    <w:rsid w:val="00E1370F"/>
    <w:rsid w:val="00E16234"/>
    <w:rsid w:val="00E1624B"/>
    <w:rsid w:val="00E16D6C"/>
    <w:rsid w:val="00E16DAD"/>
    <w:rsid w:val="00E175CB"/>
    <w:rsid w:val="00E222E3"/>
    <w:rsid w:val="00E24EEE"/>
    <w:rsid w:val="00E24FDE"/>
    <w:rsid w:val="00E25567"/>
    <w:rsid w:val="00E263A1"/>
    <w:rsid w:val="00E275EE"/>
    <w:rsid w:val="00E277EE"/>
    <w:rsid w:val="00E301C3"/>
    <w:rsid w:val="00E3021C"/>
    <w:rsid w:val="00E31315"/>
    <w:rsid w:val="00E3228B"/>
    <w:rsid w:val="00E33308"/>
    <w:rsid w:val="00E33A91"/>
    <w:rsid w:val="00E365AC"/>
    <w:rsid w:val="00E409B0"/>
    <w:rsid w:val="00E433DD"/>
    <w:rsid w:val="00E43F08"/>
    <w:rsid w:val="00E457B0"/>
    <w:rsid w:val="00E46E75"/>
    <w:rsid w:val="00E47612"/>
    <w:rsid w:val="00E50AFC"/>
    <w:rsid w:val="00E51922"/>
    <w:rsid w:val="00E5259F"/>
    <w:rsid w:val="00E539D1"/>
    <w:rsid w:val="00E54E43"/>
    <w:rsid w:val="00E55087"/>
    <w:rsid w:val="00E60962"/>
    <w:rsid w:val="00E6113A"/>
    <w:rsid w:val="00E61781"/>
    <w:rsid w:val="00E625CB"/>
    <w:rsid w:val="00E62F34"/>
    <w:rsid w:val="00E66DED"/>
    <w:rsid w:val="00E72C16"/>
    <w:rsid w:val="00E735D8"/>
    <w:rsid w:val="00E7792C"/>
    <w:rsid w:val="00E80621"/>
    <w:rsid w:val="00E80FDE"/>
    <w:rsid w:val="00E817AF"/>
    <w:rsid w:val="00E81D31"/>
    <w:rsid w:val="00E821EC"/>
    <w:rsid w:val="00E8243B"/>
    <w:rsid w:val="00E83AFC"/>
    <w:rsid w:val="00E8569D"/>
    <w:rsid w:val="00E86A4A"/>
    <w:rsid w:val="00E86D19"/>
    <w:rsid w:val="00E91787"/>
    <w:rsid w:val="00E91BDC"/>
    <w:rsid w:val="00E92821"/>
    <w:rsid w:val="00E93021"/>
    <w:rsid w:val="00E9484C"/>
    <w:rsid w:val="00E95587"/>
    <w:rsid w:val="00E9704E"/>
    <w:rsid w:val="00EA13F7"/>
    <w:rsid w:val="00EA29D7"/>
    <w:rsid w:val="00EA5973"/>
    <w:rsid w:val="00EA599C"/>
    <w:rsid w:val="00EA5CE5"/>
    <w:rsid w:val="00EA5F42"/>
    <w:rsid w:val="00EA6F7F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0B"/>
    <w:rsid w:val="00EB68D8"/>
    <w:rsid w:val="00EB6DB5"/>
    <w:rsid w:val="00EC04E7"/>
    <w:rsid w:val="00EC0CD1"/>
    <w:rsid w:val="00EC10D7"/>
    <w:rsid w:val="00EC1833"/>
    <w:rsid w:val="00EC21A8"/>
    <w:rsid w:val="00EC2419"/>
    <w:rsid w:val="00EC59A9"/>
    <w:rsid w:val="00ED0865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1E00"/>
    <w:rsid w:val="00EE4028"/>
    <w:rsid w:val="00EE4204"/>
    <w:rsid w:val="00EE5757"/>
    <w:rsid w:val="00EE63ED"/>
    <w:rsid w:val="00EE6916"/>
    <w:rsid w:val="00EF004E"/>
    <w:rsid w:val="00EF6A98"/>
    <w:rsid w:val="00EF729E"/>
    <w:rsid w:val="00EF7A6A"/>
    <w:rsid w:val="00F0145D"/>
    <w:rsid w:val="00F02D9D"/>
    <w:rsid w:val="00F03036"/>
    <w:rsid w:val="00F055A7"/>
    <w:rsid w:val="00F05AF4"/>
    <w:rsid w:val="00F05CA7"/>
    <w:rsid w:val="00F076C6"/>
    <w:rsid w:val="00F11AE9"/>
    <w:rsid w:val="00F11EC1"/>
    <w:rsid w:val="00F121FB"/>
    <w:rsid w:val="00F124FB"/>
    <w:rsid w:val="00F12864"/>
    <w:rsid w:val="00F15184"/>
    <w:rsid w:val="00F17ACD"/>
    <w:rsid w:val="00F17D6A"/>
    <w:rsid w:val="00F20CBC"/>
    <w:rsid w:val="00F21D1E"/>
    <w:rsid w:val="00F23CE3"/>
    <w:rsid w:val="00F24DEF"/>
    <w:rsid w:val="00F25468"/>
    <w:rsid w:val="00F25628"/>
    <w:rsid w:val="00F26050"/>
    <w:rsid w:val="00F265D4"/>
    <w:rsid w:val="00F27A96"/>
    <w:rsid w:val="00F31FC4"/>
    <w:rsid w:val="00F322A5"/>
    <w:rsid w:val="00F325FD"/>
    <w:rsid w:val="00F34984"/>
    <w:rsid w:val="00F358B2"/>
    <w:rsid w:val="00F3679A"/>
    <w:rsid w:val="00F373FB"/>
    <w:rsid w:val="00F40741"/>
    <w:rsid w:val="00F408E8"/>
    <w:rsid w:val="00F41843"/>
    <w:rsid w:val="00F424A2"/>
    <w:rsid w:val="00F43EE5"/>
    <w:rsid w:val="00F44E0B"/>
    <w:rsid w:val="00F45226"/>
    <w:rsid w:val="00F46377"/>
    <w:rsid w:val="00F47C5B"/>
    <w:rsid w:val="00F52FDE"/>
    <w:rsid w:val="00F535C4"/>
    <w:rsid w:val="00F57626"/>
    <w:rsid w:val="00F57E80"/>
    <w:rsid w:val="00F57F23"/>
    <w:rsid w:val="00F603DF"/>
    <w:rsid w:val="00F60579"/>
    <w:rsid w:val="00F60720"/>
    <w:rsid w:val="00F610A5"/>
    <w:rsid w:val="00F6150F"/>
    <w:rsid w:val="00F61924"/>
    <w:rsid w:val="00F6258A"/>
    <w:rsid w:val="00F646BC"/>
    <w:rsid w:val="00F7125F"/>
    <w:rsid w:val="00F718C0"/>
    <w:rsid w:val="00F72CFB"/>
    <w:rsid w:val="00F73D1E"/>
    <w:rsid w:val="00F7444E"/>
    <w:rsid w:val="00F768F0"/>
    <w:rsid w:val="00F76C5B"/>
    <w:rsid w:val="00F80146"/>
    <w:rsid w:val="00F80ED7"/>
    <w:rsid w:val="00F81E21"/>
    <w:rsid w:val="00F83813"/>
    <w:rsid w:val="00F87D03"/>
    <w:rsid w:val="00F90246"/>
    <w:rsid w:val="00F90ACC"/>
    <w:rsid w:val="00F92006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46A6"/>
    <w:rsid w:val="00FB6508"/>
    <w:rsid w:val="00FC0742"/>
    <w:rsid w:val="00FC1AAC"/>
    <w:rsid w:val="00FC4CF3"/>
    <w:rsid w:val="00FC5916"/>
    <w:rsid w:val="00FD2400"/>
    <w:rsid w:val="00FD2AE9"/>
    <w:rsid w:val="00FD3127"/>
    <w:rsid w:val="00FD5D78"/>
    <w:rsid w:val="00FE09AC"/>
    <w:rsid w:val="00FE363A"/>
    <w:rsid w:val="00FE3DAD"/>
    <w:rsid w:val="00FE62B2"/>
    <w:rsid w:val="00FE73E4"/>
    <w:rsid w:val="00FE7488"/>
    <w:rsid w:val="00FF03FB"/>
    <w:rsid w:val="00FF213F"/>
    <w:rsid w:val="00FF2A27"/>
    <w:rsid w:val="00FF31D4"/>
    <w:rsid w:val="00FF5F3A"/>
    <w:rsid w:val="00FF60F9"/>
    <w:rsid w:val="00FF65E6"/>
    <w:rsid w:val="00FF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5107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18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F4184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4184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184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184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5107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18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F4184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4184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184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184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1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10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278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03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0632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26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114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901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631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1985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3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12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255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132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134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68320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409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418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2018.</izvorni_sadrzaj>
    <derivirana_varijabla naziv="DomainObject.DatumDonosenjaOdluke_1">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567</izvorni_sadrzaj>
    <derivirana_varijabla naziv="DomainObject.Predmet.Broj_1">567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St-567/2018</izvorni_sadrzaj>
    <derivirana_varijabla naziv="DomainObject.Predmet.OznakaBroj_1">St-567/2018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DVA PAPIRA d.o.o.</izvorni_sadrzaj>
    <derivirana_varijabla naziv="DomainObject.Predmet.ProtustrankaFormated_1">  DVA PAPIRA d.o.o.</derivirana_varijabla>
  </DomainObject.Predmet.ProtustrankaFormated>
  <DomainObject.Predmet.ProtustrankaFormatedOIB>
    <izvorni_sadrzaj>  DVA PAPIRA d.o.o., OIB 00567201959</izvorni_sadrzaj>
    <derivirana_varijabla naziv="DomainObject.Predmet.ProtustrankaFormatedOIB_1">  DVA PAPIRA d.o.o., OIB 00567201959</derivirana_varijabla>
  </DomainObject.Predmet.ProtustrankaFormatedOIB>
  <DomainObject.Predmet.ProtustrankaFormatedWithAdress>
    <izvorni_sadrzaj> DVA PAPIRA d.o.o., Glogovečka 4, 10000 Zagreb</izvorni_sadrzaj>
    <derivirana_varijabla naziv="DomainObject.Predmet.ProtustrankaFormatedWithAdress_1"> DVA PAPIRA d.o.o., Glogovečka 4, 10000 Zagreb</derivirana_varijabla>
  </DomainObject.Predmet.ProtustrankaFormatedWithAdress>
  <DomainObject.Predmet.ProtustrankaFormatedWithAdressOIB>
    <izvorni_sadrzaj> DVA PAPIRA d.o.o., OIB 00567201959, Glogovečka 4, 10000 Zagreb</izvorni_sadrzaj>
    <derivirana_varijabla naziv="DomainObject.Predmet.ProtustrankaFormatedWithAdressOIB_1"> DVA PAPIRA d.o.o., OIB 00567201959, Glogovečka 4, 10000 Zagreb</derivirana_varijabla>
  </DomainObject.Predmet.ProtustrankaFormatedWithAdressOIB>
  <DomainObject.Predmet.ProtustrankaWithAdress>
    <izvorni_sadrzaj>DVA PAPIRA d.o.o. Glogovečka 4, 10000 Zagreb</izvorni_sadrzaj>
    <derivirana_varijabla naziv="DomainObject.Predmet.ProtustrankaWithAdress_1">DVA PAPIRA d.o.o. Glogovečka 4, 10000 Zagreb</derivirana_varijabla>
  </DomainObject.Predmet.ProtustrankaWithAdress>
  <DomainObject.Predmet.ProtustrankaWithAdressOIB>
    <izvorni_sadrzaj>DVA PAPIRA d.o.o., OIB 00567201959, Glogovečka 4, 10000 Zagreb</izvorni_sadrzaj>
    <derivirana_varijabla naziv="DomainObject.Predmet.ProtustrankaWithAdressOIB_1">DVA PAPIRA d.o.o., OIB 00567201959, Glogovečka 4, 10000 Zagreb</derivirana_varijabla>
  </DomainObject.Predmet.ProtustrankaWithAdressOIB>
  <DomainObject.Predmet.ProtustrankaNazivFormated>
    <izvorni_sadrzaj>DVA PAPIRA d.o.o.</izvorni_sadrzaj>
    <derivirana_varijabla naziv="DomainObject.Predmet.ProtustrankaNazivFormated_1">DVA PAPIRA d.o.o.</derivirana_varijabla>
  </DomainObject.Predmet.ProtustrankaNazivFormated>
  <DomainObject.Predmet.ProtustrankaNazivFormatedOIB>
    <izvorni_sadrzaj>DVA PAPIRA d.o.o., OIB 00567201959</izvorni_sadrzaj>
    <derivirana_varijabla naziv="DomainObject.Predmet.ProtustrankaNazivFormatedOIB_1">DVA PAPIRA d.o.o., OIB 00567201959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DVA PAPIRA d.o.o.</item>
    </izvorni_sadrzaj>
    <derivirana_varijabla naziv="DomainObject.Predmet.ProtuStrankaListFormated_1">
      <item>DVA PAPIRA d.o.o.</item>
    </derivirana_varijabla>
  </DomainObject.Predmet.ProtuStrankaListFormated>
  <DomainObject.Predmet.ProtuStrankaListFormatedOIB>
    <izvorni_sadrzaj>
      <item>DVA PAPIRA d.o.o., OIB 00567201959</item>
    </izvorni_sadrzaj>
    <derivirana_varijabla naziv="DomainObject.Predmet.ProtuStrankaListFormatedOIB_1">
      <item>DVA PAPIRA d.o.o., OIB 00567201959</item>
    </derivirana_varijabla>
  </DomainObject.Predmet.ProtuStrankaListFormatedOIB>
  <DomainObject.Predmet.ProtuStrankaListFormatedWithAdress>
    <izvorni_sadrzaj>
      <item>DVA PAPIRA d.o.o., Glogovečka 4, 10000 Zagreb</item>
    </izvorni_sadrzaj>
    <derivirana_varijabla naziv="DomainObject.Predmet.ProtuStrankaListFormatedWithAdress_1">
      <item>DVA PAPIRA d.o.o., Glogovečka 4, 10000 Zagreb</item>
    </derivirana_varijabla>
  </DomainObject.Predmet.ProtuStrankaListFormatedWithAdress>
  <DomainObject.Predmet.ProtuStrankaListFormatedWithAdressOIB>
    <izvorni_sadrzaj>
      <item>DVA PAPIRA d.o.o., OIB 00567201959, Glogovečka 4, 10000 Zagreb</item>
    </izvorni_sadrzaj>
    <derivirana_varijabla naziv="DomainObject.Predmet.ProtuStrankaListFormatedWithAdressOIB_1">
      <item>DVA PAPIRA d.o.o., OIB 00567201959, Glogovečka 4, 10000 Zagreb</item>
    </derivirana_varijabla>
  </DomainObject.Predmet.ProtuStrankaListFormatedWithAdressOIB>
  <DomainObject.Predmet.ProtuStrankaListNazivFormated>
    <izvorni_sadrzaj>
      <item>DVA PAPIRA d.o.o.</item>
    </izvorni_sadrzaj>
    <derivirana_varijabla naziv="DomainObject.Predmet.ProtuStrankaListNazivFormated_1">
      <item>DVA PAPIRA d.o.o.</item>
    </derivirana_varijabla>
  </DomainObject.Predmet.ProtuStrankaListNazivFormated>
  <DomainObject.Predmet.ProtuStrankaListNazivFormatedOIB>
    <izvorni_sadrzaj>
      <item>DVA PAPIRA d.o.o., OIB 00567201959</item>
    </izvorni_sadrzaj>
    <derivirana_varijabla naziv="DomainObject.Predmet.ProtuStrankaListNazivFormatedOIB_1">
      <item>DVA PAPIRA d.o.o., OIB 00567201959</item>
    </derivirana_varijabla>
  </DomainObject.Predmet.ProtuStrankaListNazivFormatedOIB>
  <DomainObject.Predmet.OstaliListFormated>
    <izvorni_sadrzaj>
      <item>Marko Šlopar</item>
    </izvorni_sadrzaj>
    <derivirana_varijabla naziv="DomainObject.Predmet.OstaliListFormated_1">
      <item>Marko Šlopar</item>
    </derivirana_varijabla>
  </DomainObject.Predmet.OstaliListFormated>
  <DomainObject.Predmet.OstaliListFormatedOIB>
    <izvorni_sadrzaj>
      <item>Marko Šlopar, OIB 96575133232</item>
    </izvorni_sadrzaj>
    <derivirana_varijabla naziv="DomainObject.Predmet.OstaliListFormatedOIB_1">
      <item>Marko Šlopar, OIB 96575133232</item>
    </derivirana_varijabla>
  </DomainObject.Predmet.OstaliListFormatedOIB>
  <DomainObject.Predmet.OstaliListFormatedWithAdress>
    <izvorni_sadrzaj>
      <item>Marko Šlopar, Glogovečka 4, 10000 Zagreb</item>
    </izvorni_sadrzaj>
    <derivirana_varijabla naziv="DomainObject.Predmet.OstaliListFormatedWithAdress_1">
      <item>Marko Šlopar, Glogovečka 4, 10000 Zagreb</item>
    </derivirana_varijabla>
  </DomainObject.Predmet.OstaliListFormatedWithAdress>
  <DomainObject.Predmet.OstaliListFormatedWithAdressOIB>
    <izvorni_sadrzaj>
      <item>Marko Šlopar, OIB 96575133232, Glogovečka 4, 10000 Zagreb</item>
    </izvorni_sadrzaj>
    <derivirana_varijabla naziv="DomainObject.Predmet.OstaliListFormatedWithAdressOIB_1">
      <item>Marko Šlopar, OIB 96575133232, Glogovečka 4, 10000 Zagreb</item>
    </derivirana_varijabla>
  </DomainObject.Predmet.OstaliListFormatedWithAdressOIB>
  <DomainObject.Predmet.OstaliListNazivFormated>
    <izvorni_sadrzaj>
      <item>Marko Šlopar</item>
    </izvorni_sadrzaj>
    <derivirana_varijabla naziv="DomainObject.Predmet.OstaliListNazivFormated_1">
      <item>Marko Šlopar</item>
    </derivirana_varijabla>
  </DomainObject.Predmet.OstaliListNazivFormated>
  <DomainObject.Predmet.OstaliListNazivFormatedOIB>
    <izvorni_sadrzaj>
      <item>Marko Šlopar, OIB 96575133232</item>
    </izvorni_sadrzaj>
    <derivirana_varijabla naziv="DomainObject.Predmet.OstaliListNazivFormatedOIB_1">
      <item>Marko Šlopar, OIB 96575133232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2018.</izvorni_sadrzaj>
    <derivirana_varijabla naziv="DomainObject.Datum_1">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DVA PAPIRA d.o.o.</izvorni_sadrzaj>
    <derivirana_varijabla naziv="DomainObject.Predmet.ProtustrankaIDrugi_1">DVA PAPIRA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DVA PAPIRA d.o.o., OIB 00567201959, Glogovečka 4, 10000 Zagreb</izvorni_sadrzaj>
    <derivirana_varijabla naziv="DomainObject.Predmet.ProtustrankaIDrugiAdressOIB_1">DVA PAPIRA d.o.o., OIB 00567201959, Glogovečka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DVA PAPIRA d.o.o.</item>
      <item>FINA Regionalni centar Zagreb</item>
      <item>Marko Šlopar</item>
    </izvorni_sadrzaj>
    <derivirana_varijabla naziv="DomainObject.Predmet.SudioniciListNaziv_1">
      <item>DVA PAPIRA d.o.o.</item>
      <item>FINA Regionalni centar Zagreb</item>
      <item>Marko Šlopar</item>
    </derivirana_varijabla>
  </DomainObject.Predmet.SudioniciListNaziv>
  <DomainObject.Predmet.SudioniciListAdressOIB>
    <izvorni_sadrzaj>
      <item>DVA PAPIRA d.o.o., OIB 00567201959, Glogovečka 4,10000 Zagreb</item>
      <item>FINA Regionalni centar Zagreb, OIB 85821130368, Trg svibanjskih žrtava 1995. 1,10000 Zagreb</item>
      <item>Marko Šlopar, OIB 96575133232, Glogovečka 4,10000 Zagreb</item>
    </izvorni_sadrzaj>
    <derivirana_varijabla naziv="DomainObject.Predmet.SudioniciListAdressOIB_1">
      <item>DVA PAPIRA d.o.o., OIB 00567201959, Glogovečka 4,10000 Zagreb</item>
      <item>FINA Regionalni centar Zagreb, OIB 85821130368, Trg svibanjskih žrtava 1995. 1,10000 Zagreb</item>
      <item>Marko Šlopar, OIB 96575133232, Glogovečka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00567201959</item>
      <item>, OIB 85821130368</item>
      <item>, OIB 96575133232</item>
    </izvorni_sadrzaj>
    <derivirana_varijabla naziv="DomainObject.Predmet.SudioniciListNazivOIB_1">
      <item>, OIB 00567201959</item>
      <item>, OIB 85821130368</item>
      <item>, OIB 96575133232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Mijo Rončević, OIB 97146101285, Vijenac Ivana Meštrovića 74, 31000 Osijek</item>
    </izvorni_sadrzaj>
    <derivirana_varijabla naziv="DomainObject.Predmet.StecajniUpraviteljiListAddressOIB_1">
      <item>Mijo Rončević, OIB 97146101285, Vijenac Ivana Meštrovića 74,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09C8E2-E3BD-436F-894F-CF21AF0D27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631</properties:Words>
  <properties:Characters>3376</properties:Characters>
  <properties:Lines>97</properties:Lines>
  <properties:Paragraphs>33</properties:Paragraphs>
  <properties:TotalTime>932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4367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Sanja Ban</cp:lastModifiedBy>
  <cp:lastPrinted>2018-06-08T09:19:00Z</cp:lastPrinted>
  <dcterms:modified xmlns:xsi="http://www.w3.org/2001/XMLSchema-instance" xsi:type="dcterms:W3CDTF">2018-06-08T09:23:00Z</dcterms:modified>
  <cp:revision>846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 o pokretanju prethodnog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