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fba4" w14:paraId="98cfba4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47C44">
        <w:t>6</w:t>
      </w:r>
      <w:r w:rsidR="006931E2">
        <w:t>7</w:t>
      </w:r>
      <w:r w:rsidR="00047C44">
        <w:t>62</w:t>
      </w:r>
      <w:r w:rsidR="00642240" w:rsidRPr="00642240">
        <w:t>/15</w:t>
      </w:r>
      <w:r w:rsidR="00047C44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47C44" w:rsidRPr="00047C44">
        <w:t>CPI d.o.o. Zagreb, Cernička 58, OIB</w:t>
      </w:r>
      <w:r w:rsidR="00047C44">
        <w:t>:</w:t>
      </w:r>
      <w:r w:rsidR="00047C44" w:rsidRPr="00047C44">
        <w:t xml:space="preserve"> 33203183139</w:t>
      </w:r>
      <w:r w:rsidR="00E1138E" w:rsidRPr="00E1138E">
        <w:t xml:space="preserve">, </w:t>
      </w:r>
      <w:r w:rsidR="003129FC">
        <w:t>2</w:t>
      </w:r>
      <w:r w:rsidR="00047C44">
        <w:rPr>
          <w:rFonts w:eastAsia="Times New Roman"/>
          <w:szCs w:val="24"/>
          <w:lang w:eastAsia="hr-HR"/>
        </w:rPr>
        <w:t>2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047C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47C44" w:rsidRPr="00047C44">
        <w:t>CPI d.o.o. Zagreb, Cernička 58, OIB</w:t>
      </w:r>
      <w:r w:rsidR="00047C44">
        <w:t>:</w:t>
      </w:r>
      <w:r w:rsidR="00047C44" w:rsidRPr="00047C44">
        <w:t xml:space="preserve"> 33203183139</w:t>
      </w:r>
      <w:r w:rsidR="00A33C0E">
        <w:t xml:space="preserve">, MBS: </w:t>
      </w:r>
      <w:r w:rsidR="00047C44" w:rsidRPr="00047C44">
        <w:t>080484034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047C44">
        <w:rPr>
          <w:rFonts w:eastAsia="Times New Roman"/>
          <w:szCs w:val="24"/>
          <w:lang w:eastAsia="hr-HR"/>
        </w:rPr>
        <w:t>2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931E2">
        <w:rPr>
          <w:rFonts w:eastAsia="Times New Roman"/>
          <w:szCs w:val="24"/>
          <w:lang w:eastAsia="hr-HR"/>
        </w:rPr>
        <w:t xml:space="preserve"> i 4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256B51">
        <w:rPr>
          <w:rFonts w:eastAsia="Times New Roman"/>
          <w:szCs w:val="24"/>
          <w:lang w:eastAsia="hr-HR"/>
        </w:rPr>
        <w:t>Krešimir Maretić</w:t>
      </w:r>
      <w:r w:rsidR="006931E2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56B51">
        <w:rPr>
          <w:rFonts w:eastAsia="Times New Roman"/>
          <w:szCs w:val="24"/>
          <w:lang w:eastAsia="hr-HR"/>
        </w:rPr>
        <w:t xml:space="preserve"> Šimuna Starčevića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56B51">
        <w:rPr>
          <w:rFonts w:eastAsia="Times New Roman"/>
          <w:szCs w:val="24"/>
          <w:lang w:eastAsia="hr-HR"/>
        </w:rPr>
        <w:t xml:space="preserve"> 66108961276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47C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47C44" w:rsidRPr="00047C44">
        <w:t>CPI d.o.o. Zagreb, Cernička 58, OIB</w:t>
      </w:r>
      <w:r w:rsidR="00047C44">
        <w:t>:</w:t>
      </w:r>
      <w:r w:rsidR="00047C44" w:rsidRPr="00047C44">
        <w:t xml:space="preserve"> 33203183139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047C44">
        <w:rPr>
          <w:rFonts w:eastAsia="Times New Roman"/>
          <w:szCs w:val="24"/>
          <w:lang w:eastAsia="hr-HR"/>
        </w:rPr>
        <w:t>20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47C44">
        <w:rPr>
          <w:rFonts w:eastAsia="Times New Roman"/>
          <w:szCs w:val="20"/>
          <w:lang w:eastAsia="hr-HR"/>
        </w:rPr>
        <w:t>20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47C44">
        <w:rPr>
          <w:rFonts w:eastAsia="Times New Roman"/>
          <w:szCs w:val="20"/>
          <w:lang w:eastAsia="hr-HR"/>
        </w:rPr>
        <w:t>20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047C44">
        <w:rPr>
          <w:rFonts w:eastAsia="Times New Roman"/>
          <w:szCs w:val="20"/>
          <w:lang w:eastAsia="hr-HR"/>
        </w:rPr>
        <w:t>ka zastupnica dužnika Valerija Mirt</w:t>
      </w:r>
      <w:r w:rsidR="006931E2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 xml:space="preserve">je </w:t>
      </w:r>
      <w:r w:rsidR="00047C44">
        <w:rPr>
          <w:rFonts w:eastAsia="Times New Roman"/>
          <w:szCs w:val="20"/>
          <w:lang w:eastAsia="hr-HR"/>
        </w:rPr>
        <w:t xml:space="preserve">11. srpnja 2016. </w:t>
      </w:r>
      <w:r w:rsidR="007E5A14">
        <w:rPr>
          <w:rFonts w:eastAsia="Times New Roman"/>
          <w:szCs w:val="20"/>
          <w:lang w:eastAsia="hr-HR"/>
        </w:rPr>
        <w:t xml:space="preserve">dostavila </w:t>
      </w:r>
      <w:r w:rsidR="00272966">
        <w:rPr>
          <w:rFonts w:eastAsia="Times New Roman"/>
          <w:szCs w:val="20"/>
          <w:lang w:eastAsia="hr-HR"/>
        </w:rPr>
        <w:t xml:space="preserve">sudu </w:t>
      </w:r>
      <w:r w:rsidR="00047C44">
        <w:rPr>
          <w:rFonts w:eastAsia="Times New Roman"/>
          <w:szCs w:val="20"/>
          <w:lang w:eastAsia="hr-HR"/>
        </w:rPr>
        <w:t>javnobilježnički ovjerovljenu izjavu (list 14 spisa)</w:t>
      </w:r>
      <w:r w:rsidR="007E5A14">
        <w:rPr>
          <w:rFonts w:eastAsia="Times New Roman"/>
          <w:szCs w:val="20"/>
          <w:lang w:eastAsia="hr-HR"/>
        </w:rPr>
        <w:t>,</w:t>
      </w:r>
      <w:r w:rsidR="00047C44">
        <w:rPr>
          <w:rFonts w:eastAsia="Times New Roman"/>
          <w:szCs w:val="20"/>
          <w:lang w:eastAsia="hr-HR"/>
        </w:rPr>
        <w:t xml:space="preserve"> u kojoj stoji da dužnik nema nekretnina, pokretnina ni druge imovine u svojim poslovnim knjigama.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47C44">
        <w:rPr>
          <w:rFonts w:eastAsia="Times New Roman"/>
          <w:szCs w:val="20"/>
          <w:lang w:eastAsia="hr-HR"/>
        </w:rPr>
        <w:t>20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047C44">
        <w:rPr>
          <w:rFonts w:eastAsia="Times New Roman"/>
          <w:szCs w:val="20"/>
          <w:lang w:eastAsia="hr-HR"/>
        </w:rPr>
        <w:t>2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7022F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7022F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7022F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2F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47C44" w:rsidRPr="00047C44">
          <w:t>6762/15-10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10257C"/>
    <w:rsid w:val="001032F4"/>
    <w:rsid w:val="0011263E"/>
    <w:rsid w:val="00131E95"/>
    <w:rsid w:val="00151B3F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8569F"/>
    <w:rsid w:val="006931E2"/>
    <w:rsid w:val="00694358"/>
    <w:rsid w:val="00697965"/>
    <w:rsid w:val="006A695C"/>
    <w:rsid w:val="006C14BC"/>
    <w:rsid w:val="007022F2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57855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St-6762/2015-10</izvorni_sadrzaj>
    <derivirana_varijabla naziv="DomainObject.Oznaka_1">St-6762/2015-10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6762</izvorni_sadrzaj>
    <derivirana_varijabla naziv="DomainObject.Predmet.Broj_1">6762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St-6762/2015</izvorni_sadrzaj>
    <derivirana_varijabla naziv="DomainObject.Predmet.OznakaBroj_1">St-6762/2015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CPI d.o.o. zastupanog po punomoćniku VALERIJA MIRT</izvorni_sadrzaj>
    <derivirana_varijabla naziv="DomainObject.Predmet.ProtustrankaFormated_1">  CPI d.o.o. zastupanog po punomoćniku VALERIJA MIRT</derivirana_varijabla>
  </DomainObject.Predmet.ProtustrankaFormated>
  <DomainObject.Predmet.ProtustrankaFormatedOIB>
    <izvorni_sadrzaj>  CPI d.o.o., OIB 33203183139 zastupanog po punomoćniku VALERIJA MIRT</izvorni_sadrzaj>
    <derivirana_varijabla naziv="DomainObject.Predmet.ProtustrankaFormatedOIB_1">  CPI d.o.o., OIB 33203183139 zastupanog po punomoćniku VALERIJA MIRT</derivirana_varijabla>
  </DomainObject.Predmet.ProtustrankaFormatedOIB>
  <DomainObject.Predmet.ProtustrankaFormatedWithAdress>
    <izvorni_sadrzaj> CPI d.o.o., Cernička 58, 10000 Zagreb zastupanog po punomoćniku VALERIJA MIRT</izvorni_sadrzaj>
    <derivirana_varijabla naziv="DomainObject.Predmet.ProtustrankaFormatedWithAdress_1"> CPI d.o.o., Cernička 58, 10000 Zagreb zastupanog po punomoćniku VALERIJA MIRT</derivirana_varijabla>
  </DomainObject.Predmet.ProtustrankaFormatedWithAdress>
  <DomainObject.Predmet.ProtustrankaFormatedWithAdressOIB>
    <izvorni_sadrzaj> CPI d.o.o., OIB 33203183139, Cernička 58, 10000 Zagreb zastupanog po punomoćniku VALERIJA MIRT</izvorni_sadrzaj>
    <derivirana_varijabla naziv="DomainObject.Predmet.ProtustrankaFormatedWithAdressOIB_1"> CPI d.o.o., OIB 33203183139, Cernička 58, 10000 Zagreb zastupanog po punomoćniku VALERIJA MIRT</derivirana_varijabla>
  </DomainObject.Predmet.ProtustrankaFormatedWithAdressOIB>
  <DomainObject.Predmet.ProtustrankaWithAdress>
    <izvorni_sadrzaj>CPI d.o.o. Cernička 58, 10000 Zagreb</izvorni_sadrzaj>
    <derivirana_varijabla naziv="DomainObject.Predmet.ProtustrankaWithAdress_1">CPI d.o.o. Cernička 58, 10000 Zagreb</derivirana_varijabla>
  </DomainObject.Predmet.ProtustrankaWithAdress>
  <DomainObject.Predmet.ProtustrankaWithAdressOIB>
    <izvorni_sadrzaj>CPI d.o.o., OIB 33203183139, Cernička 58, 10000 Zagreb</izvorni_sadrzaj>
    <derivirana_varijabla naziv="DomainObject.Predmet.ProtustrankaWithAdressOIB_1">CPI d.o.o., OIB 33203183139, Cernička 58, 10000 Zagreb</derivirana_varijabla>
  </DomainObject.Predmet.ProtustrankaWithAdressOIB>
  <DomainObject.Predmet.ProtustrankaNazivFormated>
    <izvorni_sadrzaj>CPI d.o.o.</izvorni_sadrzaj>
    <derivirana_varijabla naziv="DomainObject.Predmet.ProtustrankaNazivFormated_1">CPI d.o.o.</derivirana_varijabla>
  </DomainObject.Predmet.ProtustrankaNazivFormated>
  <DomainObject.Predmet.ProtustrankaNazivFormatedOIB>
    <izvorni_sadrzaj>CPI d.o.o., OIB 33203183139</izvorni_sadrzaj>
    <derivirana_varijabla naziv="DomainObject.Predmet.ProtustrankaNazivFormatedOIB_1">CPI d.o.o., OIB 33203183139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CPI d.o.o. zastupanog po punomoćniku VALERIJA MIRT</item>
    </izvorni_sadrzaj>
    <derivirana_varijabla naziv="DomainObject.Predmet.ProtuStrankaListFormated_1">
      <item>CPI d.o.o. zastupanog po punomoćniku VALERIJA MIRT</item>
    </derivirana_varijabla>
  </DomainObject.Predmet.ProtuStrankaListFormated>
  <DomainObject.Predmet.ProtuStrankaListFormatedOIB>
    <izvorni_sadrzaj>
      <item>CPI d.o.o., OIB 33203183139 zastupanog po punomoćniku VALERIJA MIRT</item>
    </izvorni_sadrzaj>
    <derivirana_varijabla naziv="DomainObject.Predmet.ProtuStrankaListFormatedOIB_1">
      <item>CPI d.o.o., OIB 33203183139 zastupanog po punomoćniku VALERIJA MIRT</item>
    </derivirana_varijabla>
  </DomainObject.Predmet.ProtuStrankaListFormatedOIB>
  <DomainObject.Predmet.ProtuStrankaListFormatedWithAdress>
    <izvorni_sadrzaj>
      <item>CPI d.o.o., Cernička 58, 10000 Zagreb zastupanog po punomoćniku VALERIJA MIRT</item>
    </izvorni_sadrzaj>
    <derivirana_varijabla naziv="DomainObject.Predmet.ProtuStrankaListFormatedWithAdress_1">
      <item>CPI d.o.o., Cernička 58, 10000 Zagreb zastupanog po punomoćniku VALERIJA MIRT</item>
    </derivirana_varijabla>
  </DomainObject.Predmet.ProtuStrankaListFormatedWithAdress>
  <DomainObject.Predmet.ProtuStrankaListFormatedWithAdressOIB>
    <izvorni_sadrzaj>
      <item>CPI d.o.o., OIB 33203183139, Cernička 58, 10000 Zagreb zastupanog po punomoćniku VALERIJA MIRT</item>
    </izvorni_sadrzaj>
    <derivirana_varijabla naziv="DomainObject.Predmet.ProtuStrankaListFormatedWithAdressOIB_1">
      <item>CPI d.o.o., OIB 33203183139, Cernička 58, 10000 Zagreb zastupanog po punomoćniku VALERIJA MIRT</item>
    </derivirana_varijabla>
  </DomainObject.Predmet.ProtuStrankaListFormatedWithAdressOIB>
  <DomainObject.Predmet.ProtuStrankaListNazivFormated>
    <izvorni_sadrzaj>
      <item>CPI d.o.o.</item>
    </izvorni_sadrzaj>
    <derivirana_varijabla naziv="DomainObject.Predmet.ProtuStrankaListNazivFormated_1">
      <item>CPI d.o.o.</item>
    </derivirana_varijabla>
  </DomainObject.Predmet.ProtuStrankaListNazivFormated>
  <DomainObject.Predmet.ProtuStrankaListNazivFormatedOIB>
    <izvorni_sadrzaj>
      <item>CPI d.o.o., OIB 33203183139</item>
    </izvorni_sadrzaj>
    <derivirana_varijabla naziv="DomainObject.Predmet.ProtuStrankaListNazivFormatedOIB_1">
      <item>CPI d.o.o., OIB 33203183139</item>
    </derivirana_varijabla>
  </DomainObject.Predmet.ProtuStrankaListNazivFormatedOIB>
  <DomainObject.Predmet.OstaliListFormated>
    <izvorni_sadrzaj>
      <item>VALERIJA MIRT punomoćnik sudionika u postupku CPI d.o.o.</item>
    </izvorni_sadrzaj>
    <derivirana_varijabla naziv="DomainObject.Predmet.OstaliListFormated_1">
      <item>VALERIJA MIRT punomoćnik sudionika u postupku CPI d.o.o.</item>
    </derivirana_varijabla>
  </DomainObject.Predmet.OstaliListFormated>
  <DomainObject.Predmet.OstaliListFormatedOIB>
    <izvorni_sadrzaj>
      <item>VALERIJA MIRT, OIB 32235626314 punomoćnik sudionika u postupku CPI d.o.o.</item>
    </izvorni_sadrzaj>
    <derivirana_varijabla naziv="DomainObject.Predmet.OstaliListFormatedOIB_1">
      <item>VALERIJA MIRT, OIB 32235626314 punomoćnik sudionika u postupku CPI d.o.o.</item>
    </derivirana_varijabla>
  </DomainObject.Predmet.OstaliListFormatedOIB>
  <DomainObject.Predmet.OstaliListFormatedWithAdress>
    <izvorni_sadrzaj>
      <item>VALERIJA MIRT, IVANA PERKOVCA 75, 10430 Samobor punomoćnik sudionika u postupku CPI d.o.o.</item>
    </izvorni_sadrzaj>
    <derivirana_varijabla naziv="DomainObject.Predmet.OstaliListFormatedWithAdress_1">
      <item>VALERIJA MIRT, IVANA PERKOVCA 75, 10430 Samobor punomoćnik sudionika u postupku CPI d.o.o.</item>
    </derivirana_varijabla>
  </DomainObject.Predmet.OstaliListFormatedWithAdress>
  <DomainObject.Predmet.OstaliListFormatedWithAdressOIB>
    <izvorni_sadrzaj>
      <item>VALERIJA MIRT, OIB 32235626314, IVANA PERKOVCA 75, 10430 Samobor punomoćnik sudionika u postupku CPI d.o.o.</item>
    </izvorni_sadrzaj>
    <derivirana_varijabla naziv="DomainObject.Predmet.OstaliListFormatedWithAdressOIB_1">
      <item>VALERIJA MIRT, OIB 32235626314, IVANA PERKOVCA 75, 10430 Samobor punomoćnik sudionika u postupku CPI d.o.o.</item>
    </derivirana_varijabla>
  </DomainObject.Predmet.OstaliListFormatedWithAdressOIB>
  <DomainObject.Predmet.OstaliListNazivFormated>
    <izvorni_sadrzaj>
      <item>VALERIJA MIRT</item>
    </izvorni_sadrzaj>
    <derivirana_varijabla naziv="DomainObject.Predmet.OstaliListNazivFormated_1">
      <item>VALERIJA MIRT</item>
    </derivirana_varijabla>
  </DomainObject.Predmet.OstaliListNazivFormated>
  <DomainObject.Predmet.OstaliListNazivFormatedOIB>
    <izvorni_sadrzaj>
      <item>VALERIJA MIRT, OIB 32235626314</item>
    </izvorni_sadrzaj>
    <derivirana_varijabla naziv="DomainObject.Predmet.OstaliListNazivFormatedOIB_1">
      <item>VALERIJA MIRT, OIB 32235626314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St-6762/2015-10</izvorni_sadrzaj>
    <derivirana_varijabla naziv="DomainObject.PoslovniBrojDokumenta_1">St-6762/2015-10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CPI d.o.o.</izvorni_sadrzaj>
    <derivirana_varijabla naziv="DomainObject.Predmet.ProtustrankaIDrugi_1">CPI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CPI d.o.o., OIB 33203183139, Cernička 58, 10000 Zagreb</izvorni_sadrzaj>
    <derivirana_varijabla naziv="DomainObject.Predmet.ProtustrankaIDrugiAdressOIB_1">CPI d.o.o., OIB 33203183139, Cernička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CPI d.o.o.</item>
      <item>VALERIJA MIRT</item>
    </izvorni_sadrzaj>
    <derivirana_varijabla naziv="DomainObject.Predmet.SudioniciListNaziv_1">
      <item>FINA Regionalni centar Zagreb</item>
      <item>CPI d.o.o.</item>
      <item>VALERIJA MIRT</item>
    </derivirana_varijabla>
  </DomainObject.Predmet.SudioniciListNaziv>
  <DomainObject.Predmet.SudioniciListAdressOIB>
    <izvorni_sadrzaj>
      <item>FINA Regionalni centar Zagreb, OIB 85821130368, Trg svibanjskih žrtava 1995. 1,10000 Zagreb</item>
      <item>CPI d.o.o., OIB 33203183139, Cernička 58,10000 Zagreb</item>
      <item>VALERIJA MIRT, OIB 32235626314, IVANA PERKOVCA 75,10430 Samobor</item>
    </izvorni_sadrzaj>
    <derivirana_varijabla naziv="DomainObject.Predmet.SudioniciListAdressOIB_1">
      <item>FINA Regionalni centar Zagreb, OIB 85821130368, Trg svibanjskih žrtava 1995. 1,10000 Zagreb</item>
      <item>CPI d.o.o., OIB 33203183139, Cernička 58,10000 Zagreb</item>
      <item>VALERIJA MIRT, OIB 32235626314, IVANA PERKOVCA 75,10430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33203183139</item>
      <item>, OIB 32235626314</item>
    </izvorni_sadrzaj>
    <derivirana_varijabla naziv="DomainObject.Predmet.SudioniciListNazivOIB_1">
      <item>, OIB 85821130368</item>
      <item>, OIB 33203183139</item>
      <item>, OIB 32235626314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2350</properties:Characters>
  <properties:Lines>86</properties:Lines>
  <properties:Paragraphs>27</properties:Paragraphs>
  <properties:TotalTime>718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2016-09-22T09:19:00Z</cp:lastPrinted>
  <dcterms:modified xmlns:xsi="http://www.w3.org/2001/XMLSchema-instance" xsi:type="dcterms:W3CDTF">2016-09-22T09:19:00Z</dcterms:modified>
  <cp:revision>98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