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4747" w14:paraId="8b44747" w:rsidRDefault="00D8547E" w:rsidR="00CF454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St-6307/15-5</w:t>
      </w:r>
    </w:p>
    <w:p w:rsidRDefault="00D8547E" w:rsidR="00CF45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33256" w:rsidR="00CF454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543" w:rsidR="00CF4543">
      <w:pPr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547E" w:rsidR="00CF45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547E" w:rsidR="00CF45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547E" w:rsidR="00CF454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F4543" w:rsidR="00CF4543">
      <w:pPr>
        <w:jc w:val="center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St-6307/15, temeljem odredbe čl.430. Stečajnog zakona (NN br. 71/15),  dana  17. prosinca 2015., objavljuje </w:t>
      </w:r>
    </w:p>
    <w:p w:rsidRDefault="00CF4543" w:rsidR="00CF4543">
      <w:pPr>
        <w:jc w:val="both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F4543" w:rsidR="00CF4543">
      <w:pPr>
        <w:jc w:val="center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GRADNJA DELFIN d.o.o. Dugo Selo, Bože Huzanića 21, OIB:22784823822, MBS:080721314.</w:t>
      </w:r>
    </w:p>
    <w:p w:rsidRDefault="00CF4543" w:rsidR="00CF454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59.572,22 kn.</w:t>
      </w:r>
    </w:p>
    <w:p w:rsidRDefault="00CF4543" w:rsidR="00CF454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F4543" w:rsidR="00CF454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F4543" w:rsidR="00CF4543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547E" w:rsidR="00CF454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547E" w:rsidR="00CF454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F4543" w:rsidR="00CF4543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CF4543" w:rsidR="00CF4543">
      <w:pPr>
        <w:jc w:val="both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547E" w:rsidR="00CF45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F4543" w:rsidR="00CF4543">
      <w:pPr>
        <w:jc w:val="right"/>
        <w:rPr>
          <w:rFonts w:hAnsi="Times New Roman" w:ascii="Times New Roman"/>
          <w:szCs w:val="24"/>
          <w:lang w:val="hr-HR"/>
        </w:rPr>
      </w:pPr>
    </w:p>
    <w:p w:rsidRDefault="00CF4543" w:rsidR="00CF4543">
      <w:pPr>
        <w:jc w:val="right"/>
        <w:rPr>
          <w:rFonts w:hAnsi="Times New Roman" w:ascii="Times New Roman"/>
          <w:szCs w:val="24"/>
          <w:lang w:val="hr-HR"/>
        </w:rPr>
      </w:pPr>
    </w:p>
    <w:p w:rsidRDefault="00D8547E" w:rsidR="00CF454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547E" w:rsidR="00CF45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547E" w:rsidR="00D8547E"/>
    <w:sectPr w:rsidR="00D8547E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3256"/>
    <w:rsid w:val="00633256"/>
    <w:rsid w:val="00CD16E8"/>
    <w:rsid w:val="00CF4543"/>
    <w:rsid w:val="00D8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D1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6E8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D1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6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CD1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6E8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CD1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6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6307</izvorni_sadrzaj>
    <derivirana_varijabla naziv="DomainObject.Predmet.Broj_1">6307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St-6307/2015</izvorni_sadrzaj>
    <derivirana_varijabla naziv="DomainObject.Predmet.OznakaBroj_1">St-6307/2015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DELFIN d.o.o.</izvorni_sadrzaj>
    <derivirana_varijabla naziv="DomainObject.Predmet.ProtustrankaFormated_1">  GRADNJA DELFIN d.o.o.</derivirana_varijabla>
  </DomainObject.Predmet.ProtustrankaFormated>
  <DomainObject.Predmet.ProtustrankaFormatedOIB>
    <izvorni_sadrzaj>  GRADNJA DELFIN d.o.o., OIB 22784823822</izvorni_sadrzaj>
    <derivirana_varijabla naziv="DomainObject.Predmet.ProtustrankaFormatedOIB_1">  GRADNJA DELFIN d.o.o., OIB 22784823822</derivirana_varijabla>
  </DomainObject.Predmet.ProtustrankaFormatedOIB>
  <DomainObject.Predmet.ProtustrankaFormatedWithAdress>
    <izvorni_sadrzaj> GRADNJA DELFIN d.o.o., Bože Huzanića 2i, 10370 Dugo Selo</izvorni_sadrzaj>
    <derivirana_varijabla naziv="DomainObject.Predmet.ProtustrankaFormatedWithAdress_1"> GRADNJA DELFIN d.o.o., Bože Huzanića 2i, 10370 Dugo Selo</derivirana_varijabla>
  </DomainObject.Predmet.ProtustrankaFormatedWithAdress>
  <DomainObject.Predmet.ProtustrankaFormatedWithAdressOIB>
    <izvorni_sadrzaj> GRADNJA DELFIN d.o.o., OIB 22784823822, Bože Huzanića 2i, 10370 Dugo Selo</izvorni_sadrzaj>
    <derivirana_varijabla naziv="DomainObject.Predmet.ProtustrankaFormatedWithAdressOIB_1"> GRADNJA DELFIN d.o.o., OIB 22784823822, Bože Huzanića 2i, 10370 Dugo Selo</derivirana_varijabla>
  </DomainObject.Predmet.ProtustrankaFormatedWithAdressOIB>
  <DomainObject.Predmet.ProtustrankaWithAdress>
    <izvorni_sadrzaj>GRADNJA DELFIN d.o.o. Bože Huzanića 2i, 10370 Dugo Selo</izvorni_sadrzaj>
    <derivirana_varijabla naziv="DomainObject.Predmet.ProtustrankaWithAdress_1">GRADNJA DELFIN d.o.o. Bože Huzanića 2i, 10370 Dugo Selo</derivirana_varijabla>
  </DomainObject.Predmet.ProtustrankaWithAdress>
  <DomainObject.Predmet.ProtustrankaWithAdressOIB>
    <izvorni_sadrzaj>GRADNJA DELFIN d.o.o., OIB 22784823822, Bože Huzanića 2i, 10370 Dugo Selo</izvorni_sadrzaj>
    <derivirana_varijabla naziv="DomainObject.Predmet.ProtustrankaWithAdressOIB_1">GRADNJA DELFIN d.o.o., OIB 22784823822, Bože Huzanića 2i, 10370 Dugo Selo</derivirana_varijabla>
  </DomainObject.Predmet.ProtustrankaWithAdressOIB>
  <DomainObject.Predmet.ProtustrankaNazivFormated>
    <izvorni_sadrzaj>GRADNJA DELFIN d.o.o.</izvorni_sadrzaj>
    <derivirana_varijabla naziv="DomainObject.Predmet.ProtustrankaNazivFormated_1">GRADNJA DELFIN d.o.o.</derivirana_varijabla>
  </DomainObject.Predmet.ProtustrankaNazivFormated>
  <DomainObject.Predmet.ProtustrankaNazivFormatedOIB>
    <izvorni_sadrzaj>GRADNJA DELFIN d.o.o., OIB 22784823822</izvorni_sadrzaj>
    <derivirana_varijabla naziv="DomainObject.Predmet.ProtustrankaNazivFormatedOIB_1">GRADNJA DELFIN d.o.o., OIB 22784823822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DELFIN d.o.o.</item>
    </izvorni_sadrzaj>
    <derivirana_varijabla naziv="DomainObject.Predmet.ProtuStrankaListFormated_1">
      <item>GRADNJA DELFIN d.o.o.</item>
    </derivirana_varijabla>
  </DomainObject.Predmet.ProtuStrankaListFormated>
  <DomainObject.Predmet.ProtuStrankaListFormatedOIB>
    <izvorni_sadrzaj>
      <item>GRADNJA DELFIN d.o.o., OIB 22784823822</item>
    </izvorni_sadrzaj>
    <derivirana_varijabla naziv="DomainObject.Predmet.ProtuStrankaListFormatedOIB_1">
      <item>GRADNJA DELFIN d.o.o., OIB 22784823822</item>
    </derivirana_varijabla>
  </DomainObject.Predmet.ProtuStrankaListFormatedOIB>
  <DomainObject.Predmet.ProtuStrankaListFormatedWithAdress>
    <izvorni_sadrzaj>
      <item>GRADNJA DELFIN d.o.o., Bože Huzanića 2i, 10370 Dugo Selo</item>
    </izvorni_sadrzaj>
    <derivirana_varijabla naziv="DomainObject.Predmet.ProtuStrankaListFormatedWithAdress_1">
      <item>GRADNJA DELFIN d.o.o., Bože Huzanića 2i, 10370 Dugo Selo</item>
    </derivirana_varijabla>
  </DomainObject.Predmet.ProtuStrankaListFormatedWithAdress>
  <DomainObject.Predmet.ProtuStrankaListFormatedWithAdressOIB>
    <izvorni_sadrzaj>
      <item>GRADNJA DELFIN d.o.o., OIB 22784823822, Bože Huzanića 2i, 10370 Dugo Selo</item>
    </izvorni_sadrzaj>
    <derivirana_varijabla naziv="DomainObject.Predmet.ProtuStrankaListFormatedWithAdressOIB_1">
      <item>GRADNJA DELFIN d.o.o., OIB 22784823822, Bože Huzanića 2i, 10370 Dugo Selo</item>
    </derivirana_varijabla>
  </DomainObject.Predmet.ProtuStrankaListFormatedWithAdressOIB>
  <DomainObject.Predmet.ProtuStrankaListNazivFormated>
    <izvorni_sadrzaj>
      <item>GRADNJA DELFIN d.o.o.</item>
    </izvorni_sadrzaj>
    <derivirana_varijabla naziv="DomainObject.Predmet.ProtuStrankaListNazivFormated_1">
      <item>GRADNJA DELFIN d.o.o.</item>
    </derivirana_varijabla>
  </DomainObject.Predmet.ProtuStrankaListNazivFormated>
  <DomainObject.Predmet.ProtuStrankaListNazivFormatedOIB>
    <izvorni_sadrzaj>
      <item>GRADNJA DELFIN d.o.o., OIB 22784823822</item>
    </izvorni_sadrzaj>
    <derivirana_varijabla naziv="DomainObject.Predmet.ProtuStrankaListNazivFormatedOIB_1">
      <item>GRADNJA DELFIN d.o.o., OIB 22784823822</item>
    </derivirana_varijabla>
  </DomainObject.Predmet.ProtuStrankaListNazivFormatedOIB>
  <DomainObject.Predmet.OstaliListFormated>
    <izvorni_sadrzaj>
      <item>Kristijan Dedić</item>
    </izvorni_sadrzaj>
    <derivirana_varijabla naziv="DomainObject.Predmet.OstaliListFormated_1">
      <item>Kristijan Dedić</item>
    </derivirana_varijabla>
  </DomainObject.Predmet.OstaliListFormated>
  <DomainObject.Predmet.OstaliListFormatedOIB>
    <izvorni_sadrzaj>
      <item>Kristijan Dedić, OIB 15557385179</item>
    </izvorni_sadrzaj>
    <derivirana_varijabla naziv="DomainObject.Predmet.OstaliListFormatedOIB_1">
      <item>Kristijan Dedić, OIB 15557385179</item>
    </derivirana_varijabla>
  </DomainObject.Predmet.OstaliListFormatedOIB>
  <DomainObject.Predmet.OstaliListFormatedWithAdress>
    <izvorni_sadrzaj>
      <item>Kristijan Dedić, Orlečka 13, 10000 Zagreb</item>
    </izvorni_sadrzaj>
    <derivirana_varijabla naziv="DomainObject.Predmet.OstaliListFormatedWithAdress_1">
      <item>Kristijan Dedić, Orlečka 13, 10000 Zagreb</item>
    </derivirana_varijabla>
  </DomainObject.Predmet.OstaliListFormatedWithAdress>
  <DomainObject.Predmet.OstaliListFormatedWithAdressOIB>
    <izvorni_sadrzaj>
      <item>Kristijan Dedić, OIB 15557385179, Orlečka 13, 10000 Zagreb</item>
    </izvorni_sadrzaj>
    <derivirana_varijabla naziv="DomainObject.Predmet.OstaliListFormatedWithAdressOIB_1">
      <item>Kristijan Dedić, OIB 15557385179, Orlečka 13, 10000 Zagreb</item>
    </derivirana_varijabla>
  </DomainObject.Predmet.OstaliListFormatedWithAdressOIB>
  <DomainObject.Predmet.OstaliListNazivFormated>
    <izvorni_sadrzaj>
      <item>Kristijan Dedić</item>
    </izvorni_sadrzaj>
    <derivirana_varijabla naziv="DomainObject.Predmet.OstaliListNazivFormated_1">
      <item>Kristijan Dedić</item>
    </derivirana_varijabla>
  </DomainObject.Predmet.OstaliListNazivFormated>
  <DomainObject.Predmet.OstaliListNazivFormatedOIB>
    <izvorni_sadrzaj>
      <item>Kristijan Dedić, OIB 15557385179</item>
    </izvorni_sadrzaj>
    <derivirana_varijabla naziv="DomainObject.Predmet.OstaliListNazivFormatedOIB_1">
      <item>Kristijan Dedić, OIB 15557385179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DELFIN d.o.o.</izvorni_sadrzaj>
    <derivirana_varijabla naziv="DomainObject.Predmet.ProtustrankaIDrugi_1">GRADNJA DELFIN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DELFIN d.o.o., OIB 22784823822, Bože Huzanića 2i, 10370 Dugo Selo</izvorni_sadrzaj>
    <derivirana_varijabla naziv="DomainObject.Predmet.ProtustrankaIDrugiAdressOIB_1">GRADNJA DELFIN d.o.o., OIB 22784823822, Bože Huzanića 2i,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DELFIN d.o.o.</item>
      <item>Kristijan Dedić</item>
    </izvorni_sadrzaj>
    <derivirana_varijabla naziv="DomainObject.Predmet.SudioniciListNaziv_1">
      <item>FINA Regionalni centar Zagreb</item>
      <item>GRADNJA DELFIN d.o.o.</item>
      <item>Kristijan Dedić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DELFIN d.o.o., OIB 22784823822, Bože Huzanića 2i,10370 Dugo Selo</item>
      <item>Kristijan Dedić, OIB 15557385179, Orlečka 13,10000 Zagreb</item>
    </izvorni_sadrzaj>
    <derivirana_varijabla naziv="DomainObject.Predmet.SudioniciListAdressOIB_1">
      <item>FINA Regionalni centar Zagreb, OIB 85821130368, Trg svibanjskih žrtava 1995. 1,10000 Zagreb</item>
      <item>GRADNJA DELFIN d.o.o., OIB 22784823822, Bože Huzanića 2i,10370 Dugo Selo</item>
      <item>Kristijan Dedić, OIB 15557385179, Orlečka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22784823822</item>
      <item>, OIB 15557385179</item>
    </izvorni_sadrzaj>
    <derivirana_varijabla naziv="DomainObject.Predmet.SudioniciListNazivOIB_1">
      <item>, OIB 85821130368</item>
      <item>, OIB 22784823822</item>
      <item>, OIB 15557385179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2015-12-17T15:24:00Z</dcterms:created>
  <dc:creator>Sudsko vijeæe</dc:creator>
  <cp:lastModifiedBy>Marina Markić</cp:lastModifiedBy>
  <cp:lastPrinted>2015-12-17T15:24:00Z</cp:lastPrinted>
  <dcterms:modified xmlns:xsi="http://www.w3.org/2001/XMLSchema-instance" xsi:type="dcterms:W3CDTF">2015-12-17T15:24:00Z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