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9981" w14:paraId="9da9981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60A4B">
        <w:rPr>
          <w:rFonts w:hAnsi="Times New Roman" w:ascii="Times New Roman"/>
          <w:noProof w:val="false"/>
          <w:szCs w:val="24"/>
        </w:rPr>
        <w:t>2413</w:t>
      </w:r>
      <w:r w:rsidR="00C40EAE">
        <w:rPr>
          <w:rFonts w:hAnsi="Times New Roman" w:ascii="Times New Roman"/>
          <w:noProof w:val="false"/>
          <w:szCs w:val="24"/>
        </w:rPr>
        <w:t>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3F6E7B">
        <w:rPr>
          <w:rFonts w:hAnsi="Times New Roman" w:ascii="Times New Roman"/>
        </w:rPr>
        <w:t>stečajnim dužnikom</w:t>
      </w:r>
      <w:r w:rsidR="001E469C">
        <w:rPr>
          <w:rFonts w:hAnsi="Times New Roman" w:ascii="Times New Roman"/>
        </w:rPr>
        <w:t xml:space="preserve"> </w:t>
      </w:r>
      <w:r w:rsidR="00260A4B">
        <w:rPr>
          <w:rFonts w:hAnsi="Times New Roman" w:ascii="Times New Roman"/>
        </w:rPr>
        <w:t>SOKOL-INFORMATIKA d.o.o. u stečaju, Hrvatska Kostajnica, Davorina Trstenjaka 48, OIB 03773439904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260A4B">
        <w:rPr>
          <w:rFonts w:hAnsi="Times New Roman" w:ascii="Times New Roman"/>
          <w:szCs w:val="24"/>
        </w:rPr>
        <w:t xml:space="preserve">31. listopada </w:t>
      </w:r>
      <w:r w:rsidR="00EA0CBA">
        <w:rPr>
          <w:rFonts w:hAnsi="Times New Roman" w:ascii="Times New Roman"/>
          <w:szCs w:val="24"/>
        </w:rPr>
        <w:t>2018.</w:t>
      </w:r>
    </w:p>
    <w:p w:rsidRDefault="003F6E7B" w:rsidP="00B314E8" w:rsidR="003F6E7B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260A4B">
        <w:rPr>
          <w:rFonts w:hAnsi="Times New Roman" w:ascii="Times New Roman"/>
        </w:rPr>
        <w:t>SOKOL-INFORMATIKA d.o.o. u stečaju, Hrvatska Kostajnica, Davorina Trstenjaka 48, OIB 03773439904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</w:t>
      </w:r>
      <w:r w:rsidR="00260A4B">
        <w:rPr>
          <w:rFonts w:hAnsi="Times New Roman" w:ascii="Times New Roman"/>
          <w:szCs w:val="24"/>
        </w:rPr>
        <w:t>:</w:t>
      </w:r>
    </w:p>
    <w:p w:rsidRDefault="00260A4B" w:rsidP="00260A4B" w:rsidR="00260A4B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a) kat. čestica K 284, oznaka zemljišta kuća i dvorište i pašnjak Majdanci, ukupne površine 1699 m2, upisana u zk.ul. 2985 k.o. Kostajnica kod Općinskog suda u Sisku, Zemljišnoknjižni odjel Hrvatska Kostajnica,</w:t>
      </w:r>
    </w:p>
    <w:p w:rsidRDefault="00260A4B" w:rsidP="00260A4B" w:rsidR="00260A4B">
      <w:pPr>
        <w:pStyle w:val="Tijeloteksta"/>
        <w:ind w:left="709"/>
        <w:rPr>
          <w:rFonts w:hAnsi="Times New Roman" w:ascii="Times New Roman"/>
          <w:szCs w:val="24"/>
        </w:rPr>
      </w:pPr>
    </w:p>
    <w:p w:rsidRDefault="00260A4B" w:rsidP="00260A4B" w:rsidR="00260A4B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b) kat. čestica 818/1, oznaka zemljišta voćnjak Majdanci, površine 44 m2, upisana u zk.ul. 2705 k.o. Kostajnica, kod Općinskog suda u Sisku, Zemljišnoknjižni odjel Hrvatska Kostajnica,</w:t>
      </w:r>
    </w:p>
    <w:p w:rsidRDefault="00260A4B" w:rsidP="00260A4B" w:rsidR="00260A4B">
      <w:pPr>
        <w:pStyle w:val="Tijeloteksta"/>
        <w:ind w:left="709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3F6E7B">
        <w:rPr>
          <w:rFonts w:hAnsi="Times New Roman" w:ascii="Times New Roman"/>
          <w:szCs w:val="24"/>
        </w:rPr>
        <w:t>29. studenog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3F6E7B">
        <w:rPr>
          <w:rFonts w:hAnsi="Times New Roman" w:ascii="Times New Roman"/>
          <w:szCs w:val="24"/>
        </w:rPr>
        <w:t>12,30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6F2591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991270">
        <w:rPr>
          <w:rFonts w:hAnsi="Times New Roman" w:ascii="Times New Roman"/>
          <w:szCs w:val="24"/>
        </w:rPr>
        <w:t xml:space="preserve">Republika Hrvatska, Ministarstvo financija, Porezna uprava, po ŽDO u </w:t>
      </w:r>
      <w:r w:rsidR="003F6E7B">
        <w:rPr>
          <w:rFonts w:hAnsi="Times New Roman" w:ascii="Times New Roman"/>
          <w:szCs w:val="24"/>
        </w:rPr>
        <w:t>Sisku</w:t>
      </w:r>
      <w:r w:rsidR="006F2591">
        <w:rPr>
          <w:rFonts w:hAnsi="Times New Roman" w:ascii="Times New Roman"/>
          <w:szCs w:val="24"/>
        </w:rPr>
        <w:t>,</w:t>
      </w:r>
      <w:r w:rsidR="003F6E7B" w:rsidRPr="003F6E7B">
        <w:rPr>
          <w:rFonts w:hAnsi="Times New Roman" w:ascii="Times New Roman"/>
          <w:szCs w:val="24"/>
        </w:rPr>
        <w:t xml:space="preserve"> </w:t>
      </w:r>
      <w:r w:rsidR="003F6E7B">
        <w:rPr>
          <w:rFonts w:hAnsi="Times New Roman" w:ascii="Times New Roman"/>
          <w:szCs w:val="24"/>
        </w:rPr>
        <w:t>uz elaborat procjene tržišne vrijednosti nekretnina,</w:t>
      </w:r>
    </w:p>
    <w:p w:rsidRDefault="006F2591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3F6E7B">
        <w:rPr>
          <w:rFonts w:hAnsi="Times New Roman" w:ascii="Times New Roman"/>
          <w:szCs w:val="24"/>
        </w:rPr>
        <w:t>Addiko bank d.d. Zagreb uz elaborat procjene tržišne vrijednosti nekretnina.</w:t>
      </w: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260A4B">
        <w:rPr>
          <w:rFonts w:hAnsi="Times New Roman" w:ascii="Times New Roman"/>
          <w:szCs w:val="24"/>
        </w:rPr>
        <w:t>31. listopada</w:t>
      </w:r>
      <w:r w:rsidR="00991270">
        <w:rPr>
          <w:rFonts w:hAnsi="Times New Roman" w:ascii="Times New Roman"/>
          <w:szCs w:val="24"/>
        </w:rPr>
        <w:t xml:space="preserve">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E7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687AEB"/>
    <w:multiLevelType w:val="hybridMultilevel"/>
    <w:tmpl w:val="97726896"/>
    <w:lvl w:tplc="34E81BA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13F39"/>
    <w:rsid w:val="00237199"/>
    <w:rsid w:val="00245E30"/>
    <w:rsid w:val="00260A4B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F6E7B"/>
    <w:rsid w:val="004578F2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6F2591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270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0EAE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A0CBA"/>
    <w:rsid w:val="00EC6039"/>
    <w:rsid w:val="00ED1913"/>
    <w:rsid w:val="00F04565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60A4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57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8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8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8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8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60A4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57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8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8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8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8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83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St-2413/2017</izvorni_sadrzaj>
    <derivirana_varijabla naziv="DomainObject.Predmet.OznakaBroj_1">St-2413/2017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SOKOL-INFORMATIKA d.o.o. za informatiku, trgovinu i usluge u stečaju</izvorni_sadrzaj>
    <derivirana_varijabla naziv="DomainObject.Predmet.ProtustrankaFormated_1">  SOKOL-INFORMATIKA d.o.o. za informatiku, trgovinu i usluge u stečaju</derivirana_varijabla>
  </DomainObject.Predmet.ProtustrankaFormated>
  <DomainObject.Predmet.ProtustrankaFormatedOIB>
    <izvorni_sadrzaj>  SOKOL-INFORMATIKA d.o.o. za informatiku, trgovinu i usluge u stečaju, OIB 03773439904</izvorni_sadrzaj>
    <derivirana_varijabla naziv="DomainObject.Predmet.ProtustrankaFormatedOIB_1">  SOKOL-INFORMATIKA d.o.o. za informatiku, trgovinu i usluge u stečaju, OIB 03773439904</derivirana_varijabla>
  </DomainObject.Predmet.ProtustrankaFormatedOIB>
  <DomainObject.Predmet.ProtustrankaFormatedWithAdress>
    <izvorni_sadrzaj> SOKOL-INFORMATIKA d.o.o. za informatiku, trgovinu i usluge u stečaju, Davorina Trstenjaka 48, 44430 Hrvatska Kostajnica</izvorni_sadrzaj>
    <derivirana_varijabla naziv="DomainObject.Predmet.ProtustrankaFormatedWithAdress_1"> SOKOL-INFORMATIKA d.o.o. za informatiku, trgovinu i usluge u stečaju, Davorina Trstenjaka 48, 44430 Hrvatska Kostajnica</derivirana_varijabla>
  </DomainObject.Predmet.ProtustrankaFormatedWithAdress>
  <DomainObject.Predmet.ProtustrankaFormatedWithAdressOIB>
    <izvorni_sadrzaj> SOKOL-INFORMATIKA d.o.o. za informatiku, trgovinu i usluge u stečaju, OIB 03773439904, Davorina Trstenjaka 48, 44430 Hrvatska Kostajnica</izvorni_sadrzaj>
    <derivirana_varijabla naziv="DomainObject.Predmet.ProtustrankaFormatedWithAdressOIB_1"> SOKOL-INFORMATIKA d.o.o. za informatiku, trgovinu i usluge u stečaju, OIB 03773439904, Davorina Trstenjaka 48, 44430 Hrvatska Kostajnica</derivirana_varijabla>
  </DomainObject.Predmet.ProtustrankaFormatedWithAdressOIB>
  <DomainObject.Predmet.ProtustrankaWithAdress>
    <izvorni_sadrzaj>SOKOL-INFORMATIKA d.o.o. za informatiku, trgovinu i usluge u stečaju Davorina Trstenjaka 48, 44430 Hrvatska Kostajnica</izvorni_sadrzaj>
    <derivirana_varijabla naziv="DomainObject.Predmet.ProtustrankaWithAdress_1">SOKOL-INFORMATIKA d.o.o. za informatiku, trgovinu i usluge u stečaju Davorina Trstenjaka 48, 44430 Hrvatska Kostajnica</derivirana_varijabla>
  </DomainObject.Predmet.ProtustrankaWithAdress>
  <DomainObject.Predmet.ProtustrankaWithAdressOIB>
    <izvorni_sadrzaj>SOKOL-INFORMATIKA d.o.o. za informatiku, trgovinu i usluge u stečaju, OIB 03773439904, Davorina Trstenjaka 48, 44430 Hrvatska Kostajnica</izvorni_sadrzaj>
    <derivirana_varijabla naziv="DomainObject.Predmet.ProtustrankaWithAdressOIB_1">SOKOL-INFORMATIKA d.o.o. za informatiku, trgovinu i usluge u stečaju, OIB 03773439904, Davorina Trstenjaka 48, 44430 Hrvatska Kostajnica</derivirana_varijabla>
  </DomainObject.Predmet.ProtustrankaWithAdressOIB>
  <DomainObject.Predmet.ProtustrankaNazivFormated>
    <izvorni_sadrzaj>SOKOL-INFORMATIKA d.o.o. za informatiku, trgovinu i usluge u stečaju</izvorni_sadrzaj>
    <derivirana_varijabla naziv="DomainObject.Predmet.ProtustrankaNazivFormated_1">SOKOL-INFORMATIKA d.o.o. za informatiku, trgovinu i usluge u stečaju</derivirana_varijabla>
  </DomainObject.Predmet.ProtustrankaNazivFormated>
  <DomainObject.Predmet.ProtustrankaNazivFormatedOIB>
    <izvorni_sadrzaj>SOKOL-INFORMATIKA d.o.o. za informatiku, trgovinu i usluge u stečaju, OIB 03773439904</izvorni_sadrzaj>
    <derivirana_varijabla naziv="DomainObject.Predmet.ProtustrankaNazivFormatedOIB_1">SOKOL-INFORMATIKA d.o.o. za informatiku, trgovinu i usluge u stečaju,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SOKOL-INFORMATIKA d.o.o. za informatiku, trgovinu i usluge u stečaju</item>
    </izvorni_sadrzaj>
    <derivirana_varijabla naziv="DomainObject.Predmet.ProtuStrankaListFormated_1">
      <item>SOKOL-INFORMATIKA d.o.o. za informatiku, trgovinu i usluge u stečaju</item>
    </derivirana_varijabla>
  </DomainObject.Predmet.ProtuStrankaListFormated>
  <DomainObject.Predmet.ProtuStrankaListFormatedOIB>
    <izvorni_sadrzaj>
      <item>SOKOL-INFORMATIKA d.o.o. za informatiku, trgovinu i usluge u stečaju, OIB 03773439904</item>
    </izvorni_sadrzaj>
    <derivirana_varijabla naziv="DomainObject.Predmet.ProtuStrankaListFormatedOIB_1">
      <item>SOKOL-INFORMATIKA d.o.o. za informatiku, trgovinu i usluge u stečaju, OIB 03773439904</item>
    </derivirana_varijabla>
  </DomainObject.Predmet.ProtuStrankaListFormatedOIB>
  <DomainObject.Predmet.ProtuStrankaListFormatedWithAdress>
    <izvorni_sadrzaj>
      <item>SOKOL-INFORMATIKA d.o.o. za informatiku, trgovinu i usluge u stečaju, Davorina Trstenjaka 48, 44430 Hrvatska Kostajnica</item>
    </izvorni_sadrzaj>
    <derivirana_varijabla naziv="DomainObject.Predmet.ProtuStrankaListFormatedWithAdress_1">
      <item>SOKOL-INFORMATIKA d.o.o. za informatiku, trgovinu i usluge u stečaju, Davorina Trstenjaka 48, 44430 Hrvatska Kostajnica</item>
    </derivirana_varijabla>
  </DomainObject.Predmet.ProtuStrankaListFormatedWithAdress>
  <DomainObject.Predmet.ProtuStrankaListFormatedWithAdressOIB>
    <izvorni_sadrzaj>
      <item>SOKOL-INFORMATIKA d.o.o. za informatiku, trgovinu i usluge u stečaju, OIB 03773439904, Davorina Trstenjaka 48, 44430 Hrvatska Kostajnica</item>
    </izvorni_sadrzaj>
    <derivirana_varijabla naziv="DomainObject.Predmet.ProtuStrankaListFormatedWithAdressOIB_1">
      <item>SOKOL-INFORMATIKA d.o.o. za informatiku, trgovinu i usluge u stečaju,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 za informatiku, trgovinu i usluge u stečaju</item>
    </izvorni_sadrzaj>
    <derivirana_varijabla naziv="DomainObject.Predmet.ProtuStrankaListNazivFormated_1">
      <item>SOKOL-INFORMATIKA d.o.o. za informatiku, trgovinu i usluge u stečaju</item>
    </derivirana_varijabla>
  </DomainObject.Predmet.ProtuStrankaListNazivFormated>
  <DomainObject.Predmet.ProtuStrankaListNazivFormatedOIB>
    <izvorni_sadrzaj>
      <item>SOKOL-INFORMATIKA d.o.o. za informatiku, trgovinu i usluge u stečaju, OIB 03773439904</item>
    </izvorni_sadrzaj>
    <derivirana_varijabla naziv="DomainObject.Predmet.ProtuStrankaListNazivFormatedOIB_1">
      <item>SOKOL-INFORMATIKA d.o.o. za informatiku, trgovinu i usluge u stečaju, OIB 03773439904</item>
    </derivirana_varijabla>
  </DomainObject.Predmet.ProtuStrankaListNazivFormatedOIB>
  <DomainObject.Predmet.OstaliListFormated>
    <izvorni_sadrzaj>
      <item>ŽDO u Sisku punomoćnik sudionika u postupku RH MF Porezna uprava Zagreb</item>
      <item>Siniša Pužar</item>
    </izvorni_sadrzaj>
    <derivirana_varijabla naziv="DomainObject.Predmet.OstaliListFormated_1">
      <item>ŽDO u Sisku punomoćnik sudionika u postupku RH MF Porezna uprava Zagreb</item>
      <item>Siniša Pužar</item>
    </derivirana_varijabla>
  </DomainObject.Predmet.OstaliListFormated>
  <DomainObject.Predmet.OstaliListFormatedOIB>
    <izvorni_sadrzaj>
      <item>ŽDO u Sisku, OIB 05526850490 punomoćnik sudionika u postupku RH MF Porezna uprava Zagreb</item>
      <item>Siniša Pužar, OIB 30379149398</item>
    </izvorni_sadrzaj>
    <derivirana_varijabla naziv="DomainObject.Predmet.OstaliListFormatedOIB_1">
      <item>ŽDO u Sisku, OIB 05526850490 punomoćnik sudionika u postupku RH MF Porezna uprava Zagreb</item>
      <item>Siniša Pužar, OIB 30379149398</item>
    </derivirana_varijabla>
  </DomainObject.Predmet.OstaliListFormatedOIB>
  <DomainObject.Predmet.OstaliListFormatedWithAdress>
    <izvorni_sadrzaj>
      <item>ŽDO u Sisku, S. i A. Radića 30, 44000 Sisak punomoćnik sudionika u postupku RH MF Porezna uprava Zagreb</item>
      <item>Siniša Pužar, Vladimira Nazora 23, 44430 Hrvatska Kostajnica</item>
    </izvorni_sadrzaj>
    <derivirana_varijabla naziv="DomainObject.Predmet.OstaliListFormatedWithAdress_1">
      <item>ŽDO u Sisku, S. i A. Radića 30, 44000 Sisak punomoćnik sudionika u postupku RH MF Porezna uprava Zagreb</item>
      <item>Siniša Pužar, Vladimira Nazora 23, 44430 Hrvatska Kostajnica</item>
    </derivirana_varijabla>
  </DomainObject.Predmet.OstaliListFormatedWithAdress>
  <DomainObject.Predmet.OstaliListFormatedWithAdressOIB>
    <izvorni_sadrzaj>
      <item>ŽDO u Sisku, OIB 05526850490, S. i A. Radića 30, 44000 Sisak punomoćnik sudionika u postupku RH MF Porezna uprava Zagreb</item>
      <item>Siniša Pužar, OIB 30379149398, Vladimira Nazora 23, 44430 Hrvatska Kostajnica</item>
    </izvorni_sadrzaj>
    <derivirana_varijabla naziv="DomainObject.Predmet.OstaliListFormatedWithAdressOIB_1">
      <item>ŽDO u Sisku, OIB 05526850490, S. i A. Radića 30, 44000 Sisak punomoćnik sudionika u postupku RH MF Porezna uprava Zagreb</item>
      <item>Siniša Pužar, OIB 30379149398, Vladimira Nazora 23, 44430 Hrvatska Kostajnica</item>
    </derivirana_varijabla>
  </DomainObject.Predmet.OstaliListFormatedWithAdressOIB>
  <DomainObject.Predmet.OstaliListNazivFormated>
    <izvorni_sadrzaj>
      <item>ŽDO u Sisku</item>
      <item>Siniša Pužar</item>
    </izvorni_sadrzaj>
    <derivirana_varijabla naziv="DomainObject.Predmet.OstaliListNazivFormated_1">
      <item>ŽDO u Sisku</item>
      <item>Siniša Pužar</item>
    </derivirana_varijabla>
  </DomainObject.Predmet.OstaliListNazivFormated>
  <DomainObject.Predmet.OstaliListNazivFormatedOIB>
    <izvorni_sadrzaj>
      <item>ŽDO u Sisku, OIB 05526850490</item>
      <item>Siniša Pužar, OIB 30379149398</item>
    </izvorni_sadrzaj>
    <derivirana_varijabla naziv="DomainObject.Predmet.OstaliListNazivFormatedOIB_1">
      <item>ŽDO u Sisku, OIB 05526850490</item>
      <item>Siniša Pužar, OIB 30379149398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SOKOL-INFORMATIKA d.o.o. za informatiku, trgovinu i usluge u stečaju</izvorni_sadrzaj>
    <derivirana_varijabla naziv="DomainObject.Predmet.ProtustrankaIDrugi_1">SOKOL-INFORMATIKA d.o.o. za informatiku,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SOKOL-INFORMATIKA d.o.o. za informatiku, trgovinu i usluge u stečaju, OIB 03773439904, Davorina Trstenjaka 48, 44430 Hrvatska Kostajnica</izvorni_sadrzaj>
    <derivirana_varijabla naziv="DomainObject.Predmet.ProtustrankaIDrugiAdressOIB_1">SOKOL-INFORMATIKA d.o.o. za informatiku, trgovinu i usluge u stečaju,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SOKOL-INFORMATIKA d.o.o. za informatiku, trgovinu i usluge u stečaju</item>
      <item>FINA Regionalni centar Zagreb</item>
      <item>RH MF Porezna uprava Zagreb</item>
      <item>ŽDO u Sisku</item>
      <item>Siniša Pužar</item>
    </izvorni_sadrzaj>
    <derivirana_varijabla naziv="DomainObject.Predmet.SudioniciListNaziv_1">
      <item>SOKOL-INFORMATIKA d.o.o. za informatiku, trgovinu i usluge u stečaju</item>
      <item>FINA Regionalni centar Zagreb</item>
      <item>RH MF Porezna uprava Zagreb</item>
      <item>ŽDO u Sisku</item>
      <item>Siniša Pužar</item>
    </derivirana_varijabla>
  </DomainObject.Predmet.SudioniciListNaziv>
  <DomainObject.Predmet.SudioniciListAdressOIB>
    <izvorni_sadrzaj>
      <item>SOKOL-INFORMATIKA d.o.o. za informatiku, trgovinu i usluge u stečaju,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</izvorni_sadrzaj>
    <derivirana_varijabla naziv="DomainObject.Predmet.SudioniciListAdressOIB_1">
      <item>SOKOL-INFORMATIKA d.o.o. za informatiku, trgovinu i usluge u stečaju,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03773439904</item>
      <item>, OIB 85821130368</item>
      <item>, OIB 18683136487</item>
      <item>, OIB 05526850490</item>
      <item>, OIB 30379149398</item>
    </izvorni_sadrzaj>
    <derivirana_varijabla naziv="DomainObject.Predmet.SudioniciListNazivOIB_1">
      <item>, OIB 03773439904</item>
      <item>, OIB 85821130368</item>
      <item>, OIB 18683136487</item>
      <item>, OIB 05526850490</item>
      <item>, OIB 30379149398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St-2413/2017-34</izvorni_sadrzaj>
    <derivirana_varijabla naziv="DomainObject.PredzadnjaOdlukaIzPredmeta.Oznaka_1">St-2413/2017-34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245</properties:Words>
  <properties:Characters>1419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2018-10-31T11:31:00Z</dcterms:created>
  <dc:creator>x</dc:creator>
  <cp:lastModifiedBy>Renata Klokočki</cp:lastModifiedBy>
  <cp:lastPrinted>2018-10-31T11:32:00Z</cp:lastPrinted>
  <dcterms:modified xmlns:xsi="http://www.w3.org/2001/XMLSchema-instance" xsi:type="dcterms:W3CDTF">2018-10-31T11:33:00Z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nekretnine-SOKOL 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