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151e" w14:paraId="6fe151e" w:rsidRDefault="00132FFC" w:rsidR="00132FFC">
      <w:pPr>
        <w15:collapsed w:val="false"/>
      </w:pPr>
      <w:bookmarkStart w:name="_GoBack" w:id="0"/>
      <w:bookmarkEnd w:id="0"/>
    </w:p>
    <w:p w:rsidRDefault="00132FFC" w:rsidR="00132FFC"/>
    <w:p w:rsidRDefault="00132FFC" w:rsidR="00132FFC"/>
    <w:p w:rsidRDefault="00132FFC" w:rsidR="00132FFC"/>
    <w:p w:rsidRDefault="003F2444" w:rsidR="003F2444"/>
    <w:p w:rsidRDefault="003F2444" w:rsidR="003F2444"/>
    <w:p w:rsidRDefault="003F2444" w:rsidR="003F2444"/>
    <w:p w:rsidRDefault="003F2444" w:rsidR="003F2444"/>
    <w:p w:rsidRDefault="00132FFC" w:rsidR="00132FFC">
      <w:r>
        <w:t>REPUBLIKA HRVATSKA</w:t>
      </w:r>
    </w:p>
    <w:p w:rsidRDefault="00132FFC" w:rsidR="00132FFC">
      <w:r>
        <w:t>TRGOVAČKI SUD U</w:t>
      </w:r>
      <w:r w:rsidR="00310A1A">
        <w:t xml:space="preserve"> OSIJEKU</w:t>
      </w:r>
    </w:p>
    <w:p w:rsidRDefault="00310A1A" w:rsidR="001916FA">
      <w:r>
        <w:t>STALNA SLUŽBA</w:t>
      </w:r>
      <w:r w:rsidR="001916FA">
        <w:t xml:space="preserve"> TRGOVČKOG</w:t>
      </w:r>
    </w:p>
    <w:p w:rsidRDefault="001916FA" w:rsidR="00D93626">
      <w:r>
        <w:t>SUDA</w:t>
      </w:r>
      <w:r w:rsidR="007E7B1E">
        <w:t xml:space="preserve"> U SLAVONSKOM BRODU</w:t>
      </w:r>
      <w:r>
        <w:t xml:space="preserve">     </w:t>
      </w:r>
      <w:r w:rsidR="00132FFC">
        <w:t xml:space="preserve">                                     BROJ: </w:t>
      </w:r>
      <w:r w:rsidR="00D93626">
        <w:t>St-</w:t>
      </w:r>
      <w:r w:rsidR="00310A1A">
        <w:t>25/2011-</w:t>
      </w:r>
      <w:r>
        <w:t>22</w:t>
      </w:r>
      <w:r w:rsidR="007E7B1E">
        <w:t>8</w:t>
      </w:r>
    </w:p>
    <w:p w:rsidRDefault="00310A1A" w:rsidR="00D93626">
      <w:r>
        <w:t>Trg pobjede 13</w:t>
      </w:r>
    </w:p>
    <w:p w:rsidRDefault="00310A1A" w:rsidR="00310A1A">
      <w:r>
        <w:t>35000 SLAVONSKI BROD</w:t>
      </w:r>
    </w:p>
    <w:p w:rsidRDefault="00132FFC" w:rsidR="00132FFC">
      <w:r>
        <w:t xml:space="preserve">                                                                          </w:t>
      </w:r>
    </w:p>
    <w:p w:rsidRDefault="006C620F" w:rsidR="006C620F"/>
    <w:p w:rsidRDefault="00132FFC" w:rsidR="00D93626">
      <w:r>
        <w:tab/>
      </w:r>
      <w:r>
        <w:tab/>
        <w:t>TRGOVAČKI SUD U</w:t>
      </w:r>
      <w:r w:rsidR="00310A1A">
        <w:t xml:space="preserve"> OSIJEKU, STALNA SLUŽBA </w:t>
      </w:r>
      <w:r w:rsidR="001916FA">
        <w:t xml:space="preserve"> TRGOVAČKOG SUDA</w:t>
      </w:r>
      <w:r w:rsidR="007E7B1E">
        <w:t xml:space="preserve"> U SLAVONSKOM BRODU</w:t>
      </w:r>
      <w:r>
        <w:t xml:space="preserve"> – po </w:t>
      </w:r>
      <w:r w:rsidR="00D93626">
        <w:t xml:space="preserve">stečajnom </w:t>
      </w:r>
      <w:r>
        <w:t xml:space="preserve">sucu Davorinu Pavičić, </w:t>
      </w:r>
      <w:r w:rsidR="00B33D98">
        <w:t>u stečaju nad dužnikom</w:t>
      </w:r>
      <w:r w:rsidR="00310A1A">
        <w:t xml:space="preserve"> OROPLET d.d. u stečaju PLETERNICA, dana </w:t>
      </w:r>
      <w:r w:rsidR="001916FA">
        <w:t>2</w:t>
      </w:r>
      <w:r w:rsidR="007E7B1E">
        <w:t>4</w:t>
      </w:r>
      <w:r w:rsidR="001916FA">
        <w:t>. studenog</w:t>
      </w:r>
      <w:r w:rsidR="00310A1A">
        <w:t xml:space="preserve"> 201</w:t>
      </w:r>
      <w:r w:rsidR="007E7B1E">
        <w:t>6</w:t>
      </w:r>
      <w:r w:rsidR="00310A1A">
        <w:t>.g.</w:t>
      </w:r>
      <w:r w:rsidR="00F430D0">
        <w:t xml:space="preserve"> donio je slijedeći</w:t>
      </w:r>
    </w:p>
    <w:p w:rsidRDefault="00DF0F62" w:rsidR="00DF0F62"/>
    <w:p w:rsidRDefault="00D93626" w:rsidR="00310A1A">
      <w:r>
        <w:t xml:space="preserve">                                                  Z  A  K  L  J  U  Č  A  K</w:t>
      </w:r>
    </w:p>
    <w:p w:rsidRDefault="007E7B1E" w:rsidR="007E7B1E"/>
    <w:p w:rsidRDefault="007E7B1E" w:rsidR="007E7B1E">
      <w:r>
        <w:t>Saziva se Skupština vjerovnika u stečajnom postupku nad stečajnim dužnikom OROPLET d.d. u stečaju, V. Nazora 9, Pleternica, OIB:79112230069</w:t>
      </w:r>
    </w:p>
    <w:p w:rsidRDefault="00ED1832" w:rsidR="00ED1832">
      <w:r>
        <w:t>za dan</w:t>
      </w:r>
    </w:p>
    <w:p w:rsidRDefault="00ED1832" w:rsidR="00ED1832">
      <w:r>
        <w:t xml:space="preserve">                                                          10. siječnja 2017.g. u 09,00 sati</w:t>
      </w:r>
    </w:p>
    <w:p w:rsidRDefault="00ED1832" w:rsidR="00ED1832">
      <w:r>
        <w:t>u prostorijama Trgovačkog suda Osijek, Stalna služba u Slavonskom Brodu soba 77/III</w:t>
      </w:r>
    </w:p>
    <w:p w:rsidRDefault="00ED1832" w:rsidR="00ED1832"/>
    <w:p w:rsidRDefault="00ED1832" w:rsidR="00ED1832">
      <w:r>
        <w:t xml:space="preserve">                                                               D n e v n i   r e d:</w:t>
      </w:r>
    </w:p>
    <w:p w:rsidRDefault="00ED1832" w:rsidR="00ED1832"/>
    <w:p w:rsidRDefault="00ED1832" w:rsidP="00ED1832" w:rsidR="00ED1832">
      <w:pPr>
        <w:numPr>
          <w:ilvl w:val="0"/>
          <w:numId w:val="6"/>
        </w:numPr>
      </w:pPr>
      <w:r>
        <w:t>Izvješće stečajnog upravitelja o tijeku stečajnog postupka i stanju stečajne mase,</w:t>
      </w:r>
    </w:p>
    <w:p w:rsidRDefault="00ED1832" w:rsidP="00ED1832" w:rsidR="00ED1832">
      <w:pPr>
        <w:numPr>
          <w:ilvl w:val="0"/>
          <w:numId w:val="6"/>
        </w:numPr>
      </w:pPr>
      <w:r>
        <w:t>Prijedlog raspodjele sredstava sa deponentnog računa,</w:t>
      </w:r>
    </w:p>
    <w:p w:rsidRDefault="00ED1832" w:rsidP="00ED1832" w:rsidR="00ED1832">
      <w:pPr>
        <w:numPr>
          <w:ilvl w:val="0"/>
          <w:numId w:val="6"/>
        </w:numPr>
      </w:pPr>
      <w:r>
        <w:t>Donošenju odluke o obustavi i zaključenju stečajnog postupka,</w:t>
      </w:r>
    </w:p>
    <w:p w:rsidRDefault="00ED1832" w:rsidP="00ED1832" w:rsidR="00ED1832">
      <w:pPr>
        <w:numPr>
          <w:ilvl w:val="0"/>
          <w:numId w:val="6"/>
        </w:numPr>
      </w:pPr>
      <w:r>
        <w:t>R a z n o</w:t>
      </w:r>
    </w:p>
    <w:p w:rsidRDefault="00D93626" w:rsidR="00D93626">
      <w:r>
        <w:t xml:space="preserve"> </w:t>
      </w:r>
    </w:p>
    <w:p w:rsidRDefault="00310A1A" w:rsidR="00310A1A"/>
    <w:p w:rsidRDefault="00DF0F62" w:rsidR="00DF0F62"/>
    <w:p w:rsidRDefault="00F430D0" w:rsidP="00DF0F62" w:rsidR="00F430D0">
      <w:pPr>
        <w:ind w:firstLine="708"/>
      </w:pPr>
      <w:r>
        <w:t>U Slavonskom Brodu,</w:t>
      </w:r>
      <w:r w:rsidR="00DF0F62">
        <w:t xml:space="preserve"> </w:t>
      </w:r>
      <w:r w:rsidR="001916FA">
        <w:t>2</w:t>
      </w:r>
      <w:r w:rsidR="007E7B1E">
        <w:t>4</w:t>
      </w:r>
      <w:r w:rsidR="001916FA">
        <w:t>. studenog</w:t>
      </w:r>
      <w:r w:rsidR="00310A1A">
        <w:t xml:space="preserve"> 201</w:t>
      </w:r>
      <w:r w:rsidR="007E7B1E">
        <w:t>6</w:t>
      </w:r>
      <w:r w:rsidR="00310A1A">
        <w:t>.g.</w:t>
      </w:r>
    </w:p>
    <w:p w:rsidRDefault="00F430D0" w:rsidR="00F430D0"/>
    <w:p w:rsidRDefault="00310A1A" w:rsidR="00310A1A"/>
    <w:p w:rsidRDefault="00310A1A" w:rsidR="00310A1A"/>
    <w:p w:rsidRDefault="00DF0F62" w:rsidR="00DF0F62"/>
    <w:p w:rsidRDefault="00F430D0" w:rsidR="00F430D0">
      <w:r>
        <w:t>Dostaviti:                                                                               Stečajni sudac:</w:t>
      </w:r>
    </w:p>
    <w:p w:rsidRDefault="00F430D0" w:rsidR="00F430D0"/>
    <w:p w:rsidRDefault="00B33D98" w:rsidP="00B33D98" w:rsidR="00B33D98">
      <w:pPr>
        <w:numPr>
          <w:ilvl w:val="0"/>
          <w:numId w:val="5"/>
        </w:numPr>
      </w:pPr>
      <w:r>
        <w:t xml:space="preserve">stečajnom upravitelju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DF0F62" w:rsidP="00DF0F62" w:rsidR="007F3B47">
      <w:pPr>
        <w:ind w:left="720"/>
      </w:pPr>
      <w:r>
        <w:t>Jozi Perić, Velika</w:t>
      </w:r>
    </w:p>
    <w:p w:rsidRDefault="007F3B47" w:rsidR="007F3B47"/>
    <w:p w:rsidRDefault="00ED1832" w:rsidR="00ED1832"/>
    <w:p w:rsidRDefault="00ED1832" w:rsidR="00ED1832"/>
    <w:p w:rsidRDefault="00ED1832" w:rsidR="00ED1832"/>
    <w:p w:rsidRDefault="00ED1832" w:rsidR="00ED1832"/>
    <w:p w:rsidRDefault="00ED1832" w:rsidR="00ED1832">
      <w:proofErr w:type="spellStart"/>
      <w:r>
        <w:t>Rj</w:t>
      </w:r>
      <w:proofErr w:type="spellEnd"/>
      <w:r>
        <w:t>/</w:t>
      </w:r>
    </w:p>
    <w:p w:rsidRDefault="00ED1832" w:rsidR="00ED1832">
      <w:r>
        <w:t>Dostaviti zaključak stečajnom upravitelju</w:t>
      </w:r>
    </w:p>
    <w:p w:rsidRDefault="00ED1832" w:rsidR="00ED1832">
      <w:r>
        <w:t>Objaviti na E- oglasna ploča suda</w:t>
      </w:r>
    </w:p>
    <w:p w:rsidRDefault="00ED1832" w:rsidR="00ED1832"/>
    <w:p w:rsidRDefault="00ED1832" w:rsidR="00ED1832">
      <w:r>
        <w:t>24.11.2016.                                S u d a c:</w:t>
      </w:r>
    </w:p>
    <w:sectPr w:rsidR="00ED18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D2488"/>
    <w:multiLevelType w:val="hybridMultilevel"/>
    <w:tmpl w:val="683E8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17AC"/>
    <w:multiLevelType w:val="hybridMultilevel"/>
    <w:tmpl w:val="1CA8A52A"/>
    <w:lvl w:tplc="16C029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69400E"/>
    <w:multiLevelType w:val="hybridMultilevel"/>
    <w:tmpl w:val="6BD684DA"/>
    <w:lvl w:tplc="192037AE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AB608D"/>
    <w:multiLevelType w:val="hybridMultilevel"/>
    <w:tmpl w:val="B5D077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8524BF"/>
    <w:multiLevelType w:val="hybridMultilevel"/>
    <w:tmpl w:val="1B0846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1913F1"/>
    <w:multiLevelType w:val="hybridMultilevel"/>
    <w:tmpl w:val="B67AEE48"/>
    <w:lvl w:tplc="60E8144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FFC"/>
    <w:rsid w:val="00075912"/>
    <w:rsid w:val="000D6E41"/>
    <w:rsid w:val="00122B6E"/>
    <w:rsid w:val="00130521"/>
    <w:rsid w:val="00132FFC"/>
    <w:rsid w:val="001916FA"/>
    <w:rsid w:val="001B115C"/>
    <w:rsid w:val="001D46C3"/>
    <w:rsid w:val="002A6B7D"/>
    <w:rsid w:val="002D0C11"/>
    <w:rsid w:val="00310A1A"/>
    <w:rsid w:val="003D7A7A"/>
    <w:rsid w:val="003F2444"/>
    <w:rsid w:val="00505706"/>
    <w:rsid w:val="005637B3"/>
    <w:rsid w:val="00623D9E"/>
    <w:rsid w:val="00626F8E"/>
    <w:rsid w:val="006A7305"/>
    <w:rsid w:val="006C620F"/>
    <w:rsid w:val="007E7B1E"/>
    <w:rsid w:val="007F3B47"/>
    <w:rsid w:val="00834D18"/>
    <w:rsid w:val="008E6CC7"/>
    <w:rsid w:val="009B4637"/>
    <w:rsid w:val="009C377E"/>
    <w:rsid w:val="00A241B1"/>
    <w:rsid w:val="00AD5BD2"/>
    <w:rsid w:val="00B33D98"/>
    <w:rsid w:val="00BA0B25"/>
    <w:rsid w:val="00C16C90"/>
    <w:rsid w:val="00C53901"/>
    <w:rsid w:val="00C637E0"/>
    <w:rsid w:val="00CC5B0E"/>
    <w:rsid w:val="00CC6577"/>
    <w:rsid w:val="00D010F8"/>
    <w:rsid w:val="00D93626"/>
    <w:rsid w:val="00DC59E5"/>
    <w:rsid w:val="00DF0F62"/>
    <w:rsid w:val="00E87FA7"/>
    <w:rsid w:val="00E90D0F"/>
    <w:rsid w:val="00EA1080"/>
    <w:rsid w:val="00EC1E96"/>
    <w:rsid w:val="00ED1832"/>
    <w:rsid w:val="00F430D0"/>
    <w:rsid w:val="00FA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D18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18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D18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18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St-25/2011</izvorni_sadrzaj>
    <derivirana_varijabla naziv="DomainObject.Predmet.OznakaBroj_1">St-25/2011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, IV i V dio</izvorni_sadrzaj>
    <derivirana_varijabla naziv="DomainObject.Predmet.PrimjedbaSuca_1">I,II,III dio u hodniku  , IV i 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OROPLET d.d. Pleternica</izvorni_sadrzaj>
    <derivirana_varijabla naziv="DomainObject.Predmet.ProtustrankaFormated_1">  OROPLET d.d. Pleternica</derivirana_varijabla>
  </DomainObject.Predmet.ProtustrankaFormated>
  <DomainObject.Predmet.ProtustrankaFormatedOIB>
    <izvorni_sadrzaj>  OROPLET d.d. Pleternica, OIB 79112230069</izvorni_sadrzaj>
    <derivirana_varijabla naziv="DomainObject.Predmet.ProtustrankaFormatedOIB_1">  OROPLET d.d. Pleternica, OIB 79112230069</derivirana_varijabla>
  </DomainObject.Predmet.ProtustrankaFormatedOIB>
  <DomainObject.Predmet.ProtustrankaFormatedWithAdress>
    <izvorni_sadrzaj> OROPLET d.d. Pleternica, 34310 Pleternica</izvorni_sadrzaj>
    <derivirana_varijabla naziv="DomainObject.Predmet.ProtustrankaFormatedWithAdress_1"> OROPLET d.d. Pleternica, 34310 Pleternica</derivirana_varijabla>
  </DomainObject.Predmet.ProtustrankaFormatedWithAdress>
  <DomainObject.Predmet.ProtustrankaFormatedWithAdressOIB>
    <izvorni_sadrzaj> OROPLET d.d. Pleternica, OIB 79112230069, 34310 Pleternica</izvorni_sadrzaj>
    <derivirana_varijabla naziv="DomainObject.Predmet.ProtustrankaFormatedWithAdressOIB_1"> OROPLET d.d. Pleternica, OIB 79112230069, 34310 Pleternica</derivirana_varijabla>
  </DomainObject.Predmet.ProtustrankaFormatedWithAdressOIB>
  <DomainObject.Predmet.ProtustrankaWithAdress>
    <izvorni_sadrzaj>OROPLET d.d. Pleternica 34310 Pleternica</izvorni_sadrzaj>
    <derivirana_varijabla naziv="DomainObject.Predmet.ProtustrankaWithAdress_1">OROPLET d.d. Pleternica 34310 Pleternica</derivirana_varijabla>
  </DomainObject.Predmet.ProtustrankaWithAdress>
  <DomainObject.Predmet.ProtustrankaWithAdressOIB>
    <izvorni_sadrzaj>OROPLET d.d. Pleternica, OIB 79112230069, 34310 Pleternica</izvorni_sadrzaj>
    <derivirana_varijabla naziv="DomainObject.Predmet.ProtustrankaWithAdressOIB_1">OROPLET d.d. Pleternica, OIB 79112230069, 34310 Pleternica</derivirana_varijabla>
  </DomainObject.Predmet.ProtustrankaWithAdressOIB>
  <DomainObject.Predmet.ProtustrankaNazivFormated>
    <izvorni_sadrzaj>OROPLET d.d. Pleternica</izvorni_sadrzaj>
    <derivirana_varijabla naziv="DomainObject.Predmet.ProtustrankaNazivFormated_1">OROPLET d.d. Pleternica</derivirana_varijabla>
  </DomainObject.Predmet.ProtustrankaNazivFormated>
  <DomainObject.Predmet.ProtustrankaNazivFormatedOIB>
    <izvorni_sadrzaj>OROPLET d.d. Pleternica, OIB 79112230069</izvorni_sadrzaj>
    <derivirana_varijabla naziv="DomainObject.Predmet.ProtustrankaNazivFormatedOIB_1">OROPLET d.d. Pleternica, OIB 79112230069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POŽEŠKA BANKA - DIONIČKO DRUŠTVO</izvorni_sadrzaj>
    <derivirana_varijabla naziv="DomainObject.Predmet.StrankaFormated_1">  POŽEŠKA BANKA - DIONIČKO DRUŠTVO</derivirana_varijabla>
  </DomainObject.Predmet.StrankaFormated>
  <DomainObject.Predmet.StrankaFormatedOIB>
    <izvorni_sadrzaj>  POŽEŠKA BANKA - DIONIČKO DRUŠTVO, OIB 20922732186</izvorni_sadrzaj>
    <derivirana_varijabla naziv="DomainObject.Predmet.StrankaFormatedOIB_1">  POŽEŠKA BANKA - DIONIČKO DRUŠTVO, OIB 20922732186</derivirana_varijabla>
  </DomainObject.Predmet.StrankaFormatedOIB>
  <DomainObject.Predmet.StrankaFormatedWithAdress>
    <izvorni_sadrzaj> POŽEŠKA BANKA - DIONIČKO DRUŠTVO, Republike Hrvatske 1/b, Požega</izvorni_sadrzaj>
    <derivirana_varijabla naziv="DomainObject.Predmet.StrankaFormatedWithAdress_1"> POŽEŠKA BANKA - DIONIČKO DRUŠTVO, Republike Hrvatske 1/b, Požega</derivirana_varijabla>
  </DomainObject.Predmet.StrankaFormatedWithAdress>
  <DomainObject.Predmet.StrankaFormatedWithAdressOIB>
    <izvorni_sadrzaj> POŽEŠKA BANKA - DIONIČKO DRUŠTVO, OIB 20922732186, Republike Hrvatske 1/b, Požega</izvorni_sadrzaj>
    <derivirana_varijabla naziv="DomainObject.Predmet.StrankaFormatedWithAdressOIB_1"> POŽEŠKA BANKA - DIONIČKO DRUŠTVO, OIB 20922732186, Republike Hrvatske 1/b, Požega</derivirana_varijabla>
  </DomainObject.Predmet.StrankaFormatedWithAdressOIB>
  <DomainObject.Predmet.StrankaWithAdress>
    <izvorni_sadrzaj>POŽEŠKA BANKA - DIONIČKO DRUŠTVO Republike Hrvatske 1/b,Požega</izvorni_sadrzaj>
    <derivirana_varijabla naziv="DomainObject.Predmet.StrankaWithAdress_1">POŽEŠKA BANKA - DIONIČKO DRUŠTVO Republike Hrvatske 1/b,Požega</derivirana_varijabla>
  </DomainObject.Predmet.StrankaWithAdress>
  <DomainObject.Predmet.StrankaWithAdressOIB>
    <izvorni_sadrzaj>POŽEŠKA BANKA - DIONIČKO DRUŠTVO, OIB 20922732186, Republike Hrvatske 1/b,Požega</izvorni_sadrzaj>
    <derivirana_varijabla naziv="DomainObject.Predmet.StrankaWithAdressOIB_1">POŽEŠKA BANKA - DIONIČKO DRUŠTVO, OIB 20922732186, Republike Hrvatske 1/b,Požega</derivirana_varijabla>
  </DomainObject.Predmet.StrankaWithAdressOIB>
  <DomainObject.Predmet.StrankaNazivFormated>
    <izvorni_sadrzaj>POŽEŠKA BANKA - DIONIČKO DRUŠTVO</izvorni_sadrzaj>
    <derivirana_varijabla naziv="DomainObject.Predmet.StrankaNazivFormated_1">POŽEŠKA BANKA - DIONIČKO DRUŠTVO</derivirana_varijabla>
  </DomainObject.Predmet.StrankaNazivFormated>
  <DomainObject.Predmet.StrankaNazivFormatedOIB>
    <izvorni_sadrzaj>POŽEŠKA BANKA - DIONIČKO DRUŠTVO, OIB 20922732186</izvorni_sadrzaj>
    <derivirana_varijabla naziv="DomainObject.Predmet.StrankaNazivFormatedOIB_1">POŽEŠKA BANKA - DIONIČKO DRUŠTVO, OIB 20922732186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POŽEŠKA BANKA - DIONIČKO DRUŠTVO</item>
    </izvorni_sadrzaj>
    <derivirana_varijabla naziv="DomainObject.Predmet.StrankaListFormated_1">
      <item>POŽEŠKA BANKA - DIONIČKO DRUŠTVO</item>
    </derivirana_varijabla>
  </DomainObject.Predmet.StrankaListFormated>
  <DomainObject.Predmet.StrankaListFormatedOIB>
    <izvorni_sadrzaj>
      <item>POŽEŠKA BANKA - DIONIČKO DRUŠTVO, OIB 20922732186</item>
    </izvorni_sadrzaj>
    <derivirana_varijabla naziv="DomainObject.Predmet.StrankaListFormatedOIB_1">
      <item>POŽEŠKA BANKA - DIONIČKO DRUŠTVO, OIB 20922732186</item>
    </derivirana_varijabla>
  </DomainObject.Predmet.StrankaListFormatedOIB>
  <DomainObject.Predmet.StrankaListFormatedWithAdress>
    <izvorni_sadrzaj>
      <item>POŽEŠKA BANKA - DIONIČKO DRUŠTVO, Republike Hrvatske 1/b, Požega</item>
    </izvorni_sadrzaj>
    <derivirana_varijabla naziv="DomainObject.Predmet.StrankaListFormatedWithAdress_1">
      <item>POŽEŠKA BANKA - DIONIČKO DRUŠTVO, Republike Hrvatske 1/b, Požega</item>
    </derivirana_varijabla>
  </DomainObject.Predmet.StrankaListFormatedWithAdress>
  <DomainObject.Predmet.StrankaListFormatedWithAdressOIB>
    <izvorni_sadrzaj>
      <item>POŽEŠKA BANKA - DIONIČKO DRUŠTVO, OIB 20922732186, Republike Hrvatske 1/b, Požega</item>
    </izvorni_sadrzaj>
    <derivirana_varijabla naziv="DomainObject.Predmet.StrankaListFormatedWithAdressOIB_1">
      <item>POŽEŠKA BANKA - DIONIČKO DRUŠTVO, OIB 20922732186, Republike Hrvatske 1/b, Požega</item>
    </derivirana_varijabla>
  </DomainObject.Predmet.StrankaListFormatedWithAdressOIB>
  <DomainObject.Predmet.StrankaListNazivFormated>
    <izvorni_sadrzaj>
      <item>POŽEŠKA BANKA - DIONIČKO DRUŠTVO</item>
    </izvorni_sadrzaj>
    <derivirana_varijabla naziv="DomainObject.Predmet.StrankaListNazivFormated_1">
      <item>POŽEŠKA BANKA - DIONIČKO DRUŠTVO</item>
    </derivirana_varijabla>
  </DomainObject.Predmet.StrankaListNazivFormated>
  <DomainObject.Predmet.StrankaListNazivFormatedOIB>
    <izvorni_sadrzaj>
      <item>POŽEŠKA BANKA - DIONIČKO DRUŠTVO, OIB 20922732186</item>
    </izvorni_sadrzaj>
    <derivirana_varijabla naziv="DomainObject.Predmet.StrankaListNazivFormatedOIB_1">
      <item>POŽEŠKA BANKA - DIONIČKO DRUŠTVO, OIB 20922732186</item>
    </derivirana_varijabla>
  </DomainObject.Predmet.StrankaListNazivFormatedOIB>
  <DomainObject.Predmet.ProtuStrankaListFormated>
    <izvorni_sadrzaj>
      <item>OROPLET d.d. Pleternica</item>
    </izvorni_sadrzaj>
    <derivirana_varijabla naziv="DomainObject.Predmet.ProtuStrankaListFormated_1">
      <item>OROPLET d.d. Pleternica</item>
    </derivirana_varijabla>
  </DomainObject.Predmet.ProtuStrankaListFormated>
  <DomainObject.Predmet.ProtuStrankaListFormatedOIB>
    <izvorni_sadrzaj>
      <item>OROPLET d.d. Pleternica, OIB 79112230069</item>
    </izvorni_sadrzaj>
    <derivirana_varijabla naziv="DomainObject.Predmet.ProtuStrankaListFormatedOIB_1">
      <item>OROPLET d.d. Pleternica, OIB 79112230069</item>
    </derivirana_varijabla>
  </DomainObject.Predmet.ProtuStrankaListFormatedOIB>
  <DomainObject.Predmet.ProtuStrankaListFormatedWithAdress>
    <izvorni_sadrzaj>
      <item>OROPLET d.d. Pleternica, 34310 Pleternica</item>
    </izvorni_sadrzaj>
    <derivirana_varijabla naziv="DomainObject.Predmet.ProtuStrankaListFormatedWithAdress_1">
      <item>OROPLET d.d. Pleternica, 34310 Pleternica</item>
    </derivirana_varijabla>
  </DomainObject.Predmet.ProtuStrankaListFormatedWithAdress>
  <DomainObject.Predmet.ProtuStrankaListFormatedWithAdressOIB>
    <izvorni_sadrzaj>
      <item>OROPLET d.d. Pleternica, OIB 79112230069, 34310 Pleternica</item>
    </izvorni_sadrzaj>
    <derivirana_varijabla naziv="DomainObject.Predmet.ProtuStrankaListFormatedWithAdressOIB_1">
      <item>OROPLET d.d. Pleternica, OIB 79112230069, 34310 Pleternica</item>
    </derivirana_varijabla>
  </DomainObject.Predmet.ProtuStrankaListFormatedWithAdressOIB>
  <DomainObject.Predmet.ProtuStrankaListNazivFormated>
    <izvorni_sadrzaj>
      <item>OROPLET d.d. Pleternica</item>
    </izvorni_sadrzaj>
    <derivirana_varijabla naziv="DomainObject.Predmet.ProtuStrankaListNazivFormated_1">
      <item>OROPLET d.d. Pleternica</item>
    </derivirana_varijabla>
  </DomainObject.Predmet.ProtuStrankaListNazivFormated>
  <DomainObject.Predmet.ProtuStrankaListNazivFormatedOIB>
    <izvorni_sadrzaj>
      <item>OROPLET d.d. Pleternica, OIB 79112230069</item>
    </izvorni_sadrzaj>
    <derivirana_varijabla naziv="DomainObject.Predmet.ProtuStrankaListNazivFormatedOIB_1">
      <item>OROPLET d.d. Pleternica, OIB 79112230069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 F. Tuđmana 28, 34330 Velika</item>
    </izvorni_sadrzaj>
    <derivirana_varijabla naziv="DomainObject.Predmet.OstaliListFormatedWithAdress_1">
      <item>JOZO PERIĆ, Dr. F. Tuđmana 28, 34330 Velika</item>
    </derivirana_varijabla>
  </DomainObject.Predmet.OstaliListFormatedWithAdress>
  <DomainObject.Predmet.OstaliListFormatedWithAdressOIB>
    <izvorni_sadrzaj>
      <item>JOZO PERIĆ, OIB 83577001032, Dr. F. Tuđmana 28, 34330 Velika</item>
    </izvorni_sadrzaj>
    <derivirana_varijabla naziv="DomainObject.Predmet.OstaliListFormatedWithAdressOIB_1">
      <item>JOZO PERIĆ, OIB 83577001032, Dr. F.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POŽEŠKA BANKA - DIONIČKO DRUŠTVO</izvorni_sadrzaj>
    <derivirana_varijabla naziv="DomainObject.Predmet.StrankaIDrugi_1">POŽEŠKA BANKA - DIONIČKO DRUŠTVO</derivirana_varijabla>
  </DomainObject.Predmet.StrankaIDrugi>
  <DomainObject.Predmet.ProtustrankaIDrugi>
    <izvorni_sadrzaj>OROPLET d.d. Pleternica</izvorni_sadrzaj>
    <derivirana_varijabla naziv="DomainObject.Predmet.ProtustrankaIDrugi_1">OROPLET d.d. Pleternica</derivirana_varijabla>
  </DomainObject.Predmet.ProtustrankaIDrugi>
  <DomainObject.Predmet.StrankaIDrugiAdressOIB>
    <izvorni_sadrzaj>POŽEŠKA BANKA - DIONIČKO DRUŠTVO, OIB 20922732186, Republike Hrvatske 1/b, Požega</izvorni_sadrzaj>
    <derivirana_varijabla naziv="DomainObject.Predmet.StrankaIDrugiAdressOIB_1">POŽEŠKA BANKA - DIONIČKO DRUŠTVO, OIB 20922732186, Republike Hrvatske 1/b, Požega</derivirana_varijabla>
  </DomainObject.Predmet.StrankaIDrugiAdressOIB>
  <DomainObject.Predmet.ProtustrankaIDrugiAdressOIB>
    <izvorni_sadrzaj>OROPLET d.d. Pleternica, OIB 79112230069, 34310 Pleternica</izvorni_sadrzaj>
    <derivirana_varijabla naziv="DomainObject.Predmet.ProtustrankaIDrugiAdressOIB_1">OROPLET d.d. Pleternica, OIB 79112230069,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OROPLET d.d. Pleternica</item>
      <item>POŽEŠKA BANKA - DIONIČKO DRUŠTVO</item>
    </izvorni_sadrzaj>
    <derivirana_varijabla naziv="DomainObject.Predmet.SudioniciListNaziv_1">
      <item>JOZO PERIĆ</item>
      <item>OROPLET d.d. Pleternica</item>
      <item>POŽEŠKA BANKA - DIONIČKO DRUŠTVO</item>
    </derivirana_varijabla>
  </DomainObject.Predmet.SudioniciListNaziv>
  <DomainObject.Predmet.SudioniciListAdressOIB>
    <izvorni_sadrzaj>
      <item>JOZO PERIĆ, OIB 83577001032, Dr. F. Tuđmana 28,34330 Velika</item>
      <item>OROPLET d.d. Pleternica, OIB 79112230069, 34310 Pleternica</item>
      <item>POŽEŠKA BANKA - DIONIČKO DRUŠTVO, OIB 20922732186, Republike Hrvatske 1/b,Požega</item>
    </izvorni_sadrzaj>
    <derivirana_varijabla naziv="DomainObject.Predmet.SudioniciListAdressOIB_1">
      <item>JOZO PERIĆ, OIB 83577001032, Dr. F. Tuđmana 28,34330 Velika</item>
      <item>OROPLET d.d. Pleternica, OIB 79112230069, 34310 Pleternica</item>
      <item>POŽEŠKA BANKA - DIONIČKO DRUŠTVO, OIB 20922732186, Republike Hrvatske 1/b,Požega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79112230069</item>
      <item>, OIB 20922732186</item>
    </izvorni_sadrzaj>
    <derivirana_varijabla naziv="DomainObject.Predmet.SudioniciListNazivOIB_1">
      <item>, OIB 83577001032</item>
      <item>, OIB 79112230069</item>
      <item>, OIB 20922732186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178</properties:Words>
  <properties:Characters>937</properties:Characters>
  <properties:Lines>57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2016-11-24T09:07:00Z</dcterms:created>
  <dc:creator>Korisnik</dc:creator>
  <cp:lastModifiedBy>wsadmin</cp:lastModifiedBy>
  <cp:lastPrinted>2016-11-24T09:07:00Z</cp:lastPrinted>
  <dcterms:modified xmlns:xsi="http://www.w3.org/2001/XMLSchema-instance" xsi:type="dcterms:W3CDTF">2016-11-24T09:20:00Z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