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5664" w14:paraId="dc55664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F1922">
        <w:rPr>
          <w:color w:val="000000"/>
        </w:rPr>
        <w:t>VUKOVIĆ TRADE d.o.o. Ul. Viktora Vide 42, Split, OIB: 08455932018</w:t>
      </w:r>
      <w:r w:rsidR="005A4641">
        <w:rPr>
          <w:lang w:val="hr-HR"/>
        </w:rPr>
        <w:t xml:space="preserve">, dana </w:t>
      </w:r>
      <w:r w:rsidR="00162179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F1922">
        <w:rPr>
          <w:color w:val="000000"/>
        </w:rPr>
        <w:t>VUKOVIĆ TRADE d.o.o. Ul. Viktora Vide 42, Split, OIB: 08455932018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AF1922">
        <w:rPr>
          <w:color w:val="000000"/>
        </w:rPr>
        <w:t>VUKOVIĆ TRADE d.o.o. Ul. Viktora Vide 42, Split, OIB: 08455932018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162179">
        <w:rPr>
          <w:lang w:val="hr-HR"/>
        </w:rPr>
        <w:t>,</w:t>
      </w:r>
      <w:r>
        <w:rPr>
          <w:lang w:val="hr-HR"/>
        </w:rPr>
        <w:t xml:space="preserve"> dakle</w:t>
      </w:r>
      <w:r w:rsidR="00162179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62179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034" w:rsidP="003734BE" w:rsidR="00677034">
      <w:r>
        <w:separator/>
      </w:r>
    </w:p>
  </w:endnote>
  <w:endnote w:id="0" w:type="continuationSeparator">
    <w:p w:rsidRDefault="00677034" w:rsidP="003734BE" w:rsidR="00677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034" w:rsidP="003734BE" w:rsidR="00677034">
      <w:r>
        <w:separator/>
      </w:r>
    </w:p>
  </w:footnote>
  <w:footnote w:id="0" w:type="continuationSeparator">
    <w:p w:rsidRDefault="00677034" w:rsidP="003734BE" w:rsidR="00677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5194D" w:rsidRPr="0085194D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AF1922">
      <w:t>385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AF1922">
      <w:t>385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42E3"/>
    <w:rsid w:val="00106A8C"/>
    <w:rsid w:val="00110325"/>
    <w:rsid w:val="00133015"/>
    <w:rsid w:val="00160774"/>
    <w:rsid w:val="00162179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46076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77034"/>
    <w:rsid w:val="006E3551"/>
    <w:rsid w:val="00736EF6"/>
    <w:rsid w:val="00743750"/>
    <w:rsid w:val="00763B78"/>
    <w:rsid w:val="00764538"/>
    <w:rsid w:val="007725FF"/>
    <w:rsid w:val="007A74B6"/>
    <w:rsid w:val="00832F97"/>
    <w:rsid w:val="0085194D"/>
    <w:rsid w:val="00876209"/>
    <w:rsid w:val="008863A3"/>
    <w:rsid w:val="00910C43"/>
    <w:rsid w:val="009374AD"/>
    <w:rsid w:val="009768B2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AF192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St-385/2015</izvorni_sadrzaj>
    <derivirana_varijabla naziv="DomainObject.Predmet.OznakaBroj_1">St-385/2015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 TRADE d.o.o. za građevinarstvo, trgovinu i usluge</izvorni_sadrzaj>
    <derivirana_varijabla naziv="DomainObject.Predmet.ProtustrankaFormated_1">  VUKOVIĆ TRADE d.o.o. za građevinarstvo, trgovinu i usluge</derivirana_varijabla>
  </DomainObject.Predmet.ProtustrankaFormated>
  <DomainObject.Predmet.ProtustrankaFormatedOIB>
    <izvorni_sadrzaj>  VUKOVIĆ TRADE d.o.o. za građevinarstvo, trgovinu i usluge, OIB 08455932018</izvorni_sadrzaj>
    <derivirana_varijabla naziv="DomainObject.Predmet.ProtustrankaFormatedOIB_1">  VUKOVIĆ TRADE d.o.o. za građevinarstvo, trgovinu i usluge, OIB 08455932018</derivirana_varijabla>
  </DomainObject.Predmet.ProtustrankaFormatedOIB>
  <DomainObject.Predmet.ProtustrankaFormatedWithAdress>
    <izvorni_sadrzaj> VUKOVIĆ TRADE d.o.o. za građevinarstvo, trgovinu i usluge, Ulica Viktora Vide 42, 21000 Split</izvorni_sadrzaj>
    <derivirana_varijabla naziv="DomainObject.Predmet.ProtustrankaFormatedWithAdress_1"> VUKOVIĆ TRADE d.o.o. za građevinarstvo, trgovinu i usluge, Ulica Viktora Vide 42, 21000 Split</derivirana_varijabla>
  </DomainObject.Predmet.ProtustrankaFormatedWithAdress>
  <DomainObject.Predmet.ProtustrankaFormatedWithAdressOIB>
    <izvorni_sadrzaj> VUKOVIĆ TRADE d.o.o. za građevinarstvo, trgovinu i usluge, OIB 08455932018, Ulica Viktora Vide 42, 21000 Split</izvorni_sadrzaj>
    <derivirana_varijabla naziv="DomainObject.Predmet.ProtustrankaFormatedWithAdressOIB_1"> VUKOVIĆ TRADE d.o.o. za građevinarstvo, trgovinu i usluge, OIB 08455932018, Ulica Viktora Vide 42, 21000 Split</derivirana_varijabla>
  </DomainObject.Predmet.ProtustrankaFormatedWithAdressOIB>
  <DomainObject.Predmet.ProtustrankaWithAdress>
    <izvorni_sadrzaj>VUKOVIĆ TRADE d.o.o. za građevinarstvo, trgovinu i usluge Ulica Viktora Vide 42, 21000 Split</izvorni_sadrzaj>
    <derivirana_varijabla naziv="DomainObject.Predmet.ProtustrankaWithAdress_1">VUKOVIĆ TRADE d.o.o. za građevinarstvo, trgovinu i usluge Ulica Viktora Vide 42, 21000 Split</derivirana_varijabla>
  </DomainObject.Predmet.ProtustrankaWithAdress>
  <DomainObject.Predmet.ProtustrankaWithAdressOIB>
    <izvorni_sadrzaj>VUKOVIĆ TRADE d.o.o. za građevinarstvo, trgovinu i usluge, OIB 08455932018, Ulica Viktora Vide 42, 21000 Split</izvorni_sadrzaj>
    <derivirana_varijabla naziv="DomainObject.Predmet.ProtustrankaWithAdressOIB_1">VUKOVIĆ TRADE d.o.o. za građevinarstvo, trgovinu i usluge, OIB 08455932018, Ulica Viktora Vide 42, 21000 Split</derivirana_varijabla>
  </DomainObject.Predmet.ProtustrankaWithAdressOIB>
  <DomainObject.Predmet.ProtustrankaNazivFormated>
    <izvorni_sadrzaj>VUKOVIĆ TRADE d.o.o. za građevinarstvo, trgovinu i usluge</izvorni_sadrzaj>
    <derivirana_varijabla naziv="DomainObject.Predmet.ProtustrankaNazivFormated_1">VUKOVIĆ TRADE d.o.o. za građevinarstvo, trgovinu i usluge</derivirana_varijabla>
  </DomainObject.Predmet.ProtustrankaNazivFormated>
  <DomainObject.Predmet.ProtustrankaNazivFormatedOIB>
    <izvorni_sadrzaj>VUKOVIĆ TRADE d.o.o. za građevinarstvo, trgovinu i usluge, OIB 08455932018</izvorni_sadrzaj>
    <derivirana_varijabla naziv="DomainObject.Predmet.ProtustrankaNazivFormatedOIB_1">VUKOVIĆ TRADE d.o.o. za građevinarstvo, trgovinu i usluge, OIB 08455932018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6362033.12</izvorni_sadrzaj>
    <derivirana_varijabla naziv="DomainObject.Predmet.TrenutnaVrijednost_1">6362033.12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VUKOVIĆ TRADE d.o.o. za građevinarstvo, trgovinu i usluge</item>
    </izvorni_sadrzaj>
    <derivirana_varijabla naziv="DomainObject.Predmet.ProtuStrankaListFormated_1">
      <item>VUKOVIĆ TRADE d.o.o. za građevinarstvo, trgovinu i usluge</item>
    </derivirana_varijabla>
  </DomainObject.Predmet.ProtuStrankaListFormated>
  <DomainObject.Predmet.ProtuStrankaListFormatedOIB>
    <izvorni_sadrzaj>
      <item>VUKOVIĆ TRADE d.o.o. za građevinarstvo, trgovinu i usluge, OIB 08455932018</item>
    </izvorni_sadrzaj>
    <derivirana_varijabla naziv="DomainObject.Predmet.ProtuStrankaListFormatedOIB_1">
      <item>VUKOVIĆ TRADE d.o.o. za građevinarstvo, trgovinu i usluge, OIB 08455932018</item>
    </derivirana_varijabla>
  </DomainObject.Predmet.ProtuStrankaListFormatedOIB>
  <DomainObject.Predmet.ProtuStrankaListFormatedWithAdress>
    <izvorni_sadrzaj>
      <item>VUKOVIĆ TRADE d.o.o. za građevinarstvo, trgovinu i usluge, Ulica Viktora Vide 42, 21000 Split</item>
    </izvorni_sadrzaj>
    <derivirana_varijabla naziv="DomainObject.Predmet.ProtuStrankaListFormatedWithAdress_1">
      <item>VUKOVIĆ TRADE d.o.o. za građevinarstvo, trgovinu i usluge, Ulica Viktora Vide 42, 21000 Split</item>
    </derivirana_varijabla>
  </DomainObject.Predmet.ProtuStrankaListFormatedWithAdress>
  <DomainObject.Predmet.ProtuStrankaListFormatedWithAdressOIB>
    <izvorni_sadrzaj>
      <item>VUKOVIĆ TRADE d.o.o. za građevinarstvo, trgovinu i usluge, OIB 08455932018, Ulica Viktora Vide 42, 21000 Split</item>
    </izvorni_sadrzaj>
    <derivirana_varijabla naziv="DomainObject.Predmet.ProtuStrankaListFormatedWithAdressOIB_1">
      <item>VUKOVIĆ TRADE d.o.o. za građevinarstvo, trgovinu i usluge, OIB 08455932018, Ulica Viktora Vide 42, 21000 Split</item>
    </derivirana_varijabla>
  </DomainObject.Predmet.ProtuStrankaListFormatedWithAdressOIB>
  <DomainObject.Predmet.ProtuStrankaListNazivFormated>
    <izvorni_sadrzaj>
      <item>VUKOVIĆ TRADE d.o.o. za građevinarstvo, trgovinu i usluge</item>
    </izvorni_sadrzaj>
    <derivirana_varijabla naziv="DomainObject.Predmet.ProtuStrankaListNazivFormated_1">
      <item>VUKOVIĆ TRADE d.o.o. za građevinarstvo, trgovinu i usluge</item>
    </derivirana_varijabla>
  </DomainObject.Predmet.ProtuStrankaListNazivFormated>
  <DomainObject.Predmet.ProtuStrankaListNazivFormatedOIB>
    <izvorni_sadrzaj>
      <item>VUKOVIĆ TRADE d.o.o. za građevinarstvo, trgovinu i usluge, OIB 08455932018</item>
    </izvorni_sadrzaj>
    <derivirana_varijabla naziv="DomainObject.Predmet.ProtuStrankaListNazivFormatedOIB_1">
      <item>VUKOVIĆ TRADE d.o.o. za građevinarstvo, trgovinu i usluge, OIB 08455932018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VUKOVIĆ TRADE d.o.o. za građevinarstvo, trgovinu i usluge</izvorni_sadrzaj>
    <derivirana_varijabla naziv="DomainObject.Predmet.ProtustrankaIDrugi_1">VUKOVIĆ TRADE d.o.o. za građevinarstvo,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VUKOVIĆ TRADE d.o.o. za građevinarstvo, trgovinu i usluge, OIB 08455932018, Ulica Viktora Vide 42, 21000 Split</izvorni_sadrzaj>
    <derivirana_varijabla naziv="DomainObject.Predmet.ProtustrankaIDrugiAdressOIB_1">VUKOVIĆ TRADE d.o.o. za građevinarstvo, trgovinu i usluge, OIB 08455932018, Ulica Viktora Vide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VUKOVIĆ TRADE d.o.o. za građevinarstvo, trgovinu i usluge</item>
    </izvorni_sadrzaj>
    <derivirana_varijabla naziv="DomainObject.Predmet.SudioniciListNaziv_1">
      <item>FINA SPLIT</item>
      <item>VUKOVIĆ TRADE d.o.o. za građevinarstvo, trgovinu i usluge</item>
    </derivirana_varijabla>
  </DomainObject.Predmet.SudioniciListNaziv>
  <DomainObject.Predmet.SudioniciListAdressOIB>
    <izvorni_sadrzaj>
      <item>FINA SPLIT, Mažuranićevo šetalište 24 b,21000 Split</item>
      <item>VUKOVIĆ TRADE d.o.o. za građevinarstvo, trgovinu i usluge, OIB 08455932018, Ulica Viktora Vide 42,21000 Split</item>
    </izvorni_sadrzaj>
    <derivirana_varijabla naziv="DomainObject.Predmet.SudioniciListAdressOIB_1">
      <item>FINA SPLIT, Mažuranićevo šetalište 24 b,21000 Split</item>
      <item>VUKOVIĆ TRADE d.o.o. za građevinarstvo, trgovinu i usluge, OIB 08455932018, Ulica Viktora Vide 42,21000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08455932018</item>
    </izvorni_sadrzaj>
    <derivirana_varijabla naziv="DomainObject.Predmet.SudioniciListNazivOIB_1">
      <item>, OIB null</item>
      <item>, OIB 08455932018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E8D4C-0DB6-4DE5-AEC8-037AEFCD4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3924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2015-12-21T11:29:00Z</dcterms:created>
  <dc:creator>wsadmin</dc:creator>
  <cp:lastModifiedBy>Katarina Mikulić</cp:lastModifiedBy>
  <cp:lastPrinted>2015-12-22T08:20:00Z</cp:lastPrinted>
  <dcterms:modified xmlns:xsi="http://www.w3.org/2001/XMLSchema-instance" xsi:type="dcterms:W3CDTF">2016-01-04T09:00:00Z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