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f041" w14:paraId="7a7f041" w:rsidRDefault="00FE211A" w:rsidP="0083521B" w:rsidR="00FE211A">
      <w:pPr>
        <w:ind w:firstLine="284" w:left="-284"/>
        <w15:collapsed w:val="false"/>
        <w:rPr>
          <w:lang w:val="hr-HR"/>
        </w:rPr>
      </w:pPr>
      <w:bookmarkStart w:name="_GoBack" w:id="0"/>
      <w:bookmarkEnd w:id="0"/>
    </w:p>
    <w:p w:rsidRDefault="00FE211A" w:rsidP="00FE211A" w:rsidR="00FE211A" w:rsidRPr="00774C74">
      <w:pPr>
        <w:jc w:val="center"/>
        <w:rPr>
          <w:b/>
        </w:rPr>
      </w:pPr>
      <w:r w:rsidRPr="00774C74">
        <w:rPr>
          <w:b/>
        </w:rPr>
        <w:t>Obrazac 20.</w:t>
      </w:r>
    </w:p>
    <w:p w:rsidRDefault="00FE211A" w:rsidP="00FE211A" w:rsidR="00FE211A" w:rsidRPr="00774C74">
      <w:pPr>
        <w:jc w:val="center"/>
        <w:rPr>
          <w:b/>
        </w:rPr>
      </w:pPr>
      <w:r w:rsidRPr="00774C74">
        <w:rPr>
          <w:b/>
        </w:rPr>
        <w:t>IZVJEŠĆE STEČAJNOGA UPRAVITELJA O TIJEKU STEČAJNOGA POSTUPKA I STANJU STEČAJNE MASE</w:t>
      </w:r>
    </w:p>
    <w:p w:rsidRDefault="00FE211A" w:rsidP="00FE211A" w:rsidR="00FE211A" w:rsidRPr="00774C74"/>
    <w:p w:rsidRDefault="00FE211A" w:rsidP="00FE211A" w:rsidR="00FE211A" w:rsidRPr="00774C74">
      <w:r w:rsidRPr="00774C74">
        <w:t xml:space="preserve">Nadležni trgovački sud : REPUBLIKA HRVATSKA, TRGOVAČKI SUD U ZAGREBU, </w:t>
      </w:r>
    </w:p>
    <w:p w:rsidRDefault="00FE211A" w:rsidP="00FE211A" w:rsidR="00FE211A">
      <w:r w:rsidRPr="00774C74">
        <w:t>Zagreb, Amruševa 2/II</w:t>
      </w:r>
    </w:p>
    <w:p w:rsidRDefault="00AE10FB" w:rsidP="00FE211A" w:rsidR="00AE10FB" w:rsidRPr="00774C74"/>
    <w:p w:rsidRDefault="00FE211A" w:rsidP="00AE10FB" w:rsidR="00FE211A">
      <w:pPr>
        <w:jc w:val="center"/>
        <w:rPr>
          <w:b/>
        </w:rPr>
      </w:pPr>
      <w:r w:rsidRPr="00AE10FB">
        <w:rPr>
          <w:b/>
        </w:rPr>
        <w:t>Poslovni broj spisa : 3 St-894/14</w:t>
      </w:r>
    </w:p>
    <w:p w:rsidRDefault="00AE10FB" w:rsidP="00AE10FB" w:rsidR="00AE10FB" w:rsidRPr="00AE10FB">
      <w:pPr>
        <w:jc w:val="center"/>
        <w:rPr>
          <w:b/>
        </w:rPr>
      </w:pPr>
    </w:p>
    <w:p w:rsidRDefault="00AE10FB" w:rsidP="00F4021A" w:rsidR="00AE10FB"/>
    <w:p w:rsidRDefault="00FE211A" w:rsidP="00F4021A" w:rsidR="00F4021A">
      <w:r w:rsidRPr="00774C74">
        <w:t xml:space="preserve">Dužnik (ime i prezime / tvrtka ili naziv, OIB, adresa / sjedište) : </w:t>
      </w:r>
      <w:r w:rsidR="00F4021A">
        <w:t>ALUKAL d.o.o, Zagreb, Utinjska 39</w:t>
      </w:r>
    </w:p>
    <w:p w:rsidRDefault="00F4021A" w:rsidP="00F4021A" w:rsidR="00F4021A">
      <w:r>
        <w:t>OIB: 36597787302</w:t>
      </w:r>
    </w:p>
    <w:p w:rsidRDefault="00FE211A" w:rsidP="00F4021A" w:rsidR="00FE211A">
      <w:r w:rsidRPr="00774C74">
        <w:t>Stečajni upravitelj: ZUZIJA MIRJANA , dipl.oec. iz Velike Gorice, Slavka Kolara 25, OIB: 26497768352</w:t>
      </w:r>
    </w:p>
    <w:p w:rsidRDefault="00E12936" w:rsidP="00E12936" w:rsidR="00E12936">
      <w:pPr>
        <w:pBdr>
          <w:bottom w:space="1" w:sz="4" w:color="auto" w:val="single"/>
        </w:pBdr>
      </w:pPr>
    </w:p>
    <w:p w:rsidRDefault="001D32E6" w:rsidP="00F77436" w:rsidR="001D32E6"/>
    <w:p w:rsidRDefault="008F50BF" w:rsidP="00FE211A" w:rsidR="008F50BF">
      <w:pPr>
        <w:rPr>
          <w:b/>
        </w:rPr>
      </w:pPr>
    </w:p>
    <w:p w:rsidRDefault="00FE211A" w:rsidP="00FE211A" w:rsidR="00FE211A" w:rsidRPr="00774C74">
      <w:pPr>
        <w:rPr>
          <w:b/>
        </w:rPr>
      </w:pPr>
      <w:r w:rsidRPr="00774C74">
        <w:rPr>
          <w:b/>
        </w:rPr>
        <w:t xml:space="preserve">I.  TIJEK STEČAJNOGA POSTUPKA U RAZDOBLJU OD 12.10.2015. GODINE DO </w:t>
      </w:r>
      <w:r w:rsidR="00420710">
        <w:rPr>
          <w:b/>
        </w:rPr>
        <w:t>28.02.</w:t>
      </w:r>
      <w:r w:rsidR="006C4B5D">
        <w:rPr>
          <w:b/>
        </w:rPr>
        <w:t>201</w:t>
      </w:r>
      <w:r w:rsidR="00420710">
        <w:rPr>
          <w:b/>
        </w:rPr>
        <w:t>9</w:t>
      </w:r>
      <w:r w:rsidRPr="00774C74">
        <w:rPr>
          <w:b/>
        </w:rPr>
        <w:t>.GODINE</w:t>
      </w:r>
    </w:p>
    <w:p w:rsidRDefault="00FE211A" w:rsidP="00FE211A" w:rsidR="00FE211A" w:rsidRPr="00774C74">
      <w:pPr>
        <w:rPr>
          <w:b/>
        </w:rPr>
      </w:pPr>
    </w:p>
    <w:p w:rsidRDefault="00FE211A" w:rsidP="00FE211A" w:rsidR="00FE211A" w:rsidRPr="00774C74"/>
    <w:p w:rsidRDefault="00FE211A" w:rsidP="00FE211A" w:rsidR="00FE211A" w:rsidRPr="00774C74">
      <w:pPr>
        <w:pBdr>
          <w:top w:space="1" w:sz="4" w:color="auto" w:val="single"/>
          <w:left w:space="4" w:sz="4" w:color="auto" w:val="single"/>
          <w:bottom w:space="1" w:sz="4" w:color="auto" w:val="single"/>
          <w:right w:space="4" w:sz="4" w:color="auto" w:val="single"/>
        </w:pBdr>
      </w:pPr>
      <w:r w:rsidRPr="00774C74">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FE211A" w:rsidP="0083521B" w:rsidR="00FE211A">
      <w:pPr>
        <w:ind w:firstLine="284" w:left="-284"/>
        <w:rPr>
          <w:lang w:val="hr-HR"/>
        </w:rPr>
      </w:pPr>
    </w:p>
    <w:p w:rsidRDefault="00772D8F" w:rsidP="00426673" w:rsidR="00772D8F">
      <w:pPr>
        <w:tabs>
          <w:tab w:pos="567" w:val="left"/>
        </w:tabs>
        <w:ind w:firstLine="907"/>
        <w:jc w:val="center"/>
        <w:rPr>
          <w:b/>
          <w:lang w:val="hr-HR"/>
        </w:rPr>
      </w:pPr>
    </w:p>
    <w:p w:rsidRDefault="00772D8F" w:rsidP="00426673" w:rsidR="00772D8F" w:rsidRPr="00E13121">
      <w:pPr>
        <w:tabs>
          <w:tab w:pos="567" w:val="left"/>
        </w:tabs>
        <w:ind w:firstLine="907"/>
        <w:jc w:val="center"/>
        <w:rPr>
          <w:b/>
          <w:lang w:val="hr-HR"/>
        </w:rPr>
      </w:pPr>
    </w:p>
    <w:p w:rsidRDefault="00904DE7" w:rsidP="000B6EA8" w:rsidR="004E65B2">
      <w:pPr>
        <w:tabs>
          <w:tab w:pos="567" w:val="left"/>
        </w:tabs>
        <w:rPr>
          <w:b/>
          <w:color w:themeTint="99" w:themeColor="text2" w:val="548DD4"/>
          <w:lang w:val="hr-HR"/>
        </w:rPr>
      </w:pPr>
      <w:r w:rsidRPr="00213E63">
        <w:rPr>
          <w:b/>
          <w:lang w:val="hr-HR"/>
        </w:rPr>
        <w:t>UVODNE NAPOMENE</w:t>
      </w:r>
    </w:p>
    <w:p w:rsidRDefault="004E65B2" w:rsidP="000B6EA8" w:rsidR="004E65B2" w:rsidRPr="00E13121">
      <w:pPr>
        <w:tabs>
          <w:tab w:pos="567" w:val="left"/>
        </w:tabs>
        <w:rPr>
          <w:b/>
          <w:color w:themeTint="99" w:themeColor="text2" w:val="548DD4"/>
          <w:lang w:val="hr-HR"/>
        </w:rPr>
      </w:pPr>
    </w:p>
    <w:p w:rsidRDefault="00BF060F" w:rsidP="00426673" w:rsidR="00BF060F" w:rsidRPr="00E13121">
      <w:pPr>
        <w:tabs>
          <w:tab w:pos="567" w:val="left"/>
        </w:tabs>
        <w:ind w:firstLine="907"/>
        <w:jc w:val="both"/>
        <w:rPr>
          <w:lang w:val="hr-HR"/>
        </w:rPr>
      </w:pPr>
    </w:p>
    <w:p w:rsidRDefault="00460B17" w:rsidP="00460B17" w:rsidR="00460B17">
      <w:pPr>
        <w:ind w:firstLine="851" w:right="141" w:left="-142"/>
        <w:jc w:val="both"/>
        <w:rPr>
          <w:lang w:val="hr-HR"/>
        </w:rPr>
      </w:pPr>
      <w:r w:rsidRPr="00460B17">
        <w:rPr>
          <w:lang w:val="hr-HR"/>
        </w:rPr>
        <w:t>Prijedlog za otvaranjem stečajnog postupka u ovom predmetu podnio je radnik dužnika kao vjerovnik Tomislav Kokelj radi potraživanja po osnovi naknade štete zbog ozljede na radu u iznosu glavnice od 101.000,00 kn i 20.323,00 kn s pripadnim zakonskim zateznim kamatama, koje je utvrđeno pravomoćnom presudom Općinskog građanskog</w:t>
      </w:r>
      <w:r>
        <w:rPr>
          <w:lang w:val="hr-HR"/>
        </w:rPr>
        <w:t xml:space="preserve"> suda u Zagrebu broj Pr-2169/09.</w:t>
      </w:r>
    </w:p>
    <w:p w:rsidRDefault="00460B17" w:rsidP="00460B17" w:rsidR="00460B17" w:rsidRPr="00460B17">
      <w:pPr>
        <w:ind w:firstLine="851" w:right="141" w:left="-142"/>
        <w:jc w:val="both"/>
        <w:rPr>
          <w:lang w:val="hr-HR"/>
        </w:rPr>
      </w:pPr>
      <w:r w:rsidRPr="00460B17">
        <w:rPr>
          <w:lang w:val="hr-HR"/>
        </w:rPr>
        <w:tab/>
      </w:r>
    </w:p>
    <w:p w:rsidRDefault="00460B17" w:rsidP="00460B17" w:rsidR="00460B17" w:rsidRPr="00460B17">
      <w:pPr>
        <w:ind w:firstLine="851" w:right="141" w:left="-142"/>
        <w:jc w:val="both"/>
        <w:rPr>
          <w:lang w:val="hr-HR"/>
        </w:rPr>
      </w:pPr>
      <w:r w:rsidRPr="00460B17">
        <w:rPr>
          <w:lang w:val="hr-HR"/>
        </w:rPr>
        <w:t xml:space="preserve">Vjerovnik je podnio prijedlog Financijskog agenciji za izravnu naplatu navedene tražbine s računa dužnika, no zahtjev je vraćen s obrazloženjem da dužnik nema aktivnih računa s kojih bi se mogla izvršiti ovrha na novčanim sredstvima. Privremena stečajna </w:t>
      </w:r>
      <w:r>
        <w:rPr>
          <w:lang w:val="hr-HR"/>
        </w:rPr>
        <w:t>upraviteljica zatražila je od</w:t>
      </w:r>
      <w:r w:rsidRPr="00460B17">
        <w:rPr>
          <w:lang w:val="hr-HR"/>
        </w:rPr>
        <w:t xml:space="preserve"> FINE , popis poslovnih računa</w:t>
      </w:r>
      <w:r>
        <w:rPr>
          <w:lang w:val="hr-HR"/>
        </w:rPr>
        <w:t xml:space="preserve"> iz javnog registra JRIR</w:t>
      </w:r>
      <w:r w:rsidRPr="00460B17">
        <w:rPr>
          <w:lang w:val="hr-HR"/>
        </w:rPr>
        <w:t>. Iz potvrde  financijske institucije vidljivo je da je stečajni dužnik zatvorio poslovne račune već 2013.godine.</w:t>
      </w:r>
    </w:p>
    <w:p w:rsidRDefault="00460B17" w:rsidP="00460B17" w:rsidR="00460B17" w:rsidRPr="00460B17">
      <w:pPr>
        <w:ind w:firstLine="851" w:right="141" w:left="-142"/>
        <w:jc w:val="both"/>
        <w:rPr>
          <w:lang w:val="hr-HR"/>
        </w:rPr>
      </w:pPr>
    </w:p>
    <w:p w:rsidRDefault="00460B17" w:rsidP="00460B17" w:rsidR="00460B17" w:rsidRPr="00460B17">
      <w:pPr>
        <w:ind w:firstLine="851" w:right="141" w:left="-142"/>
        <w:jc w:val="both"/>
        <w:rPr>
          <w:lang w:val="hr-HR"/>
        </w:rPr>
      </w:pPr>
      <w:r w:rsidRPr="00460B17">
        <w:rPr>
          <w:lang w:val="hr-HR"/>
        </w:rPr>
        <w:t xml:space="preserve">Na temelju izvješća privremenog stečajnog upravitelja, podnesenog na ročištu radi izjašnjenja o prijedlogu za otvaranje stečajnog postupka koje je spojeno s ročištem radi rasprave o uvjetima za otvaranje stečajnog postupka, utvrđeno je da je dužnik nesposoban za plaćanje jer nema aktivnih poslovnih računa na kojima bi se mogla provesti prisilna naplata. Također je utvrđeno da je dužnik zadnje uredno financijsko izvješće predao za 2012. godinu,  </w:t>
      </w:r>
      <w:r w:rsidR="0065278A">
        <w:rPr>
          <w:lang w:val="hr-HR"/>
        </w:rPr>
        <w:t xml:space="preserve">gdje </w:t>
      </w:r>
      <w:r w:rsidRPr="00460B17">
        <w:rPr>
          <w:lang w:val="hr-HR"/>
        </w:rPr>
        <w:t xml:space="preserve">je </w:t>
      </w:r>
      <w:r w:rsidR="0065278A">
        <w:rPr>
          <w:lang w:val="hr-HR"/>
        </w:rPr>
        <w:t xml:space="preserve">očigledan </w:t>
      </w:r>
      <w:r w:rsidRPr="00460B17">
        <w:rPr>
          <w:lang w:val="hr-HR"/>
        </w:rPr>
        <w:t>negativan trend poslovanja jer je te godine dužnik poslovao s kumuliranim gubitkom od -18.840.863,00 kuna.</w:t>
      </w:r>
    </w:p>
    <w:p w:rsidRDefault="00460B17" w:rsidP="00460B17" w:rsidR="00460B17" w:rsidRPr="00460B17">
      <w:pPr>
        <w:ind w:firstLine="851" w:right="141" w:left="-142"/>
        <w:jc w:val="both"/>
        <w:rPr>
          <w:lang w:val="hr-HR"/>
        </w:rPr>
      </w:pPr>
      <w:r w:rsidRPr="00460B17">
        <w:rPr>
          <w:lang w:val="hr-HR"/>
        </w:rPr>
        <w:tab/>
      </w:r>
    </w:p>
    <w:p w:rsidRDefault="00460B17" w:rsidP="00460B17" w:rsidR="004E65B2">
      <w:pPr>
        <w:ind w:firstLine="851" w:right="141" w:left="-142"/>
        <w:jc w:val="both"/>
        <w:rPr>
          <w:lang w:val="hr-HR"/>
        </w:rPr>
      </w:pPr>
      <w:r w:rsidRPr="00460B17">
        <w:rPr>
          <w:lang w:val="hr-HR"/>
        </w:rPr>
        <w:lastRenderedPageBreak/>
        <w:t>Trgovački sud u Zagrebu rješenjem broj 3.St-894/2014 od 28.04.2015. godine otvorio je  stečajni postupak nad dužnikom ALUKAL d.o.o. za proizvodnju i trgovinu, Zagreb, Utinjska 39, MBS: 080089242, OIB: 36597787302.</w:t>
      </w:r>
    </w:p>
    <w:p w:rsidRDefault="004E65B2" w:rsidP="00460B17" w:rsidR="004E65B2">
      <w:pPr>
        <w:ind w:firstLine="851" w:right="141" w:left="-142"/>
        <w:jc w:val="both"/>
        <w:rPr>
          <w:lang w:val="hr-HR"/>
        </w:rPr>
      </w:pPr>
    </w:p>
    <w:p w:rsidRDefault="00340E23" w:rsidP="0067605D" w:rsidR="00340E23" w:rsidRPr="00E13121">
      <w:pPr>
        <w:jc w:val="both"/>
        <w:rPr>
          <w:lang w:val="hr-HR"/>
        </w:rPr>
      </w:pPr>
    </w:p>
    <w:p w:rsidRDefault="00904DE7" w:rsidP="000B6EA8" w:rsidR="00904DE7" w:rsidRPr="00213E63">
      <w:pPr>
        <w:tabs>
          <w:tab w:pos="567" w:val="left"/>
        </w:tabs>
        <w:rPr>
          <w:b/>
          <w:lang w:val="hr-HR"/>
        </w:rPr>
      </w:pPr>
      <w:r w:rsidRPr="00213E63">
        <w:rPr>
          <w:b/>
          <w:lang w:val="hr-HR"/>
        </w:rPr>
        <w:t>OSNOVNI PODACI O STEČAJNOM DUŽNIKU</w:t>
      </w:r>
    </w:p>
    <w:p w:rsidRDefault="004E65B2" w:rsidP="000B6EA8" w:rsidR="004E65B2">
      <w:pPr>
        <w:tabs>
          <w:tab w:pos="567" w:val="left"/>
        </w:tabs>
        <w:rPr>
          <w:b/>
          <w:color w:themeTint="99" w:themeColor="text2" w:val="548DD4"/>
          <w:lang w:val="hr-HR"/>
        </w:rPr>
      </w:pPr>
    </w:p>
    <w:p w:rsidRDefault="00CC5C0F" w:rsidP="000B6EA8" w:rsidR="00CC5C0F" w:rsidRPr="00EB5870">
      <w:pPr>
        <w:tabs>
          <w:tab w:pos="567" w:val="left"/>
        </w:tabs>
        <w:rPr>
          <w:b/>
          <w:color w:themeTint="99" w:themeColor="text2" w:val="548DD4"/>
          <w:lang w:val="hr-HR"/>
        </w:rPr>
      </w:pP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Nadležni sud:</w:t>
      </w:r>
      <w:r w:rsidRPr="00340E23">
        <w:rPr>
          <w:color w:themeTint="BF" w:themeColor="text1" w:val="404040"/>
          <w:lang w:val="hr-HR"/>
        </w:rPr>
        <w:t xml:space="preserve"> Trgovački sud u Zagrebu</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MBS:</w:t>
      </w:r>
      <w:r w:rsidRPr="00340E23">
        <w:rPr>
          <w:color w:themeTint="BF" w:themeColor="text1" w:val="404040"/>
          <w:lang w:val="hr-HR"/>
        </w:rPr>
        <w:t xml:space="preserve"> 080089242</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OIB:</w:t>
      </w:r>
      <w:r w:rsidRPr="00340E23">
        <w:rPr>
          <w:color w:themeTint="BF" w:themeColor="text1" w:val="404040"/>
          <w:lang w:val="hr-HR"/>
        </w:rPr>
        <w:t xml:space="preserve"> 36597787302</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Status:</w:t>
      </w:r>
      <w:r w:rsidRPr="00340E23">
        <w:rPr>
          <w:color w:themeTint="BF" w:themeColor="text1" w:val="404040"/>
          <w:lang w:val="hr-HR"/>
        </w:rPr>
        <w:t xml:space="preserve"> Stečaj</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Tvrtka:</w:t>
      </w:r>
      <w:r w:rsidRPr="00340E23">
        <w:rPr>
          <w:color w:themeTint="BF" w:themeColor="text1" w:val="404040"/>
          <w:lang w:val="hr-HR"/>
        </w:rPr>
        <w:t xml:space="preserve"> ALUKAL d.o.o. za proizvodnju i trgovinu u stečaju</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Sjedište/adresa :</w:t>
      </w:r>
      <w:r w:rsidRPr="00340E23">
        <w:rPr>
          <w:color w:themeTint="BF" w:themeColor="text1" w:val="404040"/>
          <w:lang w:val="hr-HR"/>
        </w:rPr>
        <w:t xml:space="preserve"> Zagreb (Grad Zagreb), Utinjska 39</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Temeljni kapital</w:t>
      </w:r>
      <w:r w:rsidRPr="00340E23">
        <w:rPr>
          <w:color w:themeTint="BF" w:themeColor="text1" w:val="404040"/>
          <w:lang w:val="hr-HR"/>
        </w:rPr>
        <w:t>: 1.197.400,00 kuna</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Pravni oblik:</w:t>
      </w:r>
      <w:r w:rsidRPr="00340E23">
        <w:rPr>
          <w:color w:themeTint="BF" w:themeColor="text1" w:val="404040"/>
          <w:lang w:val="hr-HR"/>
        </w:rPr>
        <w:t xml:space="preserve"> društvo s ograničenom odgovornošću</w:t>
      </w:r>
    </w:p>
    <w:p w:rsidRDefault="00340E23" w:rsidP="00340E23" w:rsidR="00340E23" w:rsidRPr="00340E23">
      <w:pPr>
        <w:tabs>
          <w:tab w:pos="567" w:val="left"/>
        </w:tabs>
        <w:ind w:firstLine="907"/>
        <w:jc w:val="both"/>
        <w:rPr>
          <w:b/>
          <w:color w:themeTint="BF" w:themeColor="text1" w:val="404040"/>
          <w:lang w:val="hr-HR"/>
        </w:rPr>
      </w:pPr>
      <w:r w:rsidRPr="00340E23">
        <w:rPr>
          <w:b/>
          <w:color w:themeTint="BF" w:themeColor="text1" w:val="404040"/>
          <w:lang w:val="hr-HR"/>
        </w:rPr>
        <w:t>Predmet poslovanja: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28.22 Proizv. kotlova i radijatora za centralno gr.</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51 Trgovina na veliko i posredovanje u trgovini, osim trgovine motornim vozilima i motociklima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52.46 Trg. na malo željeznom robom, bojama, staklom, ostalim građevnim materijalom</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w:t>
      </w:r>
      <w:r w:rsidRPr="00340E23">
        <w:rPr>
          <w:color w:themeTint="BF" w:themeColor="text1" w:val="404040"/>
          <w:lang w:val="hr-HR"/>
        </w:rPr>
        <w:tab/>
        <w:t>Zastupanje stranih tvrtki</w:t>
      </w:r>
    </w:p>
    <w:p w:rsidRDefault="00340E23" w:rsidP="00340E23" w:rsidR="00340E23" w:rsidRPr="00340E23">
      <w:pPr>
        <w:tabs>
          <w:tab w:pos="567" w:val="left"/>
        </w:tabs>
        <w:ind w:firstLine="907"/>
        <w:jc w:val="both"/>
        <w:rPr>
          <w:b/>
          <w:color w:themeTint="BF" w:themeColor="text1" w:val="404040"/>
          <w:lang w:val="hr-HR"/>
        </w:rPr>
      </w:pPr>
      <w:r w:rsidRPr="00340E23">
        <w:rPr>
          <w:b/>
          <w:color w:themeTint="BF" w:themeColor="text1" w:val="404040"/>
          <w:lang w:val="hr-HR"/>
        </w:rPr>
        <w:t xml:space="preserve">Osnivači/članovi društva: </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Giovanni Favalli, OIB: 19834096461</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Italija, Viale dei Colli 49/A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 jedini član d.o.o.</w:t>
      </w:r>
    </w:p>
    <w:p w:rsidRDefault="00340E23" w:rsidP="00340E23" w:rsidR="00340E23" w:rsidRPr="00340E23">
      <w:pPr>
        <w:tabs>
          <w:tab w:pos="567" w:val="left"/>
        </w:tabs>
        <w:ind w:firstLine="907"/>
        <w:jc w:val="both"/>
        <w:rPr>
          <w:b/>
          <w:color w:themeTint="BF" w:themeColor="text1" w:val="404040"/>
          <w:lang w:val="hr-HR"/>
        </w:rPr>
      </w:pPr>
      <w:r w:rsidRPr="00340E23">
        <w:rPr>
          <w:b/>
          <w:color w:themeTint="BF" w:themeColor="text1" w:val="404040"/>
          <w:lang w:val="hr-HR"/>
        </w:rPr>
        <w:t>Pravni odnosi</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Osnivački akt:</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Akt o osnivanju društva donesen je 20. 12. 1994. godine usklađen sa Zakonom o trgovačkim društvima 09. studenog 1995. godine i sastavljen u novom obliku kao Društveni ugovor</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Odlukom članova društva od 20. srpnja 1998. godine Društveni ugovor od 09. studenog 1995. godine je u cijelosti zamjenjen novim Društvenim ugovorom od 20. srpnja 1998. godine.</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Društveni ugovor o osnivanju izmijenjenje Odlukom članova društva od 28. svibnja 2007. godine u cijelosti, te je u potpuno novom tekstu dostavljen sudu i uložen u zbirku isprava.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Temeljni akt društva - Društveni ugovor od 28.svibnja 2007.g. - odlukom jedinog člana društva od 9.srpnja 2009.g. u cijelosti je zamijenjen novim odredbama Društvenog ugovora od 9.srpnja 2009.g.</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Novi Društveni ugovor od 9.srpnja 2009.g. u potpunom je tekstu dostavljen sudu i uložen u zbirku isprava.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Promjene temeljnog kapitala: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Odlukom osnivača od 09. 11. 1995. godine povećan je temeljni kapital društva s 4.000,00 kn za 906.000,00 kn tako da sada temeljni kapital iznosi 910.000,00 kn</w:t>
      </w:r>
    </w:p>
    <w:p w:rsidRDefault="00340E23" w:rsidP="00340E23" w:rsidR="00340E23">
      <w:pPr>
        <w:tabs>
          <w:tab w:pos="567" w:val="left"/>
        </w:tabs>
        <w:ind w:firstLine="907"/>
        <w:jc w:val="both"/>
        <w:rPr>
          <w:color w:themeTint="BF" w:themeColor="text1" w:val="404040"/>
          <w:lang w:val="hr-HR"/>
        </w:rPr>
      </w:pPr>
      <w:r w:rsidRPr="00340E23">
        <w:rPr>
          <w:color w:themeTint="BF" w:themeColor="text1" w:val="404040"/>
          <w:lang w:val="hr-HR"/>
        </w:rPr>
        <w:t>Odlukom članova društva o povećanju temeljnog kapitala od 05. siječnja 1997. godine temeljni kapital je povećan sa 910.000,00 kn za 287.400,00 kn na 1.197.400,00 kn. Temeljni kapital unesen i uplaćen u cijelosti. Pročišćen tekst Društvenog ugovora prilaže se u zbirku isprava.</w:t>
      </w:r>
    </w:p>
    <w:p w:rsidRDefault="00B06CEA" w:rsidP="00340E23" w:rsidR="00B06CEA">
      <w:pPr>
        <w:tabs>
          <w:tab w:pos="567" w:val="left"/>
        </w:tabs>
        <w:ind w:firstLine="907"/>
        <w:jc w:val="both"/>
        <w:rPr>
          <w:color w:themeTint="BF" w:themeColor="text1" w:val="404040"/>
          <w:lang w:val="hr-HR"/>
        </w:rPr>
      </w:pPr>
    </w:p>
    <w:p w:rsidRDefault="00B06CEA" w:rsidP="00340E23" w:rsidR="00B06CEA">
      <w:pPr>
        <w:tabs>
          <w:tab w:pos="567" w:val="left"/>
        </w:tabs>
        <w:ind w:firstLine="907"/>
        <w:jc w:val="both"/>
        <w:rPr>
          <w:color w:themeTint="BF" w:themeColor="text1" w:val="404040"/>
          <w:lang w:val="hr-HR"/>
        </w:rPr>
      </w:pPr>
    </w:p>
    <w:p w:rsidRDefault="00B06CEA" w:rsidP="00340E23" w:rsidR="00B06CEA">
      <w:pPr>
        <w:tabs>
          <w:tab w:pos="567" w:val="left"/>
        </w:tabs>
        <w:ind w:firstLine="907"/>
        <w:jc w:val="both"/>
        <w:rPr>
          <w:color w:themeTint="BF" w:themeColor="text1" w:val="404040"/>
          <w:lang w:val="hr-HR"/>
        </w:rPr>
      </w:pPr>
    </w:p>
    <w:p w:rsidRDefault="00340E23" w:rsidP="00340E23" w:rsidR="00340E23">
      <w:pPr>
        <w:tabs>
          <w:tab w:pos="567" w:val="left"/>
        </w:tabs>
        <w:ind w:firstLine="907"/>
        <w:jc w:val="both"/>
        <w:rPr>
          <w:color w:themeTint="BF" w:themeColor="text1" w:val="404040"/>
          <w:lang w:val="hr-HR"/>
        </w:rPr>
      </w:pPr>
    </w:p>
    <w:p w:rsidRDefault="003833BE" w:rsidP="00426673" w:rsidR="003833BE" w:rsidRPr="00340E23">
      <w:pPr>
        <w:tabs>
          <w:tab w:pos="567" w:val="left"/>
        </w:tabs>
        <w:ind w:firstLine="907"/>
        <w:rPr>
          <w:lang w:val="hr-HR"/>
        </w:rPr>
      </w:pPr>
    </w:p>
    <w:p w:rsidRDefault="005D73E4" w:rsidP="000B6EA8" w:rsidR="005D73E4">
      <w:pPr>
        <w:tabs>
          <w:tab w:pos="567" w:val="left"/>
        </w:tabs>
        <w:rPr>
          <w:b/>
          <w:lang w:val="hr-HR"/>
        </w:rPr>
      </w:pPr>
    </w:p>
    <w:p w:rsidRDefault="00904DE7" w:rsidP="000B6EA8" w:rsidR="00904DE7" w:rsidRPr="00213E63">
      <w:pPr>
        <w:tabs>
          <w:tab w:pos="567" w:val="left"/>
        </w:tabs>
        <w:rPr>
          <w:b/>
          <w:lang w:val="hr-HR"/>
        </w:rPr>
      </w:pPr>
      <w:r w:rsidRPr="00213E63">
        <w:rPr>
          <w:b/>
          <w:lang w:val="hr-HR"/>
        </w:rPr>
        <w:lastRenderedPageBreak/>
        <w:t>PODUZETE AKTIVNOSTI STEČAJNO</w:t>
      </w:r>
      <w:r w:rsidR="00CE5D69" w:rsidRPr="00213E63">
        <w:rPr>
          <w:b/>
          <w:lang w:val="hr-HR"/>
        </w:rPr>
        <w:t xml:space="preserve">G </w:t>
      </w:r>
      <w:r w:rsidR="00426673" w:rsidRPr="00213E63">
        <w:rPr>
          <w:b/>
          <w:lang w:val="hr-HR"/>
        </w:rPr>
        <w:t>U</w:t>
      </w:r>
      <w:r w:rsidR="00CE5D69" w:rsidRPr="00213E63">
        <w:rPr>
          <w:b/>
          <w:lang w:val="hr-HR"/>
        </w:rPr>
        <w:t>PRAVITELJA OD TRENUTKA</w:t>
      </w:r>
      <w:r w:rsidRPr="00213E63">
        <w:rPr>
          <w:b/>
          <w:lang w:val="hr-HR"/>
        </w:rPr>
        <w:t>PREUZIMANJADUŽNOSTI</w:t>
      </w:r>
    </w:p>
    <w:p w:rsidRDefault="00904DE7" w:rsidP="00426673" w:rsidR="00904DE7" w:rsidRPr="00E13121">
      <w:pPr>
        <w:tabs>
          <w:tab w:pos="567" w:val="left"/>
        </w:tabs>
        <w:ind w:firstLine="907"/>
        <w:rPr>
          <w:b/>
          <w:lang w:val="hr-HR"/>
        </w:rPr>
      </w:pPr>
    </w:p>
    <w:p w:rsidRDefault="00904DE7" w:rsidP="00426673" w:rsidR="00904DE7" w:rsidRPr="00E13121">
      <w:pPr>
        <w:tabs>
          <w:tab w:pos="567" w:val="left"/>
        </w:tabs>
        <w:ind w:firstLine="907"/>
        <w:jc w:val="both"/>
        <w:rPr>
          <w:lang w:val="hr-HR"/>
        </w:rPr>
      </w:pPr>
    </w:p>
    <w:p w:rsidRDefault="00904DE7" w:rsidP="00426673" w:rsidR="00904DE7" w:rsidRPr="00E13121">
      <w:pPr>
        <w:tabs>
          <w:tab w:pos="567" w:val="left"/>
        </w:tabs>
        <w:ind w:firstLine="907"/>
        <w:jc w:val="both"/>
        <w:rPr>
          <w:lang w:val="hr-HR"/>
        </w:rPr>
      </w:pPr>
      <w:r w:rsidRPr="00E13121">
        <w:rPr>
          <w:lang w:val="hr-HR"/>
        </w:rPr>
        <w:t xml:space="preserve">Nakon preuzimanja dužnosti poduzete su aktivnosti kako </w:t>
      </w:r>
      <w:r w:rsidR="0058574A" w:rsidRPr="00E13121">
        <w:rPr>
          <w:lang w:val="hr-HR"/>
        </w:rPr>
        <w:t>sl</w:t>
      </w:r>
      <w:r w:rsidR="00EB5870">
        <w:rPr>
          <w:lang w:val="hr-HR"/>
        </w:rPr>
        <w:t>i</w:t>
      </w:r>
      <w:r w:rsidR="0058574A" w:rsidRPr="00E13121">
        <w:rPr>
          <w:lang w:val="hr-HR"/>
        </w:rPr>
        <w:t>jed</w:t>
      </w:r>
      <w:r w:rsidRPr="00E13121">
        <w:rPr>
          <w:lang w:val="hr-HR"/>
        </w:rPr>
        <w:t>i:</w:t>
      </w:r>
    </w:p>
    <w:p w:rsidRDefault="00A0404C" w:rsidP="00426673" w:rsidR="00A0404C" w:rsidRPr="00E13121">
      <w:pPr>
        <w:tabs>
          <w:tab w:pos="567" w:val="left"/>
        </w:tabs>
        <w:ind w:firstLine="907"/>
        <w:jc w:val="both"/>
        <w:rPr>
          <w:lang w:val="hr-HR"/>
        </w:rPr>
      </w:pPr>
    </w:p>
    <w:p w:rsidRDefault="00D6373A" w:rsidP="00D6373A" w:rsidR="00D6373A">
      <w:pPr>
        <w:tabs>
          <w:tab w:pos="567" w:val="left"/>
        </w:tabs>
        <w:jc w:val="both"/>
      </w:pPr>
      <w:r>
        <w:t>1.Preuzet je stari žig dužnika te napravljen novi s oznakom „u stečaju“</w:t>
      </w:r>
    </w:p>
    <w:p w:rsidRDefault="00D6373A" w:rsidP="00D6373A" w:rsidR="00D6373A">
      <w:pPr>
        <w:tabs>
          <w:tab w:pos="567" w:val="left"/>
        </w:tabs>
        <w:jc w:val="both"/>
      </w:pPr>
      <w:r>
        <w:t>2.Dužnik je pri Državnom zavodu za statistiku razvrstan po obavijesti</w:t>
      </w:r>
    </w:p>
    <w:p w:rsidRDefault="00D6373A" w:rsidP="00D6373A" w:rsidR="00D6373A">
      <w:pPr>
        <w:tabs>
          <w:tab w:pos="567" w:val="left"/>
        </w:tabs>
        <w:jc w:val="both"/>
      </w:pPr>
      <w:r>
        <w:t>3.Zatvoreni su stari žiro-računi i otvoren novi poslovni račun</w:t>
      </w:r>
    </w:p>
    <w:p w:rsidRDefault="00D6373A" w:rsidP="00D6373A" w:rsidR="00D6373A">
      <w:pPr>
        <w:tabs>
          <w:tab w:pos="567" w:val="left"/>
        </w:tabs>
        <w:jc w:val="both"/>
      </w:pPr>
      <w:r>
        <w:t>4.Predan je ovjerovljeni potpis stečajne upraviteljice na registarski spis</w:t>
      </w:r>
    </w:p>
    <w:p w:rsidRDefault="00D6373A" w:rsidP="00D6373A" w:rsidR="00D6373A">
      <w:pPr>
        <w:tabs>
          <w:tab w:pos="567" w:val="left"/>
        </w:tabs>
        <w:jc w:val="both"/>
      </w:pPr>
      <w:r>
        <w:t>5. Sastavljen je  predračun troškova stečajnoga postupka i podnesen  na odobrenje ovom stečajnom sudu</w:t>
      </w:r>
    </w:p>
    <w:p w:rsidRDefault="00D6373A" w:rsidP="00D6373A" w:rsidR="00D6373A">
      <w:pPr>
        <w:tabs>
          <w:tab w:pos="567" w:val="left"/>
        </w:tabs>
        <w:jc w:val="both"/>
      </w:pPr>
      <w:r>
        <w:t xml:space="preserve">6. Odredjeno je  povjerenstvo za popis imovine </w:t>
      </w:r>
    </w:p>
    <w:p w:rsidRDefault="00D6373A" w:rsidP="00D6373A" w:rsidR="00D6373A">
      <w:pPr>
        <w:tabs>
          <w:tab w:pos="567" w:val="left"/>
        </w:tabs>
        <w:jc w:val="both"/>
      </w:pPr>
      <w:r>
        <w:t>7. Sastavljeno je početno stanje imovine dužnika</w:t>
      </w:r>
    </w:p>
    <w:p w:rsidRDefault="003F2CC2" w:rsidP="00D6373A" w:rsidR="00D6373A" w:rsidRPr="00D6373A">
      <w:pPr>
        <w:tabs>
          <w:tab w:pos="567" w:val="left"/>
        </w:tabs>
        <w:jc w:val="both"/>
      </w:pPr>
      <w:r>
        <w:t>8</w:t>
      </w:r>
      <w:r w:rsidR="00D6373A">
        <w:t>. Doveden je u red očevidnik knjigovodstvenih podataka do dana otvaranja stečajnoga postupka</w:t>
      </w:r>
    </w:p>
    <w:p w:rsidRDefault="003A7C9B" w:rsidP="006463E6" w:rsidR="003A7C9B">
      <w:pPr>
        <w:pStyle w:val="Odlomakpopisa"/>
        <w:tabs>
          <w:tab w:pos="567" w:val="left"/>
        </w:tabs>
        <w:spacing w:lineRule="auto" w:line="240"/>
        <w:jc w:val="both"/>
        <w:rPr>
          <w:rFonts w:hAnsi="Times New Roman" w:ascii="Times New Roman"/>
          <w:sz w:val="24"/>
          <w:szCs w:val="24"/>
        </w:rPr>
      </w:pPr>
    </w:p>
    <w:p w:rsidRDefault="00904DE7" w:rsidP="0099595F" w:rsidR="00904DE7" w:rsidRPr="00E13121">
      <w:pPr>
        <w:pStyle w:val="Odlomakpopisa"/>
        <w:tabs>
          <w:tab w:pos="567" w:val="left"/>
          <w:tab w:pos="851" w:val="left"/>
        </w:tabs>
        <w:spacing w:lineRule="auto" w:line="240"/>
        <w:ind w:firstLine="918" w:left="709"/>
        <w:jc w:val="both"/>
        <w:rPr>
          <w:rFonts w:hAnsi="Times New Roman" w:ascii="Times New Roman"/>
          <w:sz w:val="24"/>
          <w:szCs w:val="24"/>
        </w:rPr>
      </w:pPr>
    </w:p>
    <w:p w:rsidRDefault="00904DE7" w:rsidP="000B6EA8" w:rsidR="00904DE7" w:rsidRPr="00213E63">
      <w:pPr>
        <w:tabs>
          <w:tab w:pos="567" w:val="left"/>
        </w:tabs>
        <w:rPr>
          <w:b/>
          <w:lang w:val="hr-HR"/>
        </w:rPr>
      </w:pPr>
      <w:r w:rsidRPr="00213E63">
        <w:rPr>
          <w:b/>
          <w:lang w:val="hr-HR"/>
        </w:rPr>
        <w:t>IMOVINA STEČAJNOG DUŽNIKA</w:t>
      </w:r>
    </w:p>
    <w:p w:rsidRDefault="00CC5C0F" w:rsidP="000B6EA8" w:rsidR="00CC5C0F" w:rsidRPr="00EB5870">
      <w:pPr>
        <w:tabs>
          <w:tab w:pos="567" w:val="left"/>
        </w:tabs>
        <w:rPr>
          <w:b/>
          <w:color w:themeTint="99" w:themeColor="text2" w:val="548DD4"/>
          <w:lang w:val="hr-HR"/>
        </w:rPr>
      </w:pPr>
    </w:p>
    <w:p w:rsidRDefault="006F098C" w:rsidP="006F098C" w:rsidR="006F098C" w:rsidRPr="006F098C">
      <w:pPr>
        <w:shd w:themeFill="background1" w:fill="FFFFFF" w:color="auto" w:val="clear"/>
        <w:tabs>
          <w:tab w:pos="567" w:val="left"/>
        </w:tabs>
        <w:jc w:val="both"/>
        <w:rPr>
          <w:lang w:val="hr-HR"/>
        </w:rPr>
      </w:pPr>
    </w:p>
    <w:p w:rsidRDefault="003A7C9B" w:rsidP="003A7C9B" w:rsidR="003A7C9B" w:rsidRPr="003A7C9B">
      <w:pPr>
        <w:tabs>
          <w:tab w:pos="567" w:val="left"/>
        </w:tabs>
        <w:ind w:firstLine="907"/>
        <w:jc w:val="both"/>
        <w:rPr>
          <w:lang w:val="hr-HR"/>
        </w:rPr>
      </w:pPr>
    </w:p>
    <w:p w:rsidRDefault="003A7C9B" w:rsidP="006C4B5D" w:rsidR="003A7C9B" w:rsidRPr="003A7C9B">
      <w:pPr>
        <w:tabs>
          <w:tab w:pos="567" w:val="left"/>
        </w:tabs>
        <w:ind w:firstLine="907"/>
        <w:rPr>
          <w:lang w:val="hr-HR"/>
        </w:rPr>
      </w:pPr>
      <w:r w:rsidRPr="003A7C9B">
        <w:rPr>
          <w:lang w:val="hr-HR"/>
        </w:rPr>
        <w:t>Stečajni dužnik upisan je u katastaskom operatu katastra zemljišta u:</w:t>
      </w:r>
    </w:p>
    <w:p w:rsidRDefault="003A7C9B" w:rsidP="006C4B5D" w:rsidR="003A7C9B" w:rsidRPr="003A7C9B">
      <w:pPr>
        <w:tabs>
          <w:tab w:pos="567" w:val="left"/>
        </w:tabs>
        <w:ind w:firstLine="907"/>
        <w:rPr>
          <w:lang w:val="hr-HR"/>
        </w:rPr>
      </w:pPr>
    </w:p>
    <w:p w:rsidRDefault="003A7C9B" w:rsidP="006C4B5D" w:rsidR="003A7C9B" w:rsidRPr="003A7C9B">
      <w:pPr>
        <w:tabs>
          <w:tab w:pos="567" w:val="left"/>
        </w:tabs>
        <w:ind w:firstLine="907"/>
        <w:rPr>
          <w:lang w:val="hr-HR"/>
        </w:rPr>
      </w:pPr>
      <w:r w:rsidRPr="003A7C9B">
        <w:rPr>
          <w:lang w:val="hr-HR"/>
        </w:rPr>
        <w:t xml:space="preserve">posjedovni list broj 4353 K.O.KLARA </w:t>
      </w:r>
    </w:p>
    <w:p w:rsidRDefault="003A7C9B" w:rsidP="006C4B5D" w:rsidR="003A7C9B" w:rsidRPr="003A7C9B">
      <w:pPr>
        <w:tabs>
          <w:tab w:pos="567" w:val="left"/>
        </w:tabs>
        <w:ind w:firstLine="907"/>
        <w:rPr>
          <w:lang w:val="hr-HR"/>
        </w:rPr>
      </w:pPr>
      <w:r w:rsidRPr="003A7C9B">
        <w:rPr>
          <w:lang w:val="hr-HR"/>
        </w:rPr>
        <w:t xml:space="preserve">posjedovni list broj 4487 K.O.KLARA </w:t>
      </w:r>
    </w:p>
    <w:p w:rsidRDefault="003A7C9B" w:rsidP="006C4B5D" w:rsidR="003A7C9B">
      <w:pPr>
        <w:tabs>
          <w:tab w:pos="567" w:val="left"/>
        </w:tabs>
        <w:ind w:firstLine="907"/>
        <w:rPr>
          <w:lang w:val="hr-HR"/>
        </w:rPr>
      </w:pPr>
      <w:r w:rsidRPr="003A7C9B">
        <w:rPr>
          <w:lang w:val="hr-HR"/>
        </w:rPr>
        <w:t>posjedovni list broj 5389 K.O.RUDEŠ</w:t>
      </w:r>
    </w:p>
    <w:p w:rsidRDefault="003A7C9B" w:rsidP="003A7C9B" w:rsidR="003A7C9B">
      <w:pPr>
        <w:tabs>
          <w:tab w:pos="567" w:val="left"/>
        </w:tabs>
        <w:ind w:firstLine="907"/>
        <w:jc w:val="both"/>
        <w:rPr>
          <w:lang w:val="hr-HR"/>
        </w:rPr>
      </w:pPr>
    </w:p>
    <w:p w:rsidRDefault="003A7C9B" w:rsidP="003A7C9B" w:rsidR="003A7C9B" w:rsidRPr="003A7C9B">
      <w:pPr>
        <w:tabs>
          <w:tab w:pos="567" w:val="left"/>
        </w:tabs>
        <w:ind w:firstLine="907"/>
        <w:jc w:val="both"/>
        <w:rPr>
          <w:lang w:val="hr-HR"/>
        </w:rPr>
      </w:pPr>
      <w:r>
        <w:rPr>
          <w:lang w:val="hr-HR"/>
        </w:rPr>
        <w:t xml:space="preserve">Izvršen je </w:t>
      </w:r>
      <w:r w:rsidRPr="003A7C9B">
        <w:rPr>
          <w:lang w:val="hr-HR"/>
        </w:rPr>
        <w:t xml:space="preserve"> uvid u zemljišne knjige u zk.ul.br. 10509 k.o. Vrapče, u naravi zgrada br. 18, Baštijanova - Fallerovo šetalište,  te </w:t>
      </w:r>
      <w:r>
        <w:rPr>
          <w:lang w:val="hr-HR"/>
        </w:rPr>
        <w:t xml:space="preserve">je utvrđeno </w:t>
      </w:r>
      <w:r w:rsidRPr="003A7C9B">
        <w:rPr>
          <w:lang w:val="hr-HR"/>
        </w:rPr>
        <w:t xml:space="preserve"> kako Alukal nikada nije bio upisan u isti niti kao vlasnik niti kao nositelj prava korištenja.</w:t>
      </w:r>
    </w:p>
    <w:p w:rsidRDefault="003A7C9B" w:rsidP="003A7C9B" w:rsidR="003A7C9B" w:rsidRPr="003A7C9B">
      <w:pPr>
        <w:tabs>
          <w:tab w:pos="567" w:val="left"/>
        </w:tabs>
        <w:ind w:firstLine="907"/>
        <w:jc w:val="both"/>
        <w:rPr>
          <w:lang w:val="hr-HR"/>
        </w:rPr>
      </w:pPr>
    </w:p>
    <w:p w:rsidRDefault="003A7C9B" w:rsidP="003A7C9B" w:rsidR="003A7C9B" w:rsidRPr="003A7C9B">
      <w:pPr>
        <w:tabs>
          <w:tab w:pos="567" w:val="left"/>
        </w:tabs>
        <w:ind w:firstLine="907"/>
        <w:jc w:val="both"/>
        <w:rPr>
          <w:lang w:val="hr-HR"/>
        </w:rPr>
      </w:pPr>
      <w:r w:rsidRPr="003A7C9B">
        <w:rPr>
          <w:lang w:val="hr-HR"/>
        </w:rPr>
        <w:t>Naime, prethodno je na predmetnoj nekretnini bila upisana općenarodna imovina, a kasnije društveno vlasništvo. Pravo korištenja bilo je upisano u korist Ferrostraal d.d., zatim Sour Rade Končaer te Končar - Srednji električni strojevi d.o.o.</w:t>
      </w:r>
    </w:p>
    <w:p w:rsidRDefault="003A7C9B" w:rsidP="003A7C9B" w:rsidR="003A7C9B" w:rsidRPr="003A7C9B">
      <w:pPr>
        <w:tabs>
          <w:tab w:pos="567" w:val="left"/>
        </w:tabs>
        <w:ind w:firstLine="907"/>
        <w:jc w:val="both"/>
        <w:rPr>
          <w:lang w:val="hr-HR"/>
        </w:rPr>
      </w:pPr>
    </w:p>
    <w:p w:rsidRDefault="003A7C9B" w:rsidP="003A7C9B" w:rsidR="003A7C9B" w:rsidRPr="003A7C9B">
      <w:pPr>
        <w:tabs>
          <w:tab w:pos="567" w:val="left"/>
        </w:tabs>
        <w:ind w:firstLine="907"/>
        <w:jc w:val="both"/>
        <w:rPr>
          <w:lang w:val="hr-HR"/>
        </w:rPr>
      </w:pPr>
      <w:r w:rsidRPr="003A7C9B">
        <w:rPr>
          <w:lang w:val="hr-HR"/>
        </w:rPr>
        <w:t>1998.g. upisano je pravo vlasništva na ime Končar - generatori i motori d.d. te je 2005.g. uknjiženo pravo vlasništva na ime Končar - Elektroindustrija d.d.</w:t>
      </w:r>
    </w:p>
    <w:p w:rsidRDefault="003A7C9B" w:rsidP="003A7C9B" w:rsidR="003A7C9B" w:rsidRPr="003A7C9B">
      <w:pPr>
        <w:tabs>
          <w:tab w:pos="567" w:val="left"/>
        </w:tabs>
        <w:ind w:firstLine="907"/>
        <w:jc w:val="both"/>
        <w:rPr>
          <w:lang w:val="hr-HR"/>
        </w:rPr>
      </w:pPr>
    </w:p>
    <w:p w:rsidRDefault="003A7C9B" w:rsidP="00340E23" w:rsidR="003A7C9B">
      <w:pPr>
        <w:tabs>
          <w:tab w:pos="567" w:val="left"/>
        </w:tabs>
        <w:ind w:firstLine="907"/>
        <w:jc w:val="both"/>
        <w:rPr>
          <w:lang w:val="hr-HR"/>
        </w:rPr>
      </w:pPr>
      <w:r w:rsidRPr="003A7C9B">
        <w:rPr>
          <w:lang w:val="hr-HR"/>
        </w:rPr>
        <w:t>Iz zemljišnih knjiga se ne može očitati da je Alukal ikada bio vlasnik nekretnina u gornjem zk.ul. 10509 k.o. Vrapče</w:t>
      </w:r>
    </w:p>
    <w:p w:rsidRDefault="003A7C9B" w:rsidP="00340E23" w:rsidR="003A7C9B">
      <w:pPr>
        <w:tabs>
          <w:tab w:pos="567" w:val="left"/>
        </w:tabs>
        <w:ind w:firstLine="907"/>
        <w:jc w:val="both"/>
        <w:rPr>
          <w:lang w:val="hr-HR"/>
        </w:rPr>
      </w:pPr>
    </w:p>
    <w:p w:rsidRDefault="00560FFD" w:rsidP="00560FFD" w:rsidR="00FB2AB0" w:rsidRPr="002E3D9B">
      <w:pPr>
        <w:tabs>
          <w:tab w:pos="567" w:val="left"/>
        </w:tabs>
        <w:jc w:val="both"/>
        <w:rPr>
          <w:rFonts w:hAnsi="Palatino Linotype" w:ascii="Palatino Linotype"/>
          <w:b/>
          <w:color w:themeColor="text1" w:val="000000"/>
          <w:sz w:val="22"/>
          <w:lang w:val="hr-HR"/>
        </w:rPr>
      </w:pPr>
      <w:r w:rsidRPr="002E3D9B">
        <w:rPr>
          <w:rFonts w:hAnsi="Palatino Linotype" w:ascii="Palatino Linotype"/>
          <w:b/>
          <w:color w:themeColor="text1" w:val="000000"/>
          <w:sz w:val="22"/>
          <w:lang w:val="hr-HR"/>
        </w:rPr>
        <w:t xml:space="preserve">Rješenjem o dosudi Trgovačkog suda u Zagrebu od 10. svibnja 2018. godine nekretnine ranije u vlasništvu stečajnog dužnika dosuđene su kupcu EUROPHONE d.o.o. Zagreb, Maksimirska cesta 78, OIB: 54650248528, čime je EUROPHONE d.o.o. postao vlasnikom navedenih nekretnina.   </w:t>
      </w:r>
    </w:p>
    <w:p w:rsidRDefault="00A17061" w:rsidP="00560FFD" w:rsidR="00A17061" w:rsidRPr="002E3D9B">
      <w:pPr>
        <w:tabs>
          <w:tab w:pos="567" w:val="left"/>
        </w:tabs>
        <w:jc w:val="both"/>
        <w:rPr>
          <w:b/>
          <w:color w:themeColor="text1" w:val="000000"/>
          <w:lang w:val="hr-HR"/>
        </w:rPr>
      </w:pPr>
      <w:r w:rsidRPr="002E3D9B">
        <w:rPr>
          <w:rFonts w:hAnsi="Palatino Linotype" w:ascii="Palatino Linotype"/>
          <w:b/>
          <w:color w:themeColor="text1" w:val="000000"/>
          <w:sz w:val="22"/>
          <w:lang w:val="hr-HR"/>
        </w:rPr>
        <w:t>U tijeku je poduzimanje radnji radi iseljenja predmetnih n</w:t>
      </w:r>
      <w:r w:rsidR="003E59A1" w:rsidRPr="002E3D9B">
        <w:rPr>
          <w:rFonts w:hAnsi="Palatino Linotype" w:ascii="Palatino Linotype"/>
          <w:b/>
          <w:color w:themeColor="text1" w:val="000000"/>
          <w:sz w:val="22"/>
          <w:lang w:val="hr-HR"/>
        </w:rPr>
        <w:t>e</w:t>
      </w:r>
      <w:r w:rsidRPr="002E3D9B">
        <w:rPr>
          <w:rFonts w:hAnsi="Palatino Linotype" w:ascii="Palatino Linotype"/>
          <w:b/>
          <w:color w:themeColor="text1" w:val="000000"/>
          <w:sz w:val="22"/>
          <w:lang w:val="hr-HR"/>
        </w:rPr>
        <w:t>keretnina.</w:t>
      </w:r>
    </w:p>
    <w:p w:rsidRDefault="006463E6" w:rsidP="006463E6" w:rsidR="006463E6" w:rsidRPr="002E3D9B">
      <w:pPr>
        <w:tabs>
          <w:tab w:pos="567" w:val="left"/>
        </w:tabs>
        <w:rPr>
          <w:b/>
          <w:color w:themeColor="text1" w:val="000000"/>
          <w:lang w:val="hr-HR"/>
        </w:rPr>
      </w:pPr>
    </w:p>
    <w:p w:rsidRDefault="003A7C9B" w:rsidP="00B162D7" w:rsidR="003A0E1C">
      <w:pPr>
        <w:tabs>
          <w:tab w:pos="567" w:val="left"/>
        </w:tabs>
        <w:ind w:firstLine="907"/>
        <w:jc w:val="both"/>
        <w:rPr>
          <w:lang w:val="hr-HR"/>
        </w:rPr>
      </w:pPr>
      <w:r w:rsidRPr="0018286B">
        <w:rPr>
          <w:lang w:val="hr-HR"/>
        </w:rPr>
        <w:t>Temeljem uvjerenja iz službene evidencije cestovnih vozila izdanog od Policijske uprave od 17.12.14., dužnik nije evidentiran kao vlasnik vozila.</w:t>
      </w:r>
    </w:p>
    <w:p w:rsidRDefault="00B06CEA" w:rsidP="00B162D7" w:rsidR="00B06CEA">
      <w:pPr>
        <w:tabs>
          <w:tab w:pos="567" w:val="left"/>
        </w:tabs>
        <w:ind w:firstLine="907"/>
        <w:jc w:val="both"/>
        <w:rPr>
          <w:lang w:val="hr-HR"/>
        </w:rPr>
      </w:pPr>
    </w:p>
    <w:p w:rsidRDefault="00560FFD" w:rsidP="007D7ADD" w:rsidR="00560FFD">
      <w:pPr>
        <w:tabs>
          <w:tab w:pos="567" w:val="left"/>
        </w:tabs>
        <w:jc w:val="both"/>
        <w:rPr>
          <w:lang w:val="hr-HR"/>
        </w:rPr>
      </w:pPr>
    </w:p>
    <w:p w:rsidRDefault="007D7ADD" w:rsidP="007D7ADD" w:rsidR="007D7ADD">
      <w:pPr>
        <w:tabs>
          <w:tab w:pos="567" w:val="left"/>
        </w:tabs>
        <w:jc w:val="both"/>
        <w:rPr>
          <w:lang w:val="hr-HR"/>
        </w:rPr>
      </w:pPr>
    </w:p>
    <w:p w:rsidRDefault="007D7ADD" w:rsidP="007D7ADD" w:rsidR="007D7ADD" w:rsidRPr="003E3388">
      <w:pPr>
        <w:tabs>
          <w:tab w:pos="567" w:val="left"/>
        </w:tabs>
        <w:jc w:val="both"/>
        <w:rPr>
          <w:b/>
          <w:lang w:val="hr-HR"/>
        </w:rPr>
      </w:pPr>
      <w:r w:rsidRPr="003E3388">
        <w:rPr>
          <w:b/>
          <w:lang w:val="hr-HR"/>
        </w:rPr>
        <w:t>NOVČANI TIJEK</w:t>
      </w:r>
    </w:p>
    <w:p w:rsidRDefault="007D7ADD" w:rsidP="007D7ADD" w:rsidR="007D7ADD" w:rsidRPr="003E3388">
      <w:pPr>
        <w:tabs>
          <w:tab w:pos="567" w:val="left"/>
        </w:tabs>
        <w:jc w:val="both"/>
        <w:rPr>
          <w:b/>
          <w:lang w:val="hr-HR"/>
        </w:rPr>
      </w:pPr>
    </w:p>
    <w:tbl>
      <w:tblPr>
        <w:tblW w:type="pct" w:w="5000"/>
        <w:tblLook w:val="04A0" w:noVBand="1" w:noHBand="0" w:lastColumn="0" w:firstColumn="1" w:lastRow="0" w:firstRow="1"/>
      </w:tblPr>
      <w:tblGrid>
        <w:gridCol w:w="3331"/>
        <w:gridCol w:w="1092"/>
        <w:gridCol w:w="1091"/>
        <w:gridCol w:w="1091"/>
        <w:gridCol w:w="1178"/>
        <w:gridCol w:w="1178"/>
        <w:gridCol w:w="1178"/>
      </w:tblGrid>
      <w:tr w:rsidTr="009525D1" w:rsidR="007D7ADD" w:rsidRPr="003E3388">
        <w:trPr>
          <w:trHeight w:val="600"/>
        </w:trPr>
        <w:tc>
          <w:tcPr>
            <w:tcW w:type="pct" w:w="164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jc w:val="center"/>
              <w:rPr>
                <w:b/>
                <w:bCs/>
                <w:color w:val="000000"/>
                <w:sz w:val="16"/>
                <w:szCs w:val="16"/>
                <w:lang w:eastAsia="hr-HR" w:val="hr-HR"/>
              </w:rPr>
            </w:pPr>
            <w:r w:rsidRPr="003E3388">
              <w:rPr>
                <w:b/>
                <w:bCs/>
                <w:color w:val="000000"/>
                <w:sz w:val="16"/>
                <w:szCs w:val="16"/>
                <w:lang w:eastAsia="hr-HR" w:val="hr-HR"/>
              </w:rPr>
              <w:t>OPIS</w:t>
            </w:r>
          </w:p>
        </w:tc>
        <w:tc>
          <w:tcPr>
            <w:tcW w:type="pct" w:w="538"/>
            <w:tcBorders>
              <w:top w:space="0" w:sz="4" w:color="auto" w:val="single"/>
              <w:left w:val="nil"/>
              <w:bottom w:space="0" w:sz="4" w:color="auto" w:val="single"/>
              <w:right w:space="0" w:sz="4" w:color="auto" w:val="single"/>
            </w:tcBorders>
            <w:shd w:fill="auto" w:color="auto" w:val="clear"/>
            <w:vAlign w:val="center"/>
            <w:hideMark/>
          </w:tcPr>
          <w:p w:rsidRDefault="007D7ADD" w:rsidP="009525D1" w:rsidR="007D7ADD" w:rsidRPr="003E3388">
            <w:pPr>
              <w:jc w:val="center"/>
              <w:rPr>
                <w:b/>
                <w:bCs/>
                <w:color w:val="000000"/>
                <w:sz w:val="16"/>
                <w:szCs w:val="16"/>
                <w:lang w:eastAsia="hr-HR" w:val="hr-HR"/>
              </w:rPr>
            </w:pPr>
            <w:r w:rsidRPr="003E3388">
              <w:rPr>
                <w:b/>
                <w:bCs/>
                <w:color w:val="000000"/>
                <w:sz w:val="16"/>
                <w:szCs w:val="16"/>
                <w:lang w:eastAsia="hr-HR" w:val="hr-HR"/>
              </w:rPr>
              <w:t>Od 29.04.2015.</w:t>
            </w:r>
            <w:r w:rsidRPr="003E3388">
              <w:rPr>
                <w:b/>
                <w:bCs/>
                <w:color w:val="000000"/>
                <w:sz w:val="16"/>
                <w:szCs w:val="16"/>
                <w:lang w:eastAsia="hr-HR" w:val="hr-HR"/>
              </w:rPr>
              <w:br/>
              <w:t>do 31.12.2015.</w:t>
            </w:r>
          </w:p>
        </w:tc>
        <w:tc>
          <w:tcPr>
            <w:tcW w:type="pct" w:w="538"/>
            <w:tcBorders>
              <w:top w:space="0" w:sz="4" w:color="auto" w:val="single"/>
              <w:left w:val="nil"/>
              <w:bottom w:space="0" w:sz="4" w:color="auto" w:val="single"/>
              <w:right w:space="0" w:sz="4" w:color="auto" w:val="single"/>
            </w:tcBorders>
            <w:shd w:fill="auto" w:color="auto" w:val="clear"/>
            <w:vAlign w:val="center"/>
            <w:hideMark/>
          </w:tcPr>
          <w:p w:rsidRDefault="007D7ADD" w:rsidP="009525D1" w:rsidR="007D7ADD" w:rsidRPr="003E3388">
            <w:pPr>
              <w:jc w:val="center"/>
              <w:rPr>
                <w:b/>
                <w:bCs/>
                <w:color w:val="000000"/>
                <w:sz w:val="16"/>
                <w:szCs w:val="16"/>
                <w:lang w:eastAsia="hr-HR" w:val="hr-HR"/>
              </w:rPr>
            </w:pPr>
            <w:r w:rsidRPr="003E3388">
              <w:rPr>
                <w:b/>
                <w:bCs/>
                <w:color w:val="000000"/>
                <w:sz w:val="16"/>
                <w:szCs w:val="16"/>
                <w:lang w:eastAsia="hr-HR" w:val="hr-HR"/>
              </w:rPr>
              <w:t>Od 01.01.2016.</w:t>
            </w:r>
            <w:r w:rsidRPr="003E3388">
              <w:rPr>
                <w:b/>
                <w:bCs/>
                <w:color w:val="000000"/>
                <w:sz w:val="16"/>
                <w:szCs w:val="16"/>
                <w:lang w:eastAsia="hr-HR" w:val="hr-HR"/>
              </w:rPr>
              <w:br/>
              <w:t>do 31.12.2016.</w:t>
            </w:r>
          </w:p>
        </w:tc>
        <w:tc>
          <w:tcPr>
            <w:tcW w:type="pct" w:w="538"/>
            <w:tcBorders>
              <w:top w:space="0" w:sz="4" w:color="auto" w:val="single"/>
              <w:left w:val="nil"/>
              <w:bottom w:space="0" w:sz="4" w:color="auto" w:val="single"/>
              <w:right w:space="0" w:sz="4" w:color="auto" w:val="single"/>
            </w:tcBorders>
            <w:shd w:fill="auto" w:color="auto" w:val="clear"/>
            <w:vAlign w:val="center"/>
            <w:hideMark/>
          </w:tcPr>
          <w:p w:rsidRDefault="007D7ADD" w:rsidP="009525D1" w:rsidR="007D7ADD" w:rsidRPr="003E3388">
            <w:pPr>
              <w:jc w:val="center"/>
              <w:rPr>
                <w:b/>
                <w:bCs/>
                <w:color w:val="000000"/>
                <w:sz w:val="16"/>
                <w:szCs w:val="16"/>
                <w:lang w:eastAsia="hr-HR" w:val="hr-HR"/>
              </w:rPr>
            </w:pPr>
            <w:r w:rsidRPr="003E3388">
              <w:rPr>
                <w:b/>
                <w:bCs/>
                <w:color w:val="000000"/>
                <w:sz w:val="16"/>
                <w:szCs w:val="16"/>
                <w:lang w:eastAsia="hr-HR" w:val="hr-HR"/>
              </w:rPr>
              <w:t>Od 01.01.2017.</w:t>
            </w:r>
            <w:r w:rsidRPr="003E3388">
              <w:rPr>
                <w:b/>
                <w:bCs/>
                <w:color w:val="000000"/>
                <w:sz w:val="16"/>
                <w:szCs w:val="16"/>
                <w:lang w:eastAsia="hr-HR" w:val="hr-HR"/>
              </w:rPr>
              <w:br/>
              <w:t>do 31.12.2017.</w:t>
            </w:r>
          </w:p>
        </w:tc>
        <w:tc>
          <w:tcPr>
            <w:tcW w:type="pct" w:w="581"/>
            <w:tcBorders>
              <w:top w:space="0" w:sz="4" w:color="auto" w:val="single"/>
              <w:left w:val="nil"/>
              <w:bottom w:space="0" w:sz="4" w:color="auto" w:val="single"/>
              <w:right w:space="0" w:sz="4" w:color="auto" w:val="single"/>
            </w:tcBorders>
            <w:shd w:fill="auto" w:color="auto" w:val="clear"/>
            <w:vAlign w:val="center"/>
            <w:hideMark/>
          </w:tcPr>
          <w:p w:rsidRDefault="007D7ADD" w:rsidP="009525D1" w:rsidR="007D7ADD" w:rsidRPr="003E3388">
            <w:pPr>
              <w:jc w:val="center"/>
              <w:rPr>
                <w:b/>
                <w:bCs/>
                <w:color w:val="000000"/>
                <w:sz w:val="16"/>
                <w:szCs w:val="16"/>
                <w:lang w:eastAsia="hr-HR" w:val="hr-HR"/>
              </w:rPr>
            </w:pPr>
            <w:r w:rsidRPr="003E3388">
              <w:rPr>
                <w:b/>
                <w:bCs/>
                <w:color w:val="000000"/>
                <w:sz w:val="16"/>
                <w:szCs w:val="16"/>
                <w:lang w:eastAsia="hr-HR" w:val="hr-HR"/>
              </w:rPr>
              <w:t>Od 01.01.2018.</w:t>
            </w:r>
            <w:r w:rsidRPr="003E3388">
              <w:rPr>
                <w:b/>
                <w:bCs/>
                <w:color w:val="000000"/>
                <w:sz w:val="16"/>
                <w:szCs w:val="16"/>
                <w:lang w:eastAsia="hr-HR" w:val="hr-HR"/>
              </w:rPr>
              <w:br/>
              <w:t>do 31.12.2018.</w:t>
            </w:r>
          </w:p>
        </w:tc>
        <w:tc>
          <w:tcPr>
            <w:tcW w:type="pct" w:w="581"/>
            <w:tcBorders>
              <w:top w:space="0" w:sz="4" w:color="auto" w:val="single"/>
              <w:left w:val="nil"/>
              <w:bottom w:space="0" w:sz="4" w:color="auto" w:val="single"/>
              <w:right w:space="0" w:sz="4" w:color="auto" w:val="single"/>
            </w:tcBorders>
            <w:shd w:fill="auto" w:color="auto" w:val="clear"/>
            <w:vAlign w:val="center"/>
            <w:hideMark/>
          </w:tcPr>
          <w:p w:rsidRDefault="007D7ADD" w:rsidP="009525D1" w:rsidR="007D7ADD" w:rsidRPr="003E3388">
            <w:pPr>
              <w:jc w:val="center"/>
              <w:rPr>
                <w:b/>
                <w:bCs/>
                <w:color w:val="000000"/>
                <w:sz w:val="16"/>
                <w:szCs w:val="16"/>
                <w:lang w:eastAsia="hr-HR" w:val="hr-HR"/>
              </w:rPr>
            </w:pPr>
            <w:r w:rsidRPr="003E3388">
              <w:rPr>
                <w:b/>
                <w:bCs/>
                <w:color w:val="000000"/>
                <w:sz w:val="16"/>
                <w:szCs w:val="16"/>
                <w:lang w:eastAsia="hr-HR" w:val="hr-HR"/>
              </w:rPr>
              <w:t>Od 01.01.2019.</w:t>
            </w:r>
            <w:r w:rsidRPr="003E3388">
              <w:rPr>
                <w:b/>
                <w:bCs/>
                <w:color w:val="000000"/>
                <w:sz w:val="16"/>
                <w:szCs w:val="16"/>
                <w:lang w:eastAsia="hr-HR" w:val="hr-HR"/>
              </w:rPr>
              <w:br/>
              <w:t>do 28.02.2019.</w:t>
            </w:r>
          </w:p>
        </w:tc>
        <w:tc>
          <w:tcPr>
            <w:tcW w:type="pct" w:w="581"/>
            <w:tcBorders>
              <w:top w:space="0" w:sz="4" w:color="auto" w:val="single"/>
              <w:left w:val="nil"/>
              <w:bottom w:space="0" w:sz="4" w:color="auto" w:val="single"/>
              <w:right w:space="0" w:sz="4" w:color="auto" w:val="single"/>
            </w:tcBorders>
            <w:shd w:fill="auto" w:color="auto" w:val="clear"/>
            <w:noWrap/>
            <w:vAlign w:val="center"/>
            <w:hideMark/>
          </w:tcPr>
          <w:p w:rsidRDefault="007D7ADD" w:rsidP="009525D1" w:rsidR="007D7ADD" w:rsidRPr="003E3388">
            <w:pPr>
              <w:jc w:val="center"/>
              <w:rPr>
                <w:b/>
                <w:bCs/>
                <w:color w:val="000000"/>
                <w:sz w:val="16"/>
                <w:szCs w:val="16"/>
                <w:lang w:eastAsia="hr-HR" w:val="hr-HR"/>
              </w:rPr>
            </w:pPr>
            <w:r w:rsidRPr="003E3388">
              <w:rPr>
                <w:b/>
                <w:bCs/>
                <w:color w:val="000000"/>
                <w:sz w:val="16"/>
                <w:szCs w:val="16"/>
                <w:lang w:eastAsia="hr-HR" w:val="hr-HR"/>
              </w:rPr>
              <w:t>Ukupno</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Početno stanje novca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0,00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151.857,82</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225.854,48</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185.980,83</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5.087.716,99</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0,00</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Primici</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Naplata potraživanja od kupaca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145.381,76</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224.295,00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89.718,00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5.000.000,00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5.459.394,76</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Naplata ostalih potraživanja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70.000,00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5.625,50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75.625,50</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Naplata kamata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1,47</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107,09</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45,97</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9,70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0,21</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164,44</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Ostali prihodi</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1.000,00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128,92</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10.395,11</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11.524,03</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UKUPNO PRIMICI</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215.383,23</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231.027,59</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89.892,89</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5.010.404,81</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0,21</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5.546.708,73</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Izdaci</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 </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Plaćanje obveza prema dobavljačima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41.726,75</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119.749,51</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86.309,97</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87.292,27</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247.431,35</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582.509,85</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Plaćanje obveza za PDV</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21.590,46</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28.631,55</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41.109,00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91.331,01</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Plaćanja ostalih obveza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6.580,00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6.580,00</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Plaćanje komunalnih troškova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594,90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594,90</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Plaćanje bankovnih usluga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208,20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912,47</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967,22</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1.318,08</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434,74</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3.840,71</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Plaćanje ostalih nematerijalnih troškova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0,00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562,50</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1.380,35</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20.058,30</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593.885,47</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color w:val="000000"/>
                <w:sz w:val="16"/>
                <w:szCs w:val="16"/>
                <w:lang w:eastAsia="hr-HR" w:val="hr-HR"/>
              </w:rPr>
            </w:pPr>
            <w:r w:rsidRPr="003E3388">
              <w:rPr>
                <w:color w:val="000000"/>
                <w:sz w:val="16"/>
                <w:szCs w:val="16"/>
                <w:lang w:eastAsia="hr-HR" w:val="hr-HR"/>
              </w:rPr>
              <w:t>615.886,62</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UKUPNO IZDACI</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63.525,41</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157.030,93</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129.766,54</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108.668,65</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841.751,56</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1.300.743,09</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 </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 </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rPr>
                <w:color w:val="000000"/>
                <w:sz w:val="16"/>
                <w:szCs w:val="16"/>
                <w:lang w:eastAsia="hr-HR" w:val="hr-HR"/>
              </w:rPr>
            </w:pPr>
            <w:r w:rsidRPr="003E3388">
              <w:rPr>
                <w:color w:val="000000"/>
                <w:sz w:val="16"/>
                <w:szCs w:val="16"/>
                <w:lang w:eastAsia="hr-HR" w:val="hr-HR"/>
              </w:rPr>
              <w:t> </w:t>
            </w:r>
          </w:p>
        </w:tc>
      </w:tr>
      <w:tr w:rsidTr="009525D1" w:rsidR="007D7ADD" w:rsidRPr="003E3388">
        <w:trPr>
          <w:trHeight w:val="300"/>
        </w:trPr>
        <w:tc>
          <w:tcPr>
            <w:tcW w:type="pct" w:w="1642"/>
            <w:tcBorders>
              <w:top w:val="nil"/>
              <w:left w:space="0" w:sz="4" w:color="auto" w:val="single"/>
              <w:bottom w:space="0" w:sz="4" w:color="auto" w:val="single"/>
              <w:right w:space="0" w:sz="4" w:color="auto" w:val="single"/>
            </w:tcBorders>
            <w:shd w:fill="auto" w:color="auto" w:val="clear"/>
            <w:noWrap/>
            <w:vAlign w:val="center"/>
            <w:hideMark/>
          </w:tcPr>
          <w:p w:rsidRDefault="007D7ADD" w:rsidP="009525D1" w:rsidR="007D7ADD" w:rsidRPr="003E3388">
            <w:pPr>
              <w:rPr>
                <w:b/>
                <w:bCs/>
                <w:color w:val="000000"/>
                <w:sz w:val="16"/>
                <w:szCs w:val="16"/>
                <w:lang w:eastAsia="hr-HR" w:val="hr-HR"/>
              </w:rPr>
            </w:pPr>
            <w:r w:rsidRPr="003E3388">
              <w:rPr>
                <w:b/>
                <w:bCs/>
                <w:color w:val="000000"/>
                <w:sz w:val="16"/>
                <w:szCs w:val="16"/>
                <w:lang w:eastAsia="hr-HR" w:val="hr-HR"/>
              </w:rPr>
              <w:t>Konačno stanje novca</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151.857,82</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225.854,48</w:t>
            </w:r>
          </w:p>
        </w:tc>
        <w:tc>
          <w:tcPr>
            <w:tcW w:type="pct" w:w="538"/>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185.980,83</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5.087.716,99</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4.245.965,64</w:t>
            </w:r>
          </w:p>
        </w:tc>
        <w:tc>
          <w:tcPr>
            <w:tcW w:type="pct" w:w="581"/>
            <w:tcBorders>
              <w:top w:val="nil"/>
              <w:left w:val="nil"/>
              <w:bottom w:space="0" w:sz="4" w:color="auto" w:val="single"/>
              <w:right w:space="0" w:sz="4" w:color="auto" w:val="single"/>
            </w:tcBorders>
            <w:shd w:fill="auto" w:color="auto" w:val="clear"/>
            <w:noWrap/>
            <w:vAlign w:val="center"/>
            <w:hideMark/>
          </w:tcPr>
          <w:p w:rsidRDefault="007D7ADD" w:rsidP="009525D1" w:rsidR="007D7ADD" w:rsidRPr="003E3388">
            <w:pPr>
              <w:jc w:val="right"/>
              <w:rPr>
                <w:b/>
                <w:bCs/>
                <w:color w:val="000000"/>
                <w:sz w:val="16"/>
                <w:szCs w:val="16"/>
                <w:lang w:eastAsia="hr-HR" w:val="hr-HR"/>
              </w:rPr>
            </w:pPr>
            <w:r w:rsidRPr="003E3388">
              <w:rPr>
                <w:b/>
                <w:bCs/>
                <w:color w:val="000000"/>
                <w:sz w:val="16"/>
                <w:szCs w:val="16"/>
                <w:lang w:eastAsia="hr-HR" w:val="hr-HR"/>
              </w:rPr>
              <w:t>4.245.965,64</w:t>
            </w:r>
          </w:p>
        </w:tc>
      </w:tr>
    </w:tbl>
    <w:p w:rsidRDefault="007D7ADD" w:rsidP="007D7ADD" w:rsidR="007D7ADD" w:rsidRPr="003E3388">
      <w:pPr>
        <w:tabs>
          <w:tab w:pos="567" w:val="left"/>
        </w:tabs>
        <w:jc w:val="both"/>
        <w:rPr>
          <w:b/>
          <w:lang w:val="hr-HR"/>
        </w:rPr>
      </w:pPr>
    </w:p>
    <w:p w:rsidRDefault="007D7ADD" w:rsidP="007D7ADD" w:rsidR="007D7ADD" w:rsidRPr="003E3388">
      <w:pPr>
        <w:tabs>
          <w:tab w:pos="567" w:val="left"/>
        </w:tabs>
        <w:jc w:val="both"/>
        <w:rPr>
          <w:b/>
          <w:lang w:val="hr-HR"/>
        </w:rPr>
      </w:pPr>
    </w:p>
    <w:p w:rsidRDefault="007D7ADD" w:rsidP="007D7ADD" w:rsidR="007D7ADD" w:rsidRPr="003E3388">
      <w:pPr>
        <w:tabs>
          <w:tab w:pos="567" w:val="left"/>
        </w:tabs>
        <w:jc w:val="both"/>
        <w:rPr>
          <w:b/>
          <w:lang w:val="hr-HR"/>
        </w:rPr>
      </w:pPr>
      <w:r w:rsidRPr="003E3388">
        <w:rPr>
          <w:b/>
          <w:lang w:val="hr-HR"/>
        </w:rPr>
        <w:t>BRUTO BILANCA na 28.02.2019. godine</w:t>
      </w:r>
    </w:p>
    <w:p w:rsidRDefault="007D7ADD" w:rsidP="007D7ADD" w:rsidR="007D7ADD" w:rsidRPr="003E3388">
      <w:pPr>
        <w:tabs>
          <w:tab w:pos="567" w:val="left"/>
        </w:tabs>
        <w:jc w:val="both"/>
        <w:rPr>
          <w:highlight w:val="yellow"/>
          <w:lang w:val="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58"/>
        <w:gridCol w:w="4996"/>
        <w:gridCol w:w="1359"/>
        <w:gridCol w:w="1505"/>
        <w:gridCol w:w="1421"/>
      </w:tblGrid>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bookmarkStart w:name="RANGE!A1:E24" w:id="1"/>
            <w:r w:rsidRPr="003E3388">
              <w:rPr>
                <w:sz w:val="16"/>
                <w:szCs w:val="16"/>
                <w:lang w:eastAsia="hr-HR" w:val="hr-HR"/>
              </w:rPr>
              <w:t>KONTO</w:t>
            </w:r>
            <w:bookmarkEnd w:id="1"/>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NAZIV_KONTA</w:t>
            </w:r>
          </w:p>
        </w:tc>
        <w:tc>
          <w:tcPr>
            <w:tcW w:type="pct" w:w="670"/>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DUGUJE2</w:t>
            </w:r>
          </w:p>
        </w:tc>
        <w:tc>
          <w:tcPr>
            <w:tcW w:type="pct" w:w="742"/>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POTRAZUJE2</w:t>
            </w:r>
          </w:p>
        </w:tc>
        <w:tc>
          <w:tcPr>
            <w:tcW w:type="pct" w:w="701"/>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SALDO</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1000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Kunski račun PBZ</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1.192.362,72</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856.690,33</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335.672,39</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1001</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Novac na izdvojenom racunu kod trgovačkog suda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5.000.000,00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1.092.041,85</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3.907.958,15</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1020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Gotovina u blagajni</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2.335,10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2.335,10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1200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Potraživanja od kupaca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336.442,50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336.442,50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1290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Ispravak vrijednosti potraživanja od kupaca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336.442,50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-336.442,50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1407</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Potraživanja za PDV po obračunu</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50.334,14</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50.334,14</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1600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Ostala potraživanja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2.580,00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2.580,00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2200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Obveze prema dobavljačima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298.916,57</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5.096.590,08</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-4.797.673,51</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2500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Obveze po kreditima - Centar banka d.d.</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20.521.385,36</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-20.521.385,36</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2501</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Obveze po kreditima - HBOR</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13.432.423,89</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-13.432.423,89</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4140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Troškovi najma prostora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25.000,00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25.000,00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4160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Troškovi knjigovodstva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3.750,00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3.750,00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4161</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Troškovi odvjetnika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117.500,00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117.500,00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4191</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Troškovi čuvanja prostora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94.312,50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94.312,50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4650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Bankovne usluge</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464,74</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464,74</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4680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Troškovi biljega, oglasa i javnog bilježnika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4.711,25</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4.711,25</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4699</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Ostali nematerijalni troškovi</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593.855,47</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593.855,47</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7200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Rashodi kamata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7.903,46</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7.903,46</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7300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Izvanredni rashodi</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51.288,64</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51.288,64</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lastRenderedPageBreak/>
              <w:t>7700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Prihodi od kamata</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0,21</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-0,21</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9100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Upisani kapital</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1.197.400,00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-1.197.400,00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9310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Gubitak tekuće godine</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28.852.870,03</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28.852.870,03</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r>
      <w:tr w:rsidTr="009525D1" w:rsidR="007D7ADD" w:rsidRPr="003E3388">
        <w:trPr>
          <w:trHeight w:val="255"/>
        </w:trPr>
        <w:tc>
          <w:tcPr>
            <w:tcW w:type="pct" w:w="423"/>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9410</w:t>
            </w:r>
          </w:p>
        </w:tc>
        <w:tc>
          <w:tcPr>
            <w:tcW w:type="pct" w:w="2464"/>
            <w:shd w:fill="auto" w:color="auto" w:val="clear"/>
            <w:noWrap/>
            <w:vAlign w:val="bottom"/>
            <w:hideMark/>
          </w:tcPr>
          <w:p w:rsidRDefault="007D7ADD" w:rsidP="009525D1" w:rsidR="007D7ADD" w:rsidRPr="003E3388">
            <w:pPr>
              <w:rPr>
                <w:sz w:val="16"/>
                <w:szCs w:val="16"/>
                <w:lang w:eastAsia="hr-HR" w:val="hr-HR"/>
              </w:rPr>
            </w:pPr>
            <w:r w:rsidRPr="003E3388">
              <w:rPr>
                <w:sz w:val="16"/>
                <w:szCs w:val="16"/>
                <w:lang w:eastAsia="hr-HR" w:val="hr-HR"/>
              </w:rPr>
              <w:t>Preneseni gubitak</w:t>
            </w:r>
          </w:p>
        </w:tc>
        <w:tc>
          <w:tcPr>
            <w:tcW w:type="pct" w:w="670"/>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34.804.131,27</w:t>
            </w:r>
          </w:p>
        </w:tc>
        <w:tc>
          <w:tcPr>
            <w:tcW w:type="pct" w:w="742"/>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0,00</w:t>
            </w:r>
          </w:p>
        </w:tc>
        <w:tc>
          <w:tcPr>
            <w:tcW w:type="pct" w:w="701"/>
            <w:shd w:fill="auto" w:color="auto" w:val="clear"/>
            <w:noWrap/>
            <w:vAlign w:val="bottom"/>
            <w:hideMark/>
          </w:tcPr>
          <w:p w:rsidRDefault="007D7ADD" w:rsidP="009525D1" w:rsidR="007D7ADD" w:rsidRPr="003E3388">
            <w:pPr>
              <w:jc w:val="right"/>
              <w:rPr>
                <w:sz w:val="16"/>
                <w:szCs w:val="16"/>
                <w:lang w:eastAsia="hr-HR" w:val="hr-HR"/>
              </w:rPr>
            </w:pPr>
            <w:r w:rsidRPr="003E3388">
              <w:rPr>
                <w:sz w:val="16"/>
                <w:szCs w:val="16"/>
                <w:lang w:eastAsia="hr-HR" w:val="hr-HR"/>
              </w:rPr>
              <w:t>34.804.131,27</w:t>
            </w:r>
          </w:p>
        </w:tc>
      </w:tr>
    </w:tbl>
    <w:p w:rsidRDefault="007D7ADD" w:rsidP="007D7ADD" w:rsidR="007D7ADD" w:rsidRPr="003E3388">
      <w:pPr>
        <w:tabs>
          <w:tab w:pos="567" w:val="left"/>
        </w:tabs>
        <w:jc w:val="both"/>
        <w:rPr>
          <w:highlight w:val="yellow"/>
          <w:lang w:val="hr-HR"/>
        </w:rPr>
      </w:pPr>
    </w:p>
    <w:p w:rsidRDefault="00B5113E" w:rsidP="00426673" w:rsidR="00B5113E" w:rsidRPr="0018286B">
      <w:pPr>
        <w:tabs>
          <w:tab w:pos="567" w:val="left"/>
        </w:tabs>
        <w:ind w:firstLine="907"/>
        <w:jc w:val="both"/>
        <w:rPr>
          <w:lang w:val="hr-HR"/>
        </w:rPr>
      </w:pPr>
    </w:p>
    <w:p w:rsidRDefault="00BA7B6B" w:rsidP="00B5113E" w:rsidR="00BA7B6B">
      <w:pPr>
        <w:tabs>
          <w:tab w:pos="567" w:val="left"/>
        </w:tabs>
        <w:rPr>
          <w:b/>
          <w:lang w:val="hr-HR"/>
        </w:rPr>
      </w:pPr>
    </w:p>
    <w:p w:rsidRDefault="00904DE7" w:rsidP="00B5113E" w:rsidR="00904DE7" w:rsidRPr="00213E63">
      <w:pPr>
        <w:tabs>
          <w:tab w:pos="567" w:val="left"/>
        </w:tabs>
        <w:rPr>
          <w:lang w:val="hr-HR"/>
        </w:rPr>
      </w:pPr>
      <w:r w:rsidRPr="00213E63">
        <w:rPr>
          <w:b/>
          <w:lang w:val="hr-HR"/>
        </w:rPr>
        <w:t>SUDSKI POSTUPCI U TIJEKU</w:t>
      </w:r>
    </w:p>
    <w:p w:rsidRDefault="004437CF" w:rsidP="00B936D1" w:rsidR="004437CF">
      <w:pPr>
        <w:tabs>
          <w:tab w:pos="567" w:val="left"/>
        </w:tabs>
        <w:ind w:firstLine="907"/>
        <w:jc w:val="both"/>
        <w:rPr>
          <w:lang w:val="hr-HR"/>
        </w:rPr>
      </w:pPr>
    </w:p>
    <w:p w:rsidRDefault="00560FFD" w:rsidP="00560FFD" w:rsidR="00560FFD" w:rsidRPr="00560FFD">
      <w:pPr>
        <w:tabs>
          <w:tab w:pos="567" w:val="left"/>
        </w:tabs>
        <w:jc w:val="both"/>
        <w:rPr>
          <w:i/>
          <w:u w:val="single"/>
          <w:lang w:val="hr-HR"/>
        </w:rPr>
      </w:pPr>
      <w:r w:rsidRPr="00560FFD">
        <w:rPr>
          <w:lang w:val="hr-HR"/>
        </w:rPr>
        <w:t>1.</w:t>
      </w:r>
      <w:r w:rsidRPr="00560FFD">
        <w:rPr>
          <w:lang w:val="hr-HR"/>
        </w:rPr>
        <w:tab/>
      </w:r>
      <w:r w:rsidRPr="00560FFD">
        <w:rPr>
          <w:i/>
          <w:u w:val="single"/>
          <w:lang w:val="hr-HR"/>
        </w:rPr>
        <w:t>ALUKAL d.o.o. u stečaju c/a Ivona Filipović i Krunoslav Filipović</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TUŽENIK:</w:t>
      </w:r>
      <w:r w:rsidRPr="00560FFD">
        <w:rPr>
          <w:lang w:val="hr-HR"/>
        </w:rPr>
        <w:tab/>
        <w:t>1. Ivona Filipović</w:t>
      </w:r>
    </w:p>
    <w:p w:rsidRDefault="00560FFD" w:rsidP="00560FFD" w:rsidR="00560FFD" w:rsidRPr="00560FFD">
      <w:pPr>
        <w:tabs>
          <w:tab w:pos="567" w:val="left"/>
        </w:tabs>
        <w:ind w:firstLine="907"/>
        <w:jc w:val="both"/>
        <w:rPr>
          <w:lang w:val="hr-HR"/>
        </w:rPr>
      </w:pPr>
      <w:r w:rsidRPr="00560FFD">
        <w:rPr>
          <w:lang w:val="hr-HR"/>
        </w:rPr>
        <w:tab/>
      </w:r>
      <w:r w:rsidRPr="00560FFD">
        <w:rPr>
          <w:lang w:val="hr-HR"/>
        </w:rPr>
        <w:tab/>
        <w:t>2. Krunoslav Filipović</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Općinski sud u Novom Zagrebu, posl.br. P-19/2017</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6.415.526,10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t>pobijanje pravnih radnji dužnika na štetu vjerovnika – pobijanje darovnog ugovora sklopljenog između 1. i 2. tuženika, a odnosi se na darovanje nekretnina – zk.ul. 6616 k.o. Samobor, zk.ul. 5988 k.o. Samobor, te zk.ul. 5873 k.o. Samobor – kojim je drugotuženik onemogućio u naplati tužitelja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Postupak pokrenut dana 18.01.2011. godine. U dosadašnjem tijeku postupka saslušan je tadašnji direktor tužitelja Giovanni Favalli, te tuženici Ivona i Krunoslav Filipović, nakon čega je, dana 01.07.2015. postupak prekinut radi otvaranja stečajnog postupka nad tužiteljem. Stečajna upraviteljica je preuzela postupak dana 24.09.2015., dok je sud donio rješenje o nastavku postupka 26.01.2016.</w:t>
      </w:r>
    </w:p>
    <w:p w:rsidRDefault="00560FFD" w:rsidP="00560FFD" w:rsidR="00560FFD" w:rsidRPr="00560FFD">
      <w:pPr>
        <w:tabs>
          <w:tab w:pos="567" w:val="left"/>
        </w:tabs>
        <w:ind w:firstLine="907"/>
        <w:jc w:val="both"/>
        <w:rPr>
          <w:lang w:val="hr-HR"/>
        </w:rPr>
      </w:pPr>
      <w:r w:rsidRPr="00560FFD">
        <w:rPr>
          <w:lang w:val="hr-HR"/>
        </w:rPr>
        <w:t>Dana 02.03.2017. glavna rasprava je započela iznova zbog promjene raspravnog suca. U nastavku postupka saslušan je svjedok Gambari Rino Mario.</w:t>
      </w:r>
    </w:p>
    <w:p w:rsidRDefault="00560FFD" w:rsidP="00560FFD" w:rsidR="00560FFD" w:rsidRPr="00560FFD">
      <w:pPr>
        <w:tabs>
          <w:tab w:pos="567" w:val="left"/>
        </w:tabs>
        <w:ind w:firstLine="907"/>
        <w:jc w:val="both"/>
        <w:rPr>
          <w:lang w:val="hr-HR"/>
        </w:rPr>
      </w:pPr>
      <w:r w:rsidRPr="00560FFD">
        <w:rPr>
          <w:lang w:val="hr-HR"/>
        </w:rPr>
        <w:t>Dana 15.01.2019. glavna rasprava je zaključena, te je određena objava presude za dan 31.01.2019. godine. Objava je odgođena, preotvorena je glavna rasprava, te je u tijeku provođenje građevinskog vještačenja.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jc w:val="both"/>
        <w:rPr>
          <w:lang w:val="hr-HR"/>
        </w:rPr>
      </w:pPr>
      <w:r w:rsidRPr="00560FFD">
        <w:rPr>
          <w:lang w:val="hr-HR"/>
        </w:rPr>
        <w:t>2.</w:t>
      </w:r>
      <w:r w:rsidRPr="00560FFD">
        <w:rPr>
          <w:lang w:val="hr-HR"/>
        </w:rPr>
        <w:tab/>
      </w:r>
      <w:r w:rsidRPr="00560FFD">
        <w:rPr>
          <w:i/>
          <w:u w:val="single"/>
          <w:lang w:val="hr-HR"/>
        </w:rPr>
        <w:t>ALUKAL d.o.o. u stečaju c/a Krunoslav Filipović</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TUŽENIK:</w:t>
      </w:r>
      <w:r w:rsidRPr="00560FFD">
        <w:rPr>
          <w:lang w:val="hr-HR"/>
        </w:rPr>
        <w:tab/>
        <w:t>Krunoslav Filipović</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Trgovački sud u Novom Zagrebu, posl.br. P-2194/2010</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5.384.933,00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t xml:space="preserve">naknade štete i povrata stečenog bez osnove – tužba protiv bivšeg zaposlenika tužitelja koji je preusmjeravao novac na svoj račun kroz knjiženja fiktivne robe ili direktno prebacivanjem novca s računa tužitelja na svoj račun </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lastRenderedPageBreak/>
        <w:t>FAZA:</w:t>
      </w:r>
      <w:r w:rsidRPr="00560FFD">
        <w:rPr>
          <w:lang w:val="hr-HR"/>
        </w:rPr>
        <w:tab/>
        <w:t>Tužba podnesena 28.12.2009., donesena je prvostupanjska presuda kojom je odbijen tužbeni zahtjev. Predmet se od 2011. nalazi na Visokom trgovačkom sudu, postupak je bio prekinut od 30.11.2015. do 17.02.2016. zbog otvaranja stečaja nad tužiteljem, te se čeka odluka višeg suda.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jc w:val="both"/>
        <w:rPr>
          <w:lang w:val="hr-HR"/>
        </w:rPr>
      </w:pPr>
      <w:r w:rsidRPr="00560FFD">
        <w:rPr>
          <w:lang w:val="hr-HR"/>
        </w:rPr>
        <w:t>3.</w:t>
      </w:r>
      <w:r w:rsidRPr="00560FFD">
        <w:rPr>
          <w:lang w:val="hr-HR"/>
        </w:rPr>
        <w:tab/>
      </w:r>
      <w:r w:rsidRPr="00560FFD">
        <w:rPr>
          <w:i/>
          <w:u w:val="single"/>
          <w:lang w:val="hr-HR"/>
        </w:rPr>
        <w:t>ALUKAL d.o.o. u stečaju c/a F.K.T. d.o.o. u stečaju</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TUŽENIK:</w:t>
      </w:r>
      <w:r w:rsidRPr="00560FFD">
        <w:rPr>
          <w:lang w:val="hr-HR"/>
        </w:rPr>
        <w:tab/>
        <w:t>F.K.T. d.o.o. u stečaju</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Trgovački sud u Zagrebu, posl.br. P-7583/2010</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110.096,11 kn (smanjen na ročištu dana 31.10.2013. na 99.775,22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isplate, neplaćanje isporučene robe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Postupak pokrenut dana 09.12.2009. prijedlogom za ovrhu, na koji je tuženik izjavio prigovor, nakon provedenog postupka određeno je ročište za objavu presude za dan 19.05.2014. Međutim, dana 24.04.2014. nad tuženikom je pokrenut stečajni postupak, te je tužitelj prijavio tražbinu koja je predmet ovog spora u stečaj. Sud je preotvorio glavnu raspravu dana 16.04.2014. god., te od tada nije poduzimao nikakve radnje.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jc w:val="both"/>
        <w:rPr>
          <w:i/>
          <w:u w:val="single"/>
          <w:lang w:val="hr-HR"/>
        </w:rPr>
      </w:pPr>
      <w:r w:rsidRPr="00560FFD">
        <w:rPr>
          <w:lang w:val="hr-HR"/>
        </w:rPr>
        <w:t>4.</w:t>
      </w:r>
      <w:r w:rsidRPr="00560FFD">
        <w:rPr>
          <w:lang w:val="hr-HR"/>
        </w:rPr>
        <w:tab/>
      </w:r>
      <w:r w:rsidRPr="00560FFD">
        <w:rPr>
          <w:i/>
          <w:u w:val="single"/>
          <w:lang w:val="hr-HR"/>
        </w:rPr>
        <w:t>ALUKAL d.o.o. u stečaju c/a LBM GRADNJA d.o.o.</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LBM GRADNJA d.o.o.</w:t>
      </w:r>
    </w:p>
    <w:p w:rsidRDefault="00560FFD" w:rsidP="00560FFD" w:rsidR="00560FFD" w:rsidRPr="00560FFD">
      <w:pPr>
        <w:tabs>
          <w:tab w:pos="567" w:val="left"/>
        </w:tabs>
        <w:ind w:firstLine="907"/>
        <w:jc w:val="both"/>
        <w:rPr>
          <w:lang w:val="hr-HR"/>
        </w:rPr>
      </w:pPr>
      <w:r w:rsidRPr="00560FFD">
        <w:rPr>
          <w:lang w:val="hr-HR"/>
        </w:rPr>
        <w:t xml:space="preserve">TUŽENIK: </w:t>
      </w:r>
      <w:r w:rsidRPr="00560FFD">
        <w:rPr>
          <w:lang w:val="hr-HR"/>
        </w:rPr>
        <w:tab/>
        <w:t>ALUKAL d.o.o. u stečaju</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Trgovački sud u Zagrebu, posl.br. P-617/2010</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144.719,25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isplate – temeljem prijedloga za ovrhu zbog neplaćanja isporučene robe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Dana 28.01.2010. god. LBM GRADNJA d.o.o. podnijela je tužbu protiv Alukala d.o.o. radi naplate iznosa od 144.719,25 kn temeljem pravomoćnog rješenja o ovrsi. Dana 05.02.2013. sud je odbio tužbeni zahtjev, te je tužitelj izjavio žalbu dana 13.03.2013. Predmet se nalazi kod višeg suda te se čeka odluka o žalbi.</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jc w:val="both"/>
        <w:rPr>
          <w:i/>
          <w:u w:val="single"/>
          <w:lang w:val="hr-HR"/>
        </w:rPr>
      </w:pPr>
      <w:r w:rsidRPr="00560FFD">
        <w:rPr>
          <w:lang w:val="hr-HR"/>
        </w:rPr>
        <w:t>5.</w:t>
      </w:r>
      <w:r w:rsidRPr="00560FFD">
        <w:rPr>
          <w:lang w:val="hr-HR"/>
        </w:rPr>
        <w:tab/>
      </w:r>
      <w:r w:rsidRPr="00560FFD">
        <w:rPr>
          <w:i/>
          <w:u w:val="single"/>
          <w:lang w:val="hr-HR"/>
        </w:rPr>
        <w:t>ALUKAL d.o.o. u stečaju c/a LBM GRADNJA d.o.o.</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OVRHOVODITELJ: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OVRŠENIK:</w:t>
      </w:r>
      <w:r w:rsidRPr="00560FFD">
        <w:rPr>
          <w:lang w:val="hr-HR"/>
        </w:rPr>
        <w:tab/>
        <w:t>LBM GRADNJA d.o.o.</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VRSTA</w:t>
      </w:r>
      <w:r w:rsidRPr="00560FFD">
        <w:rPr>
          <w:lang w:val="hr-HR"/>
        </w:rPr>
        <w:tab/>
        <w:t>Ovršni postupak, Općinski sud u Novom Zagrebu, Ovr-3693/2015</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151.313,44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isplate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Ovrhovoditelj je podnio prijedlog za ovrhu dana 05.10.2012. god. Održano jedno ročište na kojem je sud odredio da će se provesti grafološko vještačenje, te je nakon toga spis presigniran drugom sucu u rad.</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jc w:val="both"/>
        <w:rPr>
          <w:i/>
          <w:u w:val="single"/>
          <w:lang w:val="hr-HR"/>
        </w:rPr>
      </w:pPr>
      <w:r w:rsidRPr="00560FFD">
        <w:rPr>
          <w:lang w:val="hr-HR"/>
        </w:rPr>
        <w:t>6.</w:t>
      </w:r>
      <w:r w:rsidRPr="00560FFD">
        <w:rPr>
          <w:lang w:val="hr-HR"/>
        </w:rPr>
        <w:tab/>
      </w:r>
      <w:r w:rsidRPr="00560FFD">
        <w:rPr>
          <w:i/>
          <w:u w:val="single"/>
          <w:lang w:val="hr-HR"/>
        </w:rPr>
        <w:t>ALUKAL d.o.o. u stečaju c/a Danijel Jagušt</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OŠTEĆENIK:</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OKRIVLJENIK: Danijel Jagušt</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Kazneni postupak, Općinski kazneni sud u Zagrebu, posl.br. KO-400/2011</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21.000,00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kaznenog djela pronevjere iz čl. 233. st. 1 KZ/11</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Okrivljenik je osuđen presudom od dana 11.05.2018., po njegovoj žalbi spis se nalazi kod višeg suda te se čeka odluka. Alukal nije postavio imovnskopravni zahtjev u ovom postupku.</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jc w:val="both"/>
        <w:rPr>
          <w:lang w:val="hr-HR"/>
        </w:rPr>
      </w:pPr>
      <w:r w:rsidRPr="00560FFD">
        <w:rPr>
          <w:lang w:val="hr-HR"/>
        </w:rPr>
        <w:t xml:space="preserve">7. </w:t>
      </w:r>
      <w:r w:rsidRPr="00560FFD">
        <w:rPr>
          <w:lang w:val="hr-HR"/>
        </w:rPr>
        <w:tab/>
      </w:r>
      <w:r w:rsidRPr="00560FFD">
        <w:rPr>
          <w:i/>
          <w:u w:val="single"/>
          <w:lang w:val="hr-HR"/>
        </w:rPr>
        <w:t>ALUKAL d.o.o. u stečaju c/a Danijel Jagušt</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TUŽENIK:</w:t>
      </w:r>
      <w:r w:rsidRPr="00560FFD">
        <w:rPr>
          <w:lang w:val="hr-HR"/>
        </w:rPr>
        <w:tab/>
        <w:t>Danijel Jagušt</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 xml:space="preserve">Parnični postupak, Općinski građanski sud u Zagrebu, posl.br. P- </w:t>
      </w:r>
    </w:p>
    <w:p w:rsidRDefault="00560FFD" w:rsidP="00560FFD" w:rsidR="00560FFD" w:rsidRPr="00560FFD">
      <w:pPr>
        <w:tabs>
          <w:tab w:pos="567" w:val="left"/>
        </w:tabs>
        <w:ind w:firstLine="907"/>
        <w:jc w:val="both"/>
        <w:rPr>
          <w:lang w:val="hr-HR"/>
        </w:rPr>
      </w:pPr>
      <w:r w:rsidRPr="00560FFD">
        <w:rPr>
          <w:lang w:val="hr-HR"/>
        </w:rPr>
        <w:t>SPORA:</w:t>
      </w:r>
      <w:r w:rsidRPr="00560FFD">
        <w:rPr>
          <w:lang w:val="hr-HR"/>
        </w:rPr>
        <w:tab/>
        <w:t>5207/2016</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68.563,46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t xml:space="preserve">isplate i povrata stvari – tuženik je bivši zaposlenik tužitelja koji je nepripadno otuđio iznos 68.563,46 kn, te mobitel koji mu je dodijeljen tijekom trajanja radnog odnosa </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Tužba podnesena 24.12.2009. godine. Tuženik je na ročištu 16.11.2012. predložio prekid postupka do pravomoćnog okončanja postupka KO-400/2011, a sud je o tome odlučio tek 24.07.2018. na način da je odredio prekid postupka do pravomoćnog okončanja kaznenog postupka posl.br. KO-400/2011. Do danas postupak nije nastavljen.</w:t>
      </w:r>
    </w:p>
    <w:p w:rsidRDefault="00560FFD" w:rsidP="00560FFD" w:rsidR="00560FFD">
      <w:pPr>
        <w:tabs>
          <w:tab w:pos="567" w:val="left"/>
        </w:tabs>
        <w:ind w:firstLine="907"/>
        <w:jc w:val="both"/>
        <w:rPr>
          <w:lang w:val="hr-HR"/>
        </w:rPr>
      </w:pPr>
    </w:p>
    <w:p w:rsidRDefault="007D7ADD" w:rsidP="00560FFD" w:rsidR="007D7AD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A17061" w:rsidR="00560FFD" w:rsidRPr="00A17061">
      <w:pPr>
        <w:tabs>
          <w:tab w:pos="567" w:val="left"/>
        </w:tabs>
        <w:jc w:val="both"/>
        <w:rPr>
          <w:u w:val="single"/>
          <w:lang w:val="hr-HR"/>
        </w:rPr>
      </w:pPr>
      <w:r w:rsidRPr="00560FFD">
        <w:rPr>
          <w:lang w:val="hr-HR"/>
        </w:rPr>
        <w:t>8.</w:t>
      </w:r>
      <w:r w:rsidRPr="00560FFD">
        <w:rPr>
          <w:lang w:val="hr-HR"/>
        </w:rPr>
        <w:tab/>
      </w:r>
      <w:r w:rsidRPr="00A17061">
        <w:rPr>
          <w:i/>
          <w:u w:val="single"/>
          <w:lang w:val="hr-HR"/>
        </w:rPr>
        <w:t>ALUKAL d.o.o. u stečaju c/a ROMA d.o.o. u stečaju</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lastRenderedPageBreak/>
        <w:t>TUŽENIK:</w:t>
      </w:r>
      <w:r w:rsidRPr="00560FFD">
        <w:rPr>
          <w:lang w:val="hr-HR"/>
        </w:rPr>
        <w:tab/>
        <w:t>Roma d.o.o. u stečaju</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Trgovački sud u Zagrebu, posl.br. P-1744/2010</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376.843,94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 xml:space="preserve">isplate – temeljem ugovora o pozajmici i aneksa ugovora o pozajmici </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Dana 07.09.2009. podnesen je prijedlog za ovrhu, te je zbog prigovora tuženika postupak nastavljen kao u povodu prigovora protiv platnog naloga. Postupak je obustavljen dana 30.06.2011. jer je tuženik brisan iz sudskog registra, te je određeno da će se isti nastaviti kada pravni sljednici tuženika preuzmu postupak.</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A17061" w:rsidR="00560FFD" w:rsidRPr="00A17061">
      <w:pPr>
        <w:tabs>
          <w:tab w:pos="567" w:val="left"/>
        </w:tabs>
        <w:jc w:val="both"/>
        <w:rPr>
          <w:i/>
          <w:u w:val="single"/>
          <w:lang w:val="hr-HR"/>
        </w:rPr>
      </w:pPr>
      <w:r w:rsidRPr="00560FFD">
        <w:rPr>
          <w:lang w:val="hr-HR"/>
        </w:rPr>
        <w:t>9.</w:t>
      </w:r>
      <w:r w:rsidRPr="00560FFD">
        <w:rPr>
          <w:lang w:val="hr-HR"/>
        </w:rPr>
        <w:tab/>
      </w:r>
      <w:r w:rsidRPr="00A17061">
        <w:rPr>
          <w:i/>
          <w:u w:val="single"/>
          <w:lang w:val="hr-HR"/>
        </w:rPr>
        <w:t>ALUKAL d.o.o. u stečaju c/a Željko Jeličić, vl. obrta Građevinarstvo „Vizija“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TUŽENIK:</w:t>
      </w:r>
      <w:r w:rsidRPr="00560FFD">
        <w:rPr>
          <w:lang w:val="hr-HR"/>
        </w:rPr>
        <w:tab/>
        <w:t>Željko Jeličić, vl. obrta Građevinarstvo „Vizija“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Trgovački sud u Zagrebu, posl.br. P-3186/2015</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1.120.534,68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isplate – radi neplaćanja isporučene robe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 xml:space="preserve">Dana 03.09.2009. podnesen je prijedlog za ovrhu, a postupak je nastavljen zbog prigovora tuženika kao povodom platnog naloga. Saslušani su svjedoci: Nenad Breka, Mario Vodopija, Sanja Rosandić i Krunoslav Filipović, te je određeno provođenje vještačenja, koje zbog izmjene raspravnog suca do danas nije provedeno. </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A17061" w:rsidR="00560FFD" w:rsidRPr="00560FFD">
      <w:pPr>
        <w:tabs>
          <w:tab w:pos="567" w:val="left"/>
        </w:tabs>
        <w:jc w:val="both"/>
        <w:rPr>
          <w:lang w:val="hr-HR"/>
        </w:rPr>
      </w:pPr>
      <w:r w:rsidRPr="00560FFD">
        <w:rPr>
          <w:lang w:val="hr-HR"/>
        </w:rPr>
        <w:t>10.</w:t>
      </w:r>
      <w:r w:rsidRPr="00560FFD">
        <w:rPr>
          <w:lang w:val="hr-HR"/>
        </w:rPr>
        <w:tab/>
      </w:r>
      <w:r w:rsidRPr="00A17061">
        <w:rPr>
          <w:i/>
          <w:u w:val="single"/>
          <w:lang w:val="hr-HR"/>
        </w:rPr>
        <w:t>ALUKAL d.o.o. u stečaju c/a Krunoslav Filipović</w:t>
      </w:r>
      <w:r w:rsidRPr="00560FFD">
        <w:rPr>
          <w:lang w:val="hr-HR"/>
        </w:rPr>
        <w:tab/>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OVRHOVODITELJ: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OVRŠENIK:</w:t>
      </w:r>
      <w:r w:rsidRPr="00560FFD">
        <w:rPr>
          <w:lang w:val="hr-HR"/>
        </w:rPr>
        <w:tab/>
        <w:t>Krunoslav Filipović</w:t>
      </w:r>
      <w:r w:rsidRPr="00560FFD">
        <w:rPr>
          <w:lang w:val="hr-HR"/>
        </w:rPr>
        <w:tab/>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Ovršni postupak, Općinski građanski sud u Zagrebu, posl. br. Ovrj- SPORA:</w:t>
      </w:r>
      <w:r w:rsidRPr="00560FFD">
        <w:rPr>
          <w:lang w:val="hr-HR"/>
        </w:rPr>
        <w:tab/>
        <w:t>4221/2010</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986.332,88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isplate, ovrha općenito na imovini ovršenika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Prijedlog za ovrhu podnesen dana 15.09.2010.,  ovršenik izjavio žalbu, te je treća osoba – Ivona Filipović izjavila prigovor kojim predlaže odgoditi ovrhu, koji je odbijen kao neosnovan, te se ista upućuje u parnicu radi proglašenja ovrhe nedopuštenom. Žalba ovršenika je odbijena kao neosnovana, stoga u daljnjem tijeku postupka treba tražiti nastavak ovrhe.</w:t>
      </w:r>
    </w:p>
    <w:p w:rsidRDefault="00560FFD" w:rsidP="00560FFD" w:rsidR="00560FFD" w:rsidRPr="00560FFD">
      <w:pPr>
        <w:tabs>
          <w:tab w:pos="567" w:val="left"/>
        </w:tabs>
        <w:ind w:firstLine="907"/>
        <w:jc w:val="both"/>
        <w:rPr>
          <w:lang w:val="hr-HR"/>
        </w:rPr>
      </w:pPr>
    </w:p>
    <w:p w:rsidRDefault="00560FFD" w:rsidP="00560FFD" w:rsidR="00560FFD">
      <w:pPr>
        <w:tabs>
          <w:tab w:pos="567" w:val="left"/>
        </w:tabs>
        <w:ind w:firstLine="907"/>
        <w:jc w:val="both"/>
        <w:rPr>
          <w:lang w:val="hr-HR"/>
        </w:rPr>
      </w:pPr>
    </w:p>
    <w:p w:rsidRDefault="007D7ADD" w:rsidP="00560FFD" w:rsidR="007D7ADD" w:rsidRPr="00560FFD">
      <w:pPr>
        <w:tabs>
          <w:tab w:pos="567" w:val="left"/>
        </w:tabs>
        <w:ind w:firstLine="907"/>
        <w:jc w:val="both"/>
        <w:rPr>
          <w:lang w:val="hr-HR"/>
        </w:rPr>
      </w:pPr>
    </w:p>
    <w:p w:rsidRDefault="00560FFD" w:rsidP="00A17061" w:rsidR="00560FFD" w:rsidRPr="00560FFD">
      <w:pPr>
        <w:tabs>
          <w:tab w:pos="567" w:val="left"/>
        </w:tabs>
        <w:jc w:val="both"/>
        <w:rPr>
          <w:lang w:val="hr-HR"/>
        </w:rPr>
      </w:pPr>
      <w:r w:rsidRPr="00560FFD">
        <w:rPr>
          <w:lang w:val="hr-HR"/>
        </w:rPr>
        <w:t xml:space="preserve">11. </w:t>
      </w:r>
      <w:r w:rsidRPr="00560FFD">
        <w:rPr>
          <w:lang w:val="hr-HR"/>
        </w:rPr>
        <w:tab/>
      </w:r>
      <w:r w:rsidRPr="00A17061">
        <w:rPr>
          <w:i/>
          <w:u w:val="single"/>
          <w:lang w:val="hr-HR"/>
        </w:rPr>
        <w:t>ALUKAL d.o.o. u stečaju c/a Krunoslav Filipović</w:t>
      </w:r>
      <w:r w:rsidRPr="00A17061">
        <w:rPr>
          <w:i/>
          <w:lang w:val="hr-HR"/>
        </w:rPr>
        <w:tab/>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OVRHOVODITELJ: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OVRŠENIK:</w:t>
      </w:r>
      <w:r w:rsidRPr="00560FFD">
        <w:rPr>
          <w:lang w:val="hr-HR"/>
        </w:rPr>
        <w:tab/>
        <w:t>Krunoslav Filipović</w:t>
      </w:r>
      <w:r w:rsidRPr="00560FFD">
        <w:rPr>
          <w:lang w:val="hr-HR"/>
        </w:rPr>
        <w:tab/>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Ovršni postupak, Općinski građanski sud u Zagrebu, posl. br. Ovrj- SPORA:</w:t>
      </w:r>
      <w:r w:rsidRPr="00560FFD">
        <w:rPr>
          <w:lang w:val="hr-HR"/>
        </w:rPr>
        <w:tab/>
        <w:t>4220/2010</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986.332,88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isplate, ovrha na nekretninama ovršenika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Prijedlog za ovrhu podnesen dana 15.09.2010.,  ovršenik izjavio žalbu, te je treća osoba – Ivona Filipović izjavila prigovor kojim predlaže odgoditi ovrhu, koji je odbijen kao neosnovan, te se ista upućuje u parnicu radi proglašenja ovrhe nedopuštenom. Žalba ovršenika je odbijena kao neosnovana, stoga u daljnjem tijeku postupka treba tražiti nastavak ovrhe.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A17061" w:rsidR="00560FFD" w:rsidRPr="00560FFD">
      <w:pPr>
        <w:tabs>
          <w:tab w:pos="567" w:val="left"/>
        </w:tabs>
        <w:jc w:val="both"/>
        <w:rPr>
          <w:lang w:val="hr-HR"/>
        </w:rPr>
      </w:pPr>
      <w:r w:rsidRPr="00560FFD">
        <w:rPr>
          <w:lang w:val="hr-HR"/>
        </w:rPr>
        <w:t xml:space="preserve">12. </w:t>
      </w:r>
      <w:r w:rsidRPr="00560FFD">
        <w:rPr>
          <w:lang w:val="hr-HR"/>
        </w:rPr>
        <w:tab/>
      </w:r>
      <w:r w:rsidRPr="00A17061">
        <w:rPr>
          <w:i/>
          <w:u w:val="single"/>
          <w:lang w:val="hr-HR"/>
        </w:rPr>
        <w:t>ALUKAL d.o.o. u stečaju c/a Krunoslav Filipović</w:t>
      </w:r>
      <w:r w:rsidRPr="00560FFD">
        <w:rPr>
          <w:lang w:val="hr-HR"/>
        </w:rPr>
        <w:tab/>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OVRHOVODITELJ: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OVRŠENIK:</w:t>
      </w:r>
      <w:r w:rsidRPr="00560FFD">
        <w:rPr>
          <w:lang w:val="hr-HR"/>
        </w:rPr>
        <w:tab/>
        <w:t>Krunoslav Filipović</w:t>
      </w:r>
      <w:r w:rsidRPr="00560FFD">
        <w:rPr>
          <w:lang w:val="hr-HR"/>
        </w:rPr>
        <w:tab/>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Ovršni postupak, javni bilježnik Jozo Rotim</w:t>
      </w:r>
    </w:p>
    <w:p w:rsidRDefault="00560FFD" w:rsidP="00560FFD" w:rsidR="00560FFD" w:rsidRPr="00560FFD">
      <w:pPr>
        <w:tabs>
          <w:tab w:pos="567" w:val="left"/>
        </w:tabs>
        <w:ind w:firstLine="907"/>
        <w:jc w:val="both"/>
        <w:rPr>
          <w:lang w:val="hr-HR"/>
        </w:rPr>
      </w:pPr>
      <w:r w:rsidRPr="00560FFD">
        <w:rPr>
          <w:lang w:val="hr-HR"/>
        </w:rPr>
        <w:t>SPORA:</w:t>
      </w:r>
      <w:r w:rsidRPr="00560FFD">
        <w:rPr>
          <w:lang w:val="hr-HR"/>
        </w:rPr>
        <w:tab/>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197.594,94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isplate, ovrha općenito na imovini ovršenika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Prijedlog za ovrhu podnesen dana 07.09.2009., rješenje o ovrsi pravomoćno i ovršno od 19.01.2010. godine.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A17061" w:rsidR="00560FFD" w:rsidRPr="00560FFD">
      <w:pPr>
        <w:tabs>
          <w:tab w:pos="567" w:val="left"/>
        </w:tabs>
        <w:jc w:val="both"/>
        <w:rPr>
          <w:lang w:val="hr-HR"/>
        </w:rPr>
      </w:pPr>
      <w:r w:rsidRPr="00560FFD">
        <w:rPr>
          <w:lang w:val="hr-HR"/>
        </w:rPr>
        <w:t>13.</w:t>
      </w:r>
      <w:r w:rsidRPr="00560FFD">
        <w:rPr>
          <w:lang w:val="hr-HR"/>
        </w:rPr>
        <w:tab/>
      </w:r>
      <w:r w:rsidRPr="00A17061">
        <w:rPr>
          <w:i/>
          <w:u w:val="single"/>
          <w:lang w:val="hr-HR"/>
        </w:rPr>
        <w:t>ALUKAL d.o.o. u stečaju c/a Dignitas sustavi d.o.o.</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TUŽENIK:</w:t>
      </w:r>
      <w:r w:rsidRPr="00560FFD">
        <w:rPr>
          <w:lang w:val="hr-HR"/>
        </w:rPr>
        <w:tab/>
        <w:t>Dignitas sustavi d.o.o.</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Trgovački sud u Zagrebu, Povrv-4073/2017</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67.288,50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isplate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Prijedlog za ovrhu podnesen 15.09.2017. godine – odnosi se na neplaćene račune za zakup i to u periodu od ožujka do svibnja 2017. godine. Postupak je prekinut do okončanja postupka Psp-25/2018. Sljedeće ročište zakazano je za 09.04.2019. u 10:00 sati.</w:t>
      </w:r>
    </w:p>
    <w:p w:rsidRDefault="00560FFD" w:rsidP="00560FFD" w:rsidR="00560FFD">
      <w:pPr>
        <w:tabs>
          <w:tab w:pos="567" w:val="left"/>
        </w:tabs>
        <w:ind w:firstLine="907"/>
        <w:jc w:val="both"/>
        <w:rPr>
          <w:lang w:val="hr-HR"/>
        </w:rPr>
      </w:pPr>
    </w:p>
    <w:p w:rsidRDefault="007D7ADD" w:rsidP="00560FFD" w:rsidR="007D7ADD" w:rsidRPr="00560FFD">
      <w:pPr>
        <w:tabs>
          <w:tab w:pos="567" w:val="left"/>
        </w:tabs>
        <w:ind w:firstLine="907"/>
        <w:jc w:val="both"/>
        <w:rPr>
          <w:lang w:val="hr-HR"/>
        </w:rPr>
      </w:pPr>
    </w:p>
    <w:p w:rsidRDefault="00560FFD" w:rsidP="00A17061" w:rsidR="00560FFD" w:rsidRPr="00A17061">
      <w:pPr>
        <w:tabs>
          <w:tab w:pos="567" w:val="left"/>
        </w:tabs>
        <w:jc w:val="both"/>
        <w:rPr>
          <w:i/>
          <w:u w:val="single"/>
          <w:lang w:val="hr-HR"/>
        </w:rPr>
      </w:pPr>
      <w:r w:rsidRPr="00560FFD">
        <w:rPr>
          <w:lang w:val="hr-HR"/>
        </w:rPr>
        <w:t>14.</w:t>
      </w:r>
      <w:r w:rsidRPr="00560FFD">
        <w:rPr>
          <w:lang w:val="hr-HR"/>
        </w:rPr>
        <w:tab/>
      </w:r>
      <w:r w:rsidRPr="00A17061">
        <w:rPr>
          <w:i/>
          <w:u w:val="single"/>
          <w:lang w:val="hr-HR"/>
        </w:rPr>
        <w:t>ALUKAL d.o.o. u stečaju c/a Dignitas sustavi d.o.o.</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TUŽENIK:</w:t>
      </w:r>
      <w:r w:rsidRPr="00560FFD">
        <w:rPr>
          <w:lang w:val="hr-HR"/>
        </w:rPr>
        <w:tab/>
        <w:t>Dignitas sustavi d.o.o.</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Trgovački sud u Zagrebu, Povrv-2849/2018</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67.288,50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r>
      <w:r w:rsidRPr="00560FFD">
        <w:rPr>
          <w:lang w:val="hr-HR"/>
        </w:rPr>
        <w:tab/>
        <w:t>isplate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Prijedlog za ovrhu podnesen 15.09.2017. godine – odnosi se na neplaćene račune za zakup i to u periodu od lipnja do kolovoza 2017. godine. Postupak je prekinut do okončanja postupka Psp-25/2018.</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A17061" w:rsidR="00560FFD" w:rsidRPr="00A17061">
      <w:pPr>
        <w:tabs>
          <w:tab w:pos="567" w:val="left"/>
        </w:tabs>
        <w:jc w:val="both"/>
        <w:rPr>
          <w:i/>
          <w:u w:val="single"/>
          <w:lang w:val="hr-HR"/>
        </w:rPr>
      </w:pPr>
      <w:r w:rsidRPr="00560FFD">
        <w:rPr>
          <w:lang w:val="hr-HR"/>
        </w:rPr>
        <w:t>15.</w:t>
      </w:r>
      <w:r w:rsidRPr="00560FFD">
        <w:rPr>
          <w:lang w:val="hr-HR"/>
        </w:rPr>
        <w:tab/>
      </w:r>
      <w:r w:rsidRPr="00A17061">
        <w:rPr>
          <w:i/>
          <w:u w:val="single"/>
          <w:lang w:val="hr-HR"/>
        </w:rPr>
        <w:t>Dignitas sustavi d.o.o. c/a ALUKAL d.o.o. u stečaju i dr.</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Dignitas sustavi d.o.o.</w:t>
      </w:r>
    </w:p>
    <w:p w:rsidRDefault="00560FFD" w:rsidP="00560FFD" w:rsidR="00560FFD" w:rsidRPr="00560FFD">
      <w:pPr>
        <w:tabs>
          <w:tab w:pos="567" w:val="left"/>
        </w:tabs>
        <w:ind w:firstLine="907"/>
        <w:jc w:val="both"/>
        <w:rPr>
          <w:lang w:val="hr-HR"/>
        </w:rPr>
      </w:pPr>
      <w:r w:rsidRPr="00560FFD">
        <w:rPr>
          <w:lang w:val="hr-HR"/>
        </w:rPr>
        <w:t>TUŽENIK:</w:t>
      </w:r>
      <w:r w:rsidRPr="00560FFD">
        <w:rPr>
          <w:lang w:val="hr-HR"/>
        </w:rPr>
        <w:tab/>
        <w:t>ALUKAL d.o.o. u stečaju</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Općinski sud u Novom Zagrebu, posl.br. Psp-25/2018</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t>smetanja posjeda na nekretninama upisanim u zk.ul.br. 3224 k.o. Klara, Općinski sud u Novom Zagrebu</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Tužba podnesena radi smetanja posjeda, dana 25.07.2018., u tijeku je glavna rasprava, sljedeće ročište zakazano za dan 23.04.2019.</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p>
    <w:p w:rsidRDefault="00560FFD" w:rsidP="00A17061" w:rsidR="00560FFD" w:rsidRPr="00560FFD">
      <w:pPr>
        <w:tabs>
          <w:tab w:pos="567" w:val="left"/>
        </w:tabs>
        <w:jc w:val="both"/>
        <w:rPr>
          <w:lang w:val="hr-HR"/>
        </w:rPr>
      </w:pPr>
      <w:r w:rsidRPr="00560FFD">
        <w:rPr>
          <w:lang w:val="hr-HR"/>
        </w:rPr>
        <w:t xml:space="preserve">16. </w:t>
      </w:r>
      <w:r w:rsidRPr="00560FFD">
        <w:rPr>
          <w:lang w:val="hr-HR"/>
        </w:rPr>
        <w:tab/>
      </w:r>
      <w:r w:rsidRPr="00A17061">
        <w:rPr>
          <w:i/>
          <w:u w:val="single"/>
          <w:lang w:val="hr-HR"/>
        </w:rPr>
        <w:t>ALUKAL d.o.o. u stečaju c/a STRUJA PROMET d.o.o.</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TUŽITELJ:</w:t>
      </w:r>
      <w:r w:rsidRPr="00560FFD">
        <w:rPr>
          <w:lang w:val="hr-HR"/>
        </w:rPr>
        <w:tab/>
        <w:t>ALUKAL d.o.o. u stečaju</w:t>
      </w:r>
    </w:p>
    <w:p w:rsidRDefault="00560FFD" w:rsidP="00560FFD" w:rsidR="00560FFD" w:rsidRPr="00560FFD">
      <w:pPr>
        <w:tabs>
          <w:tab w:pos="567" w:val="left"/>
        </w:tabs>
        <w:ind w:firstLine="907"/>
        <w:jc w:val="both"/>
        <w:rPr>
          <w:lang w:val="hr-HR"/>
        </w:rPr>
      </w:pPr>
      <w:r w:rsidRPr="00560FFD">
        <w:rPr>
          <w:lang w:val="hr-HR"/>
        </w:rPr>
        <w:t>TUŽENIK:</w:t>
      </w:r>
      <w:r w:rsidRPr="00560FFD">
        <w:rPr>
          <w:lang w:val="hr-HR"/>
        </w:rPr>
        <w:tab/>
        <w:t>Struja Promet d.o.o.</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 xml:space="preserve">VRSTA </w:t>
      </w:r>
      <w:r w:rsidRPr="00560FFD">
        <w:rPr>
          <w:lang w:val="hr-HR"/>
        </w:rPr>
        <w:tab/>
        <w:t>Parnični postupak, Trgovački sud u Zagrebu, posl.br. P-4085/2010</w:t>
      </w:r>
    </w:p>
    <w:p w:rsidRDefault="00560FFD" w:rsidP="00560FFD" w:rsidR="00560FFD" w:rsidRPr="00560FFD">
      <w:pPr>
        <w:tabs>
          <w:tab w:pos="567" w:val="left"/>
        </w:tabs>
        <w:ind w:firstLine="907"/>
        <w:jc w:val="both"/>
        <w:rPr>
          <w:lang w:val="hr-HR"/>
        </w:rPr>
      </w:pPr>
      <w:r w:rsidRPr="00560FFD">
        <w:rPr>
          <w:lang w:val="hr-HR"/>
        </w:rPr>
        <w:t>SPORA:</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VPS.</w:t>
      </w:r>
      <w:r w:rsidRPr="00560FFD">
        <w:rPr>
          <w:lang w:val="hr-HR"/>
        </w:rPr>
        <w:tab/>
      </w:r>
      <w:r w:rsidRPr="00560FFD">
        <w:rPr>
          <w:lang w:val="hr-HR"/>
        </w:rPr>
        <w:tab/>
        <w:t>666.687,21 kn</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RADI:</w:t>
      </w:r>
      <w:r w:rsidRPr="00560FFD">
        <w:rPr>
          <w:lang w:val="hr-HR"/>
        </w:rPr>
        <w:tab/>
        <w:t>isplate – radi neplaćanja isporučene robe</w:t>
      </w:r>
    </w:p>
    <w:p w:rsidRDefault="00560FFD" w:rsidP="00560FFD" w:rsidR="00560FFD" w:rsidRPr="00560FFD">
      <w:pPr>
        <w:tabs>
          <w:tab w:pos="567" w:val="left"/>
        </w:tabs>
        <w:ind w:firstLine="907"/>
        <w:jc w:val="both"/>
        <w:rPr>
          <w:lang w:val="hr-HR"/>
        </w:rPr>
      </w:pPr>
    </w:p>
    <w:p w:rsidRDefault="00560FFD" w:rsidP="00560FFD" w:rsidR="00560FFD" w:rsidRPr="00560FFD">
      <w:pPr>
        <w:tabs>
          <w:tab w:pos="567" w:val="left"/>
        </w:tabs>
        <w:ind w:firstLine="907"/>
        <w:jc w:val="both"/>
        <w:rPr>
          <w:lang w:val="hr-HR"/>
        </w:rPr>
      </w:pPr>
      <w:r w:rsidRPr="00560FFD">
        <w:rPr>
          <w:lang w:val="hr-HR"/>
        </w:rPr>
        <w:t>FAZA:</w:t>
      </w:r>
      <w:r w:rsidRPr="00560FFD">
        <w:rPr>
          <w:lang w:val="hr-HR"/>
        </w:rPr>
        <w:tab/>
        <w:t>Dana 15.09.2009. podnesen prijedlog za ovrhu na imovini ovršenika, te je donesena prvostupanjska presuda dana 21.02.2013. kojom se u cijelosti održao na snazi platni nalog. Povodom žalbe tuženika dana 08.01.2019. ukinut je platni nalog u cijelosti, te je tuženiku naloženo isplatiti tužitelju iznos od 554.465,31 kn.</w:t>
      </w:r>
    </w:p>
    <w:p w:rsidRDefault="00560FFD" w:rsidP="00560FFD" w:rsidR="00560FFD" w:rsidRPr="00560FFD">
      <w:pPr>
        <w:tabs>
          <w:tab w:pos="567" w:val="left"/>
        </w:tabs>
        <w:ind w:firstLine="907"/>
        <w:jc w:val="both"/>
        <w:rPr>
          <w:lang w:val="hr-HR"/>
        </w:rPr>
      </w:pPr>
    </w:p>
    <w:p w:rsidRDefault="00BA7B6B" w:rsidP="000B6EA8" w:rsidR="00BA7B6B">
      <w:pPr>
        <w:tabs>
          <w:tab w:pos="567" w:val="left"/>
        </w:tabs>
        <w:rPr>
          <w:lang w:val="hr-HR"/>
        </w:rPr>
      </w:pPr>
    </w:p>
    <w:p w:rsidRDefault="007D7ADD" w:rsidP="000B6EA8" w:rsidR="007D7ADD">
      <w:pPr>
        <w:tabs>
          <w:tab w:pos="567" w:val="left"/>
        </w:tabs>
        <w:rPr>
          <w:b/>
          <w:lang w:val="hr-HR"/>
        </w:rPr>
      </w:pPr>
    </w:p>
    <w:p w:rsidRDefault="00904DE7" w:rsidP="000B6EA8" w:rsidR="00904DE7" w:rsidRPr="00213E63">
      <w:pPr>
        <w:tabs>
          <w:tab w:pos="567" w:val="left"/>
        </w:tabs>
        <w:rPr>
          <w:b/>
          <w:lang w:val="hr-HR"/>
        </w:rPr>
      </w:pPr>
      <w:r w:rsidRPr="00213E63">
        <w:rPr>
          <w:b/>
          <w:lang w:val="hr-HR"/>
        </w:rPr>
        <w:t>POSLOVANJE DUŽNIKA I UZROCI PRESTANKA POSLOVANJA</w:t>
      </w:r>
    </w:p>
    <w:p w:rsidRDefault="00D92606" w:rsidP="00426673" w:rsidR="00D92606" w:rsidRPr="00E13121">
      <w:pPr>
        <w:tabs>
          <w:tab w:pos="567" w:val="left"/>
        </w:tabs>
        <w:ind w:firstLine="907"/>
        <w:jc w:val="both"/>
        <w:rPr>
          <w:lang w:val="hr-HR"/>
        </w:rPr>
      </w:pPr>
    </w:p>
    <w:p w:rsidRDefault="0001695D" w:rsidP="003C6A2E" w:rsidR="0001695D">
      <w:pPr>
        <w:tabs>
          <w:tab w:pos="567" w:val="left"/>
        </w:tabs>
        <w:ind w:firstLine="907"/>
        <w:jc w:val="both"/>
        <w:rPr>
          <w:lang w:val="hr-HR"/>
        </w:rPr>
      </w:pPr>
    </w:p>
    <w:p w:rsidRDefault="00F11BB6" w:rsidP="002F6B60" w:rsidR="00F11BB6">
      <w:pPr>
        <w:tabs>
          <w:tab w:pos="567" w:val="left"/>
        </w:tabs>
        <w:jc w:val="both"/>
      </w:pPr>
      <w:r w:rsidRPr="003A18EF">
        <w:t>Iz Registra godišnjih financijskih izvještaja vidljivo je da je dužnik zadnje uredno financijsko izvješće predao za 2012. godinu.  Iz knjigovodstveno-financijske dokumentacije za 2012.godinu vidjiv je negativni trend poslovanja. Godine 2012. dužnik je poslovao s kumuliranim gubitkom od -18.840.863 kuna. Dugoročne i kratkoročne obveze sveukupno na dan 31.12.2012.godine iznose  35.490.49 kuna.</w:t>
      </w:r>
    </w:p>
    <w:p w:rsidRDefault="002F6B60" w:rsidP="002F6B60" w:rsidR="002F6B60" w:rsidRPr="00F11BB6">
      <w:pPr>
        <w:tabs>
          <w:tab w:pos="567" w:val="left"/>
        </w:tabs>
        <w:jc w:val="both"/>
      </w:pPr>
    </w:p>
    <w:p w:rsidRDefault="00F11BB6" w:rsidP="002F6B60" w:rsidR="00F11BB6">
      <w:pPr>
        <w:tabs>
          <w:tab w:pos="567" w:val="left"/>
        </w:tabs>
        <w:jc w:val="both"/>
      </w:pPr>
      <w:r w:rsidRPr="003A18EF">
        <w:t>Privremena stečajna upraviteljica zatražila je iz FINE , JRIR-a popis poslovnih računa. Iz potvrde  financijske institucije vidljivo je da je stečajni dužnik zatvorio poslovne račune već 2013.godine.</w:t>
      </w:r>
    </w:p>
    <w:p w:rsidRDefault="002F6B60" w:rsidP="002F6B60" w:rsidR="002F6B60" w:rsidRPr="00F11BB6">
      <w:pPr>
        <w:tabs>
          <w:tab w:pos="567" w:val="left"/>
        </w:tabs>
        <w:jc w:val="both"/>
      </w:pPr>
    </w:p>
    <w:p w:rsidRDefault="00F11BB6" w:rsidP="003A18EF" w:rsidR="00F11BB6" w:rsidRPr="003A18EF">
      <w:pPr>
        <w:tabs>
          <w:tab w:pos="567" w:val="left"/>
        </w:tabs>
        <w:jc w:val="both"/>
      </w:pPr>
      <w:r w:rsidRPr="003A18EF">
        <w:t>Iz Potvrde  izdane od strane POREZNE UPRAVE  dana 18.12. 2014 .godine  vidljivo je da  dužnik  ima nepodmirenih obveza s temeljem fiskalnih obveza u iznosu od 79.116,18 kuna.</w:t>
      </w:r>
    </w:p>
    <w:p w:rsidRDefault="00F11BB6" w:rsidP="00F11BB6" w:rsidR="00F11BB6">
      <w:pPr>
        <w:pStyle w:val="Odlomakpopisa"/>
        <w:tabs>
          <w:tab w:pos="567" w:val="left"/>
        </w:tabs>
        <w:ind w:firstLine="907"/>
        <w:jc w:val="both"/>
        <w:rPr>
          <w:rFonts w:hAnsi="Times New Roman" w:ascii="Times New Roman"/>
          <w:sz w:val="24"/>
          <w:szCs w:val="24"/>
        </w:rPr>
      </w:pPr>
    </w:p>
    <w:p w:rsidRDefault="003833BE" w:rsidP="00426673" w:rsidR="003833BE">
      <w:pPr>
        <w:pStyle w:val="Odlomakpopisa"/>
        <w:tabs>
          <w:tab w:pos="567" w:val="left"/>
        </w:tabs>
        <w:spacing w:lineRule="auto" w:line="240"/>
        <w:ind w:firstLine="907" w:left="0"/>
        <w:jc w:val="both"/>
        <w:rPr>
          <w:rFonts w:hAnsi="Times New Roman" w:ascii="Times New Roman"/>
          <w:b/>
          <w:sz w:val="24"/>
          <w:szCs w:val="24"/>
        </w:rPr>
      </w:pPr>
    </w:p>
    <w:p w:rsidRDefault="003833BE" w:rsidP="00426673" w:rsidR="003833BE" w:rsidRPr="00E13121">
      <w:pPr>
        <w:pStyle w:val="Odlomakpopisa"/>
        <w:tabs>
          <w:tab w:pos="567" w:val="left"/>
        </w:tabs>
        <w:spacing w:lineRule="auto" w:line="240"/>
        <w:ind w:firstLine="907" w:left="0"/>
        <w:jc w:val="both"/>
        <w:rPr>
          <w:rFonts w:hAnsi="Times New Roman" w:ascii="Times New Roman"/>
          <w:b/>
          <w:sz w:val="24"/>
          <w:szCs w:val="24"/>
        </w:rPr>
      </w:pPr>
    </w:p>
    <w:p w:rsidRDefault="00904DE7" w:rsidP="000B6EA8" w:rsidR="00904DE7" w:rsidRPr="00213E63">
      <w:pPr>
        <w:pStyle w:val="Odlomakpopisa"/>
        <w:tabs>
          <w:tab w:pos="567" w:val="left"/>
        </w:tabs>
        <w:spacing w:lineRule="auto" w:line="240"/>
        <w:ind w:left="0"/>
        <w:rPr>
          <w:rFonts w:hAnsi="Times New Roman" w:ascii="Times New Roman"/>
          <w:b/>
          <w:sz w:val="24"/>
          <w:szCs w:val="24"/>
        </w:rPr>
      </w:pPr>
      <w:r w:rsidRPr="00213E63">
        <w:rPr>
          <w:rFonts w:hAnsi="Times New Roman" w:ascii="Times New Roman"/>
          <w:b/>
          <w:sz w:val="24"/>
          <w:szCs w:val="24"/>
        </w:rPr>
        <w:t>OBVEZE STEČAJNOG DUŽNIKA</w:t>
      </w:r>
    </w:p>
    <w:p w:rsidRDefault="00CA3D58" w:rsidP="000B6EA8" w:rsidR="00CA3D58">
      <w:pPr>
        <w:pStyle w:val="Odlomakpopisa"/>
        <w:tabs>
          <w:tab w:pos="567" w:val="left"/>
        </w:tabs>
        <w:spacing w:lineRule="auto" w:line="240"/>
        <w:ind w:left="0"/>
        <w:rPr>
          <w:rFonts w:hAnsi="Times New Roman" w:ascii="Times New Roman"/>
          <w:b/>
          <w:color w:themeTint="99" w:themeColor="text2" w:val="548DD4"/>
          <w:sz w:val="24"/>
          <w:szCs w:val="24"/>
        </w:rPr>
      </w:pPr>
    </w:p>
    <w:p w:rsidRDefault="00213E63" w:rsidP="0001437C" w:rsidR="00213E63">
      <w:pPr>
        <w:pStyle w:val="Odlomakpopisa"/>
        <w:tabs>
          <w:tab w:pos="567" w:val="left"/>
        </w:tabs>
        <w:ind w:firstLine="907"/>
        <w:jc w:val="both"/>
        <w:rPr>
          <w:rFonts w:hAnsi="Times New Roman" w:ascii="Times New Roman"/>
          <w:sz w:val="24"/>
          <w:szCs w:val="24"/>
        </w:rPr>
      </w:pPr>
    </w:p>
    <w:p w:rsidRDefault="00213E63" w:rsidP="00213E63" w:rsidR="00213E63" w:rsidRPr="00213E63">
      <w:pPr>
        <w:tabs>
          <w:tab w:pos="567" w:val="left"/>
        </w:tabs>
        <w:ind w:firstLine="907"/>
        <w:jc w:val="both"/>
        <w:rPr>
          <w:lang w:val="hr-HR"/>
        </w:rPr>
      </w:pPr>
      <w:r w:rsidRPr="00213E63">
        <w:rPr>
          <w:lang w:val="hr-HR"/>
        </w:rPr>
        <w:t>Trgovački sud u Zagrebu, po sudcu Mihaelu Kovačiću, u stečajnom postupku nad dužnikom ALUKAL d.o.o. Zagreb, Utinjska 39, OIB: 36597787302, po općem ispitnom ročištu održanom 10. rujna 2015., istoga dana</w:t>
      </w:r>
      <w:r>
        <w:rPr>
          <w:lang w:val="hr-HR"/>
        </w:rPr>
        <w:t xml:space="preserve"> donio je Rješenje o utvrđenim tražbinama.</w:t>
      </w:r>
    </w:p>
    <w:p w:rsidRDefault="00213E63" w:rsidP="00213E63" w:rsidR="00213E63" w:rsidRPr="00213E63">
      <w:pPr>
        <w:tabs>
          <w:tab w:pos="567" w:val="left"/>
        </w:tabs>
        <w:ind w:firstLine="907"/>
        <w:jc w:val="both"/>
        <w:rPr>
          <w:lang w:val="hr-HR"/>
        </w:rPr>
      </w:pPr>
    </w:p>
    <w:p w:rsidRDefault="00213E63" w:rsidP="00213E63" w:rsidR="00213E63" w:rsidRPr="00213E63">
      <w:pPr>
        <w:tabs>
          <w:tab w:pos="567" w:val="left"/>
        </w:tabs>
        <w:ind w:firstLine="907"/>
        <w:jc w:val="both"/>
        <w:rPr>
          <w:lang w:val="hr-HR"/>
        </w:rPr>
      </w:pPr>
      <w:r>
        <w:rPr>
          <w:lang w:val="hr-HR"/>
        </w:rPr>
        <w:tab/>
        <w:t xml:space="preserve">Utvrđene </w:t>
      </w:r>
      <w:r w:rsidRPr="00213E63">
        <w:rPr>
          <w:lang w:val="hr-HR"/>
        </w:rPr>
        <w:t xml:space="preserve"> se slijedeće tražbine:</w:t>
      </w:r>
    </w:p>
    <w:p w:rsidRDefault="00213E63" w:rsidP="00213E63" w:rsidR="00213E63" w:rsidRPr="00213E63">
      <w:pPr>
        <w:tabs>
          <w:tab w:pos="567" w:val="left"/>
        </w:tabs>
        <w:ind w:firstLine="907"/>
        <w:jc w:val="both"/>
        <w:rPr>
          <w:lang w:val="hr-HR"/>
        </w:rPr>
      </w:pPr>
    </w:p>
    <w:p w:rsidRDefault="00213E63" w:rsidP="00213E63" w:rsidR="00213E63">
      <w:pPr>
        <w:tabs>
          <w:tab w:pos="567" w:val="left"/>
        </w:tabs>
        <w:jc w:val="both"/>
        <w:rPr>
          <w:b/>
        </w:rPr>
      </w:pPr>
    </w:p>
    <w:p w:rsidRDefault="00213E63" w:rsidP="00213E63" w:rsidR="00213E63" w:rsidRPr="0032121B">
      <w:pPr>
        <w:jc w:val="both"/>
        <w:rPr>
          <w:bCs/>
          <w:u w:val="single"/>
        </w:rPr>
      </w:pPr>
      <w:r>
        <w:rPr>
          <w:u w:val="single"/>
        </w:rPr>
        <w:t>1</w:t>
      </w:r>
      <w:r w:rsidRPr="0032121B">
        <w:rPr>
          <w:bCs/>
          <w:u w:val="single"/>
        </w:rPr>
        <w:t>. viši isplatni red:</w:t>
      </w:r>
    </w:p>
    <w:p w:rsidRDefault="00213E63" w:rsidP="00213E63" w:rsidR="00213E63" w:rsidRPr="0032121B">
      <w:r>
        <w:tab/>
      </w:r>
    </w:p>
    <w:tbl>
      <w:tblPr>
        <w:tblStyle w:val="Reetkatablice"/>
        <w:tblW w:type="auto" w:w="0"/>
        <w:tblInd w:type="dxa" w:w="218"/>
        <w:tblLook w:val="01E0" w:noVBand="0" w:noHBand="0" w:lastColumn="1" w:firstColumn="1" w:lastRow="1" w:firstRow="1"/>
      </w:tblPr>
      <w:tblGrid>
        <w:gridCol w:w="660"/>
        <w:gridCol w:w="6380"/>
        <w:gridCol w:w="1540"/>
      </w:tblGrid>
      <w:tr w:rsidTr="00B06CEA" w:rsidR="00213E63">
        <w:tc>
          <w:tcPr>
            <w:tcW w:type="dxa" w:w="660"/>
          </w:tcPr>
          <w:p w:rsidRDefault="00213E63" w:rsidP="00B06CEA" w:rsidR="00213E63" w:rsidRPr="00DA2531">
            <w:pPr>
              <w:spacing w:after="120" w:before="120"/>
              <w:rPr>
                <w:i/>
              </w:rPr>
            </w:pPr>
            <w:r w:rsidRPr="00DA2531">
              <w:rPr>
                <w:i/>
              </w:rPr>
              <w:t>Rbr.</w:t>
            </w:r>
          </w:p>
        </w:tc>
        <w:tc>
          <w:tcPr>
            <w:tcW w:type="dxa" w:w="6380"/>
          </w:tcPr>
          <w:p w:rsidRDefault="00213E63" w:rsidP="00B06CEA" w:rsidR="00213E63" w:rsidRPr="00DA2531">
            <w:pPr>
              <w:spacing w:after="120" w:before="120"/>
              <w:jc w:val="center"/>
              <w:rPr>
                <w:i/>
              </w:rPr>
            </w:pPr>
            <w:r w:rsidRPr="00DA2531">
              <w:rPr>
                <w:i/>
              </w:rPr>
              <w:t>VJEROVNIK</w:t>
            </w:r>
          </w:p>
        </w:tc>
        <w:tc>
          <w:tcPr>
            <w:tcW w:type="dxa" w:w="1540"/>
          </w:tcPr>
          <w:p w:rsidRDefault="00213E63" w:rsidP="00B06CEA" w:rsidR="00213E63" w:rsidRPr="00DA2531">
            <w:pPr>
              <w:spacing w:after="120" w:before="120"/>
              <w:rPr>
                <w:i/>
              </w:rPr>
            </w:pPr>
            <w:r w:rsidRPr="00DA2531">
              <w:rPr>
                <w:i/>
              </w:rPr>
              <w:t>IZNOS (kn)</w:t>
            </w:r>
          </w:p>
        </w:tc>
      </w:tr>
      <w:tr w:rsidTr="00B06CEA" w:rsidR="00213E63">
        <w:tc>
          <w:tcPr>
            <w:tcW w:type="dxa" w:w="660"/>
            <w:vAlign w:val="center"/>
          </w:tcPr>
          <w:p w:rsidRDefault="00213E63" w:rsidP="00B06CEA" w:rsidR="00213E63">
            <w:pPr>
              <w:jc w:val="center"/>
            </w:pPr>
            <w:r>
              <w:t>1.</w:t>
            </w:r>
          </w:p>
        </w:tc>
        <w:tc>
          <w:tcPr>
            <w:tcW w:type="dxa" w:w="6380"/>
            <w:vAlign w:val="center"/>
          </w:tcPr>
          <w:p w:rsidRDefault="00213E63" w:rsidP="00B06CEA" w:rsidR="00213E63">
            <w:r w:rsidRPr="00787821">
              <w:t>TOMISLAV KOKELJ, Zagreb, II.Njivice 20,</w:t>
            </w:r>
          </w:p>
          <w:p w:rsidRDefault="00213E63" w:rsidP="00B06CEA" w:rsidR="00213E63">
            <w:r w:rsidRPr="00787821">
              <w:t xml:space="preserve"> OIB: 41370841544</w:t>
            </w:r>
          </w:p>
        </w:tc>
        <w:tc>
          <w:tcPr>
            <w:tcW w:type="dxa" w:w="1540"/>
            <w:vAlign w:val="center"/>
          </w:tcPr>
          <w:p w:rsidRDefault="00213E63" w:rsidP="00B06CEA" w:rsidR="00213E63">
            <w:pPr>
              <w:jc w:val="right"/>
            </w:pPr>
            <w:r w:rsidRPr="00787821">
              <w:t>205.940,87</w:t>
            </w:r>
          </w:p>
        </w:tc>
      </w:tr>
    </w:tbl>
    <w:p w:rsidRDefault="00213E63" w:rsidP="00213E63" w:rsidR="00213E63"/>
    <w:p w:rsidRDefault="00213E63" w:rsidP="00213E63" w:rsidR="00213E63"/>
    <w:p w:rsidRDefault="00213E63" w:rsidP="00213E63" w:rsidR="00213E63" w:rsidRPr="00B85D67">
      <w:pPr>
        <w:rPr>
          <w:bCs/>
          <w:u w:val="single"/>
        </w:rPr>
      </w:pPr>
      <w:r>
        <w:rPr>
          <w:bCs/>
          <w:u w:val="single"/>
        </w:rPr>
        <w:t>2</w:t>
      </w:r>
      <w:r w:rsidRPr="00B85D67">
        <w:rPr>
          <w:bCs/>
          <w:u w:val="single"/>
        </w:rPr>
        <w:t>. viši isplatni red:</w:t>
      </w:r>
    </w:p>
    <w:p w:rsidRDefault="00213E63" w:rsidP="00213E63" w:rsidR="00213E63" w:rsidRPr="00B85D67">
      <w:r w:rsidRPr="00B85D67">
        <w:tab/>
      </w:r>
    </w:p>
    <w:tbl>
      <w:tblPr>
        <w:tblStyle w:val="Reetkatablice"/>
        <w:tblW w:type="auto" w:w="0"/>
        <w:tblInd w:type="dxa" w:w="218"/>
        <w:tblLook w:val="01E0" w:noVBand="0" w:noHBand="0" w:lastColumn="1" w:firstColumn="1" w:lastRow="1" w:firstRow="1"/>
      </w:tblPr>
      <w:tblGrid>
        <w:gridCol w:w="660"/>
        <w:gridCol w:w="6380"/>
        <w:gridCol w:w="1596"/>
      </w:tblGrid>
      <w:tr w:rsidTr="00B06CEA" w:rsidR="00213E63" w:rsidRPr="00B85D67">
        <w:tc>
          <w:tcPr>
            <w:tcW w:type="dxa" w:w="660"/>
          </w:tcPr>
          <w:p w:rsidRDefault="00213E63" w:rsidP="00B06CEA" w:rsidR="00213E63" w:rsidRPr="00B85D67">
            <w:pPr>
              <w:rPr>
                <w:i/>
              </w:rPr>
            </w:pPr>
            <w:r w:rsidRPr="00B85D67">
              <w:rPr>
                <w:i/>
              </w:rPr>
              <w:t>Rbr.</w:t>
            </w:r>
          </w:p>
        </w:tc>
        <w:tc>
          <w:tcPr>
            <w:tcW w:type="dxa" w:w="6380"/>
          </w:tcPr>
          <w:p w:rsidRDefault="00213E63" w:rsidP="00B06CEA" w:rsidR="00213E63" w:rsidRPr="00B85D67">
            <w:pPr>
              <w:jc w:val="center"/>
              <w:rPr>
                <w:i/>
              </w:rPr>
            </w:pPr>
            <w:r w:rsidRPr="00B85D67">
              <w:rPr>
                <w:i/>
              </w:rPr>
              <w:t>VJEROVNIK</w:t>
            </w:r>
          </w:p>
        </w:tc>
        <w:tc>
          <w:tcPr>
            <w:tcW w:type="dxa" w:w="1540"/>
          </w:tcPr>
          <w:p w:rsidRDefault="00213E63" w:rsidP="00B06CEA" w:rsidR="00213E63" w:rsidRPr="00B85D67">
            <w:pPr>
              <w:rPr>
                <w:i/>
              </w:rPr>
            </w:pPr>
            <w:r w:rsidRPr="00B85D67">
              <w:rPr>
                <w:i/>
              </w:rPr>
              <w:t>IZNOS (kn)</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w:t>
            </w:r>
          </w:p>
        </w:tc>
        <w:tc>
          <w:tcPr>
            <w:tcW w:type="dxa" w:w="6380"/>
            <w:vAlign w:val="center"/>
          </w:tcPr>
          <w:p w:rsidRDefault="00213E63" w:rsidP="00B06CEA" w:rsidR="00213E63">
            <w:pPr>
              <w:rPr>
                <w:lang w:eastAsia="en-GB"/>
              </w:rPr>
            </w:pPr>
            <w:r w:rsidRPr="00787821">
              <w:rPr>
                <w:lang w:eastAsia="en-GB"/>
              </w:rPr>
              <w:t xml:space="preserve">COMMERCEPAPIR d.o.o., Zagreb, Rendićeva 28A, </w:t>
            </w:r>
          </w:p>
          <w:p w:rsidRDefault="00213E63" w:rsidP="00B06CEA" w:rsidR="00213E63" w:rsidRPr="00787821">
            <w:pPr>
              <w:rPr>
                <w:lang w:eastAsia="en-GB"/>
              </w:rPr>
            </w:pPr>
            <w:r w:rsidRPr="00787821">
              <w:rPr>
                <w:lang w:eastAsia="en-GB"/>
              </w:rPr>
              <w:t>OIB: 77517995072</w:t>
            </w:r>
          </w:p>
        </w:tc>
        <w:tc>
          <w:tcPr>
            <w:tcW w:type="dxa" w:w="1540"/>
            <w:vAlign w:val="center"/>
          </w:tcPr>
          <w:p w:rsidRDefault="00213E63" w:rsidP="00B06CEA" w:rsidR="00213E63" w:rsidRPr="00787821">
            <w:pPr>
              <w:jc w:val="right"/>
              <w:rPr>
                <w:lang w:eastAsia="en-GB"/>
              </w:rPr>
            </w:pPr>
            <w:r w:rsidRPr="00787821">
              <w:rPr>
                <w:lang w:eastAsia="en-GB"/>
              </w:rPr>
              <w:t>39.911,10</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2.</w:t>
            </w:r>
          </w:p>
        </w:tc>
        <w:tc>
          <w:tcPr>
            <w:tcW w:type="dxa" w:w="6380"/>
            <w:vAlign w:val="center"/>
          </w:tcPr>
          <w:p w:rsidRDefault="00213E63" w:rsidP="00B06CEA" w:rsidR="00213E63" w:rsidRPr="00787821">
            <w:pPr>
              <w:rPr>
                <w:lang w:eastAsia="en-GB"/>
              </w:rPr>
            </w:pPr>
            <w:r w:rsidRPr="00787821">
              <w:rPr>
                <w:lang w:eastAsia="en-GB"/>
              </w:rPr>
              <w:t>INA-INDUSTRIJA NAFTE d.d.</w:t>
            </w:r>
            <w:r>
              <w:rPr>
                <w:lang w:eastAsia="en-GB"/>
              </w:rPr>
              <w:t>, Zagreb, Avenija V.Holjevca 10,</w:t>
            </w:r>
            <w:r w:rsidRPr="00787821">
              <w:rPr>
                <w:lang w:eastAsia="en-GB"/>
              </w:rPr>
              <w:t xml:space="preserve"> OIB: 27759560625</w:t>
            </w:r>
          </w:p>
        </w:tc>
        <w:tc>
          <w:tcPr>
            <w:tcW w:type="dxa" w:w="1540"/>
            <w:vAlign w:val="center"/>
          </w:tcPr>
          <w:p w:rsidRDefault="00213E63" w:rsidP="00B06CEA" w:rsidR="00213E63" w:rsidRPr="00787821">
            <w:pPr>
              <w:jc w:val="right"/>
              <w:rPr>
                <w:lang w:eastAsia="en-GB"/>
              </w:rPr>
            </w:pPr>
            <w:r w:rsidRPr="00787821">
              <w:rPr>
                <w:lang w:eastAsia="en-GB"/>
              </w:rPr>
              <w:t>2.204,41</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3.</w:t>
            </w:r>
          </w:p>
        </w:tc>
        <w:tc>
          <w:tcPr>
            <w:tcW w:type="dxa" w:w="6380"/>
            <w:vAlign w:val="center"/>
          </w:tcPr>
          <w:p w:rsidRDefault="00213E63" w:rsidP="00B06CEA" w:rsidR="00213E63">
            <w:pPr>
              <w:rPr>
                <w:lang w:eastAsia="en-GB"/>
              </w:rPr>
            </w:pPr>
            <w:r w:rsidRPr="00787821">
              <w:rPr>
                <w:lang w:eastAsia="en-GB"/>
              </w:rPr>
              <w:t xml:space="preserve">CENTAR BANKA d.d. u stečaju, Zagreb, Amruševa 6, </w:t>
            </w:r>
          </w:p>
          <w:p w:rsidRDefault="00213E63" w:rsidP="00B06CEA" w:rsidR="00213E63" w:rsidRPr="00787821">
            <w:pPr>
              <w:rPr>
                <w:lang w:eastAsia="en-GB"/>
              </w:rPr>
            </w:pPr>
            <w:r w:rsidRPr="00787821">
              <w:rPr>
                <w:lang w:eastAsia="en-GB"/>
              </w:rPr>
              <w:t>OIB: 89296739230</w:t>
            </w:r>
          </w:p>
        </w:tc>
        <w:tc>
          <w:tcPr>
            <w:tcW w:type="dxa" w:w="1540"/>
            <w:vAlign w:val="center"/>
          </w:tcPr>
          <w:p w:rsidRDefault="00213E63" w:rsidP="00B06CEA" w:rsidR="00213E63" w:rsidRPr="00787821">
            <w:pPr>
              <w:jc w:val="right"/>
              <w:rPr>
                <w:lang w:eastAsia="en-GB"/>
              </w:rPr>
            </w:pPr>
            <w:r w:rsidRPr="00787821">
              <w:rPr>
                <w:lang w:eastAsia="en-GB"/>
              </w:rPr>
              <w:t>20.521.385,36</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4.</w:t>
            </w:r>
          </w:p>
        </w:tc>
        <w:tc>
          <w:tcPr>
            <w:tcW w:type="dxa" w:w="6380"/>
            <w:vAlign w:val="center"/>
          </w:tcPr>
          <w:p w:rsidRDefault="00213E63" w:rsidP="00B06CEA" w:rsidR="00213E63">
            <w:pPr>
              <w:rPr>
                <w:lang w:eastAsia="en-GB"/>
              </w:rPr>
            </w:pPr>
            <w:r w:rsidRPr="00787821">
              <w:rPr>
                <w:lang w:eastAsia="en-GB"/>
              </w:rPr>
              <w:t xml:space="preserve">BRODOMERKUR d.d. Split, Poljička cesta 35, </w:t>
            </w:r>
          </w:p>
          <w:p w:rsidRDefault="00213E63" w:rsidP="00B06CEA" w:rsidR="00213E63" w:rsidRPr="00787821">
            <w:pPr>
              <w:rPr>
                <w:lang w:eastAsia="en-GB"/>
              </w:rPr>
            </w:pPr>
            <w:r w:rsidRPr="00787821">
              <w:rPr>
                <w:lang w:eastAsia="en-GB"/>
              </w:rPr>
              <w:t>OIB: 33956120458</w:t>
            </w:r>
          </w:p>
        </w:tc>
        <w:tc>
          <w:tcPr>
            <w:tcW w:type="dxa" w:w="1540"/>
            <w:vAlign w:val="center"/>
          </w:tcPr>
          <w:p w:rsidRDefault="00213E63" w:rsidP="00B06CEA" w:rsidR="00213E63" w:rsidRPr="00787821">
            <w:pPr>
              <w:jc w:val="right"/>
              <w:rPr>
                <w:lang w:eastAsia="en-GB"/>
              </w:rPr>
            </w:pPr>
            <w:r w:rsidRPr="00787821">
              <w:rPr>
                <w:lang w:eastAsia="en-GB"/>
              </w:rPr>
              <w:t>21.722,72</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5.</w:t>
            </w:r>
          </w:p>
        </w:tc>
        <w:tc>
          <w:tcPr>
            <w:tcW w:type="dxa" w:w="6380"/>
            <w:vAlign w:val="center"/>
          </w:tcPr>
          <w:p w:rsidRDefault="00213E63" w:rsidP="00B06CEA" w:rsidR="00213E63" w:rsidRPr="00787821">
            <w:pPr>
              <w:rPr>
                <w:lang w:eastAsia="en-GB"/>
              </w:rPr>
            </w:pPr>
            <w:r w:rsidRPr="00787821">
              <w:rPr>
                <w:lang w:eastAsia="en-GB"/>
              </w:rPr>
              <w:t>EKSPERT d.o.o. Zagreb, Selska cesta 126, OIB: 50542907850</w:t>
            </w:r>
          </w:p>
        </w:tc>
        <w:tc>
          <w:tcPr>
            <w:tcW w:type="dxa" w:w="1540"/>
            <w:vAlign w:val="center"/>
          </w:tcPr>
          <w:p w:rsidRDefault="00213E63" w:rsidP="00B06CEA" w:rsidR="00213E63" w:rsidRPr="00787821">
            <w:pPr>
              <w:jc w:val="right"/>
              <w:rPr>
                <w:lang w:eastAsia="en-GB"/>
              </w:rPr>
            </w:pPr>
            <w:r w:rsidRPr="00787821">
              <w:rPr>
                <w:lang w:eastAsia="en-GB"/>
              </w:rPr>
              <w:t>18.675,06</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6.</w:t>
            </w:r>
          </w:p>
        </w:tc>
        <w:tc>
          <w:tcPr>
            <w:tcW w:type="dxa" w:w="6380"/>
            <w:vAlign w:val="center"/>
          </w:tcPr>
          <w:p w:rsidRDefault="00213E63" w:rsidP="00B06CEA" w:rsidR="00213E63" w:rsidRPr="00787821">
            <w:pPr>
              <w:rPr>
                <w:lang w:eastAsia="en-GB"/>
              </w:rPr>
            </w:pPr>
            <w:r w:rsidRPr="00787821">
              <w:rPr>
                <w:lang w:eastAsia="en-GB"/>
              </w:rPr>
              <w:t>HRVATSKE ŠUME d.o.o., Zagreb, Ljudevita Farkaša Vukotinovića 2, OIB: 69693144506</w:t>
            </w:r>
          </w:p>
        </w:tc>
        <w:tc>
          <w:tcPr>
            <w:tcW w:type="dxa" w:w="1540"/>
            <w:vAlign w:val="center"/>
          </w:tcPr>
          <w:p w:rsidRDefault="00213E63" w:rsidP="00B06CEA" w:rsidR="00213E63" w:rsidRPr="00787821">
            <w:pPr>
              <w:jc w:val="right"/>
              <w:rPr>
                <w:lang w:eastAsia="en-GB"/>
              </w:rPr>
            </w:pPr>
            <w:r w:rsidRPr="00787821">
              <w:rPr>
                <w:lang w:eastAsia="en-GB"/>
              </w:rPr>
              <w:t>243.719,32</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7.</w:t>
            </w:r>
          </w:p>
        </w:tc>
        <w:tc>
          <w:tcPr>
            <w:tcW w:type="dxa" w:w="6380"/>
            <w:vAlign w:val="center"/>
          </w:tcPr>
          <w:p w:rsidRDefault="00213E63" w:rsidP="00B06CEA" w:rsidR="00213E63" w:rsidRPr="00787821">
            <w:pPr>
              <w:rPr>
                <w:lang w:eastAsia="en-GB"/>
              </w:rPr>
            </w:pPr>
            <w:r w:rsidRPr="00787821">
              <w:rPr>
                <w:lang w:eastAsia="en-GB"/>
              </w:rPr>
              <w:t xml:space="preserve">ICMET Metalli S.p.A.,42048 ,RUBIERA (Reggio Emilia)-Via </w:t>
            </w:r>
            <w:r w:rsidRPr="00787821">
              <w:rPr>
                <w:lang w:eastAsia="en-GB"/>
              </w:rPr>
              <w:lastRenderedPageBreak/>
              <w:t>G.Puccini 4/A, Republika Italija</w:t>
            </w:r>
          </w:p>
        </w:tc>
        <w:tc>
          <w:tcPr>
            <w:tcW w:type="dxa" w:w="1540"/>
            <w:vAlign w:val="center"/>
          </w:tcPr>
          <w:p w:rsidRDefault="00213E63" w:rsidP="00B06CEA" w:rsidR="00213E63" w:rsidRPr="00787821">
            <w:pPr>
              <w:jc w:val="right"/>
              <w:rPr>
                <w:lang w:eastAsia="en-GB"/>
              </w:rPr>
            </w:pPr>
            <w:r w:rsidRPr="00787821">
              <w:rPr>
                <w:lang w:eastAsia="en-GB"/>
              </w:rPr>
              <w:lastRenderedPageBreak/>
              <w:t>2.348.152,50</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lastRenderedPageBreak/>
              <w:t>8.</w:t>
            </w:r>
          </w:p>
        </w:tc>
        <w:tc>
          <w:tcPr>
            <w:tcW w:type="dxa" w:w="6380"/>
            <w:vAlign w:val="center"/>
          </w:tcPr>
          <w:p w:rsidRDefault="00213E63" w:rsidP="00B06CEA" w:rsidR="00213E63" w:rsidRPr="00787821">
            <w:pPr>
              <w:rPr>
                <w:lang w:eastAsia="en-GB"/>
              </w:rPr>
            </w:pPr>
            <w:r w:rsidRPr="00787821">
              <w:rPr>
                <w:lang w:eastAsia="en-GB"/>
              </w:rPr>
              <w:t>CROATIA OSIGURANJE d.d.</w:t>
            </w:r>
            <w:r>
              <w:rPr>
                <w:lang w:eastAsia="en-GB"/>
              </w:rPr>
              <w:t xml:space="preserve"> Zagreb,</w:t>
            </w:r>
            <w:r w:rsidRPr="00787821">
              <w:rPr>
                <w:lang w:eastAsia="en-GB"/>
              </w:rPr>
              <w:t xml:space="preserve"> Miramarska 22, Podružnica ZAGREBAČKI PRSTEN</w:t>
            </w:r>
            <w:r>
              <w:rPr>
                <w:lang w:eastAsia="en-GB"/>
              </w:rPr>
              <w:t xml:space="preserve">, </w:t>
            </w:r>
            <w:r w:rsidRPr="00787821">
              <w:rPr>
                <w:lang w:eastAsia="en-GB"/>
              </w:rPr>
              <w:t>OIB: 26187994862</w:t>
            </w:r>
          </w:p>
        </w:tc>
        <w:tc>
          <w:tcPr>
            <w:tcW w:type="dxa" w:w="1540"/>
            <w:vAlign w:val="center"/>
          </w:tcPr>
          <w:p w:rsidRDefault="00213E63" w:rsidP="00B06CEA" w:rsidR="00213E63" w:rsidRPr="00787821">
            <w:pPr>
              <w:jc w:val="right"/>
              <w:rPr>
                <w:lang w:eastAsia="en-GB"/>
              </w:rPr>
            </w:pPr>
            <w:r w:rsidRPr="00787821">
              <w:rPr>
                <w:lang w:eastAsia="en-GB"/>
              </w:rPr>
              <w:t>22.560,73</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9.</w:t>
            </w:r>
          </w:p>
        </w:tc>
        <w:tc>
          <w:tcPr>
            <w:tcW w:type="dxa" w:w="6380"/>
            <w:vAlign w:val="center"/>
          </w:tcPr>
          <w:p w:rsidRDefault="00213E63" w:rsidP="00B06CEA" w:rsidR="00213E63" w:rsidRPr="00787821">
            <w:pPr>
              <w:rPr>
                <w:lang w:eastAsia="en-GB"/>
              </w:rPr>
            </w:pPr>
            <w:r w:rsidRPr="00787821">
              <w:rPr>
                <w:lang w:eastAsia="en-GB"/>
              </w:rPr>
              <w:t>MINISTARSTVO FINANCIJA, CARINSKA UPRAVA REPUBLIKE HRVATSKE ,Područni carinski ured Zagreb, Avenija Dubrovnik 11</w:t>
            </w:r>
          </w:p>
        </w:tc>
        <w:tc>
          <w:tcPr>
            <w:tcW w:type="dxa" w:w="1540"/>
            <w:vAlign w:val="center"/>
          </w:tcPr>
          <w:p w:rsidRDefault="00213E63" w:rsidP="00B06CEA" w:rsidR="00213E63" w:rsidRPr="00787821">
            <w:pPr>
              <w:jc w:val="right"/>
              <w:rPr>
                <w:lang w:eastAsia="en-GB"/>
              </w:rPr>
            </w:pPr>
            <w:r w:rsidRPr="00787821">
              <w:rPr>
                <w:lang w:eastAsia="en-GB"/>
              </w:rPr>
              <w:t>10.359,28</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10.</w:t>
            </w:r>
          </w:p>
        </w:tc>
        <w:tc>
          <w:tcPr>
            <w:tcW w:type="dxa" w:w="6380"/>
            <w:vAlign w:val="center"/>
          </w:tcPr>
          <w:p w:rsidRDefault="00213E63" w:rsidP="00B06CEA" w:rsidR="00213E63" w:rsidRPr="00787821">
            <w:pPr>
              <w:rPr>
                <w:lang w:eastAsia="en-GB"/>
              </w:rPr>
            </w:pPr>
            <w:r w:rsidRPr="00787821">
              <w:rPr>
                <w:lang w:eastAsia="en-GB"/>
              </w:rPr>
              <w:t>HRVATSKE VODE,Vodnogospodarski odjel za gornju Savu,Zagreb,Ulica grada Vukovara 271/VIII</w:t>
            </w:r>
          </w:p>
        </w:tc>
        <w:tc>
          <w:tcPr>
            <w:tcW w:type="dxa" w:w="1540"/>
            <w:vAlign w:val="center"/>
          </w:tcPr>
          <w:p w:rsidRDefault="00213E63" w:rsidP="00B06CEA" w:rsidR="00213E63" w:rsidRPr="00787821">
            <w:pPr>
              <w:jc w:val="right"/>
              <w:rPr>
                <w:lang w:eastAsia="en-GB"/>
              </w:rPr>
            </w:pPr>
            <w:r w:rsidRPr="00787821">
              <w:rPr>
                <w:lang w:eastAsia="en-GB"/>
              </w:rPr>
              <w:t>112.764,81</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11.</w:t>
            </w:r>
          </w:p>
        </w:tc>
        <w:tc>
          <w:tcPr>
            <w:tcW w:type="dxa" w:w="6380"/>
            <w:vAlign w:val="center"/>
          </w:tcPr>
          <w:p w:rsidRDefault="00213E63" w:rsidP="00B06CEA" w:rsidR="00213E63" w:rsidRPr="00787821">
            <w:pPr>
              <w:rPr>
                <w:lang w:eastAsia="en-GB"/>
              </w:rPr>
            </w:pPr>
            <w:r w:rsidRPr="00787821">
              <w:rPr>
                <w:lang w:eastAsia="en-GB"/>
              </w:rPr>
              <w:t>GRAD ZAGREB,OIB: 618177894937</w:t>
            </w:r>
          </w:p>
        </w:tc>
        <w:tc>
          <w:tcPr>
            <w:tcW w:type="dxa" w:w="1540"/>
            <w:vAlign w:val="center"/>
          </w:tcPr>
          <w:p w:rsidRDefault="00213E63" w:rsidP="00B06CEA" w:rsidR="00213E63" w:rsidRPr="00787821">
            <w:pPr>
              <w:jc w:val="right"/>
              <w:rPr>
                <w:lang w:eastAsia="en-GB"/>
              </w:rPr>
            </w:pPr>
            <w:r w:rsidRPr="00787821">
              <w:rPr>
                <w:lang w:eastAsia="en-GB"/>
              </w:rPr>
              <w:t>934.959,07</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12.</w:t>
            </w:r>
          </w:p>
        </w:tc>
        <w:tc>
          <w:tcPr>
            <w:tcW w:type="dxa" w:w="6380"/>
            <w:vAlign w:val="center"/>
          </w:tcPr>
          <w:p w:rsidRDefault="00213E63" w:rsidP="00B06CEA" w:rsidR="00213E63" w:rsidRPr="00787821">
            <w:pPr>
              <w:rPr>
                <w:lang w:eastAsia="en-GB"/>
              </w:rPr>
            </w:pPr>
            <w:r w:rsidRPr="00787821">
              <w:rPr>
                <w:lang w:eastAsia="en-GB"/>
              </w:rPr>
              <w:t>MINISTARSTVO FINANCIJA, Porezna uprava, Područni ured Zagreb, OIB: 18683136487</w:t>
            </w:r>
          </w:p>
        </w:tc>
        <w:tc>
          <w:tcPr>
            <w:tcW w:type="dxa" w:w="1540"/>
            <w:vAlign w:val="center"/>
          </w:tcPr>
          <w:p w:rsidRDefault="00213E63" w:rsidP="00B06CEA" w:rsidR="00213E63" w:rsidRPr="00787821">
            <w:pPr>
              <w:jc w:val="right"/>
              <w:rPr>
                <w:lang w:eastAsia="en-GB"/>
              </w:rPr>
            </w:pPr>
            <w:r w:rsidRPr="00787821">
              <w:rPr>
                <w:lang w:eastAsia="en-GB"/>
              </w:rPr>
              <w:t>101.712,68</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13.</w:t>
            </w:r>
          </w:p>
        </w:tc>
        <w:tc>
          <w:tcPr>
            <w:tcW w:type="dxa" w:w="6380"/>
            <w:vAlign w:val="center"/>
          </w:tcPr>
          <w:p w:rsidRDefault="00213E63" w:rsidP="00B06CEA" w:rsidR="00213E63" w:rsidRPr="00787821">
            <w:pPr>
              <w:rPr>
                <w:lang w:eastAsia="en-GB"/>
              </w:rPr>
            </w:pPr>
            <w:r w:rsidRPr="00787821">
              <w:rPr>
                <w:lang w:eastAsia="en-GB"/>
              </w:rPr>
              <w:t>Zagrebački holding, Podružnica Čistoća, Zagreb,Radnička cesta 82,OIB: 85584865987</w:t>
            </w:r>
          </w:p>
        </w:tc>
        <w:tc>
          <w:tcPr>
            <w:tcW w:type="dxa" w:w="1540"/>
            <w:vAlign w:val="center"/>
          </w:tcPr>
          <w:p w:rsidRDefault="00213E63" w:rsidP="00B06CEA" w:rsidR="00213E63" w:rsidRPr="00787821">
            <w:pPr>
              <w:jc w:val="right"/>
              <w:rPr>
                <w:lang w:eastAsia="en-GB"/>
              </w:rPr>
            </w:pPr>
            <w:r w:rsidRPr="00787821">
              <w:rPr>
                <w:lang w:eastAsia="en-GB"/>
              </w:rPr>
              <w:t>168.200,30</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14</w:t>
            </w:r>
            <w:r>
              <w:rPr>
                <w:lang w:eastAsia="en-GB"/>
              </w:rPr>
              <w:t>.</w:t>
            </w:r>
          </w:p>
        </w:tc>
        <w:tc>
          <w:tcPr>
            <w:tcW w:type="dxa" w:w="6380"/>
            <w:vAlign w:val="center"/>
          </w:tcPr>
          <w:p w:rsidRDefault="00213E63" w:rsidP="00B06CEA" w:rsidR="00213E63" w:rsidRPr="00787821">
            <w:pPr>
              <w:rPr>
                <w:lang w:eastAsia="en-GB"/>
              </w:rPr>
            </w:pPr>
            <w:r w:rsidRPr="00787821">
              <w:rPr>
                <w:lang w:eastAsia="en-GB"/>
              </w:rPr>
              <w:t>HBOR Hrvatska banka za obnovu i razvoj,Zagreb,Strossmayerov trg 9, OIB: 26702280390</w:t>
            </w:r>
          </w:p>
        </w:tc>
        <w:tc>
          <w:tcPr>
            <w:tcW w:type="dxa" w:w="1540"/>
            <w:vAlign w:val="center"/>
          </w:tcPr>
          <w:p w:rsidRDefault="00213E63" w:rsidP="00B06CEA" w:rsidR="00213E63" w:rsidRPr="00787821">
            <w:pPr>
              <w:jc w:val="right"/>
              <w:rPr>
                <w:lang w:eastAsia="en-GB"/>
              </w:rPr>
            </w:pPr>
            <w:r w:rsidRPr="00787821">
              <w:rPr>
                <w:lang w:eastAsia="en-GB"/>
              </w:rPr>
              <w:t>13.432.423,89</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15</w:t>
            </w:r>
            <w:r>
              <w:rPr>
                <w:lang w:eastAsia="en-GB"/>
              </w:rPr>
              <w:t>.</w:t>
            </w:r>
          </w:p>
        </w:tc>
        <w:tc>
          <w:tcPr>
            <w:tcW w:type="dxa" w:w="6380"/>
            <w:vAlign w:val="center"/>
          </w:tcPr>
          <w:p w:rsidRDefault="00213E63" w:rsidP="00B06CEA" w:rsidR="00213E63" w:rsidRPr="00787821">
            <w:pPr>
              <w:rPr>
                <w:lang w:eastAsia="en-GB"/>
              </w:rPr>
            </w:pPr>
            <w:r w:rsidRPr="00787821">
              <w:rPr>
                <w:lang w:eastAsia="en-GB"/>
              </w:rPr>
              <w:t>FINANCIJSKA AGENCIJA d.d., Zagreb, Ul.grada Vukovara 70, OIB: 85821130368</w:t>
            </w:r>
          </w:p>
        </w:tc>
        <w:tc>
          <w:tcPr>
            <w:tcW w:type="dxa" w:w="1540"/>
            <w:vAlign w:val="center"/>
          </w:tcPr>
          <w:p w:rsidRDefault="00213E63" w:rsidP="00B06CEA" w:rsidR="00213E63" w:rsidRPr="00787821">
            <w:pPr>
              <w:jc w:val="right"/>
              <w:rPr>
                <w:lang w:eastAsia="en-GB"/>
              </w:rPr>
            </w:pPr>
            <w:r w:rsidRPr="00787821">
              <w:rPr>
                <w:lang w:eastAsia="en-GB"/>
              </w:rPr>
              <w:t>5.890,00</w:t>
            </w:r>
          </w:p>
        </w:tc>
      </w:tr>
    </w:tbl>
    <w:p w:rsidRDefault="00213E63" w:rsidP="00213E63" w:rsidR="00213E63"/>
    <w:p w:rsidRDefault="00213E63" w:rsidP="00213E63" w:rsidR="00213E63" w:rsidRPr="0032121B"/>
    <w:p w:rsidRDefault="00213E63" w:rsidP="00213E63" w:rsidR="00213E63">
      <w:r>
        <w:tab/>
        <w:t>II. Osporavena je  slijedeće tražbine:</w:t>
      </w:r>
    </w:p>
    <w:p w:rsidRDefault="00213E63" w:rsidP="00213E63" w:rsidR="00213E63"/>
    <w:p w:rsidRDefault="00213E63" w:rsidP="00213E63" w:rsidR="00213E63" w:rsidRPr="00B85D67">
      <w:pPr>
        <w:rPr>
          <w:bCs/>
          <w:u w:val="single"/>
        </w:rPr>
      </w:pPr>
      <w:r>
        <w:tab/>
      </w:r>
      <w:r w:rsidRPr="00B85D67">
        <w:rPr>
          <w:bCs/>
          <w:u w:val="single"/>
        </w:rPr>
        <w:t>2. viši isplatni red:</w:t>
      </w:r>
    </w:p>
    <w:p w:rsidRDefault="00213E63" w:rsidP="00213E63" w:rsidR="00213E63" w:rsidRPr="00B85D67">
      <w:pPr>
        <w:jc w:val="both"/>
        <w:rPr>
          <w:bCs/>
        </w:rPr>
      </w:pPr>
      <w:r w:rsidRPr="00B85D67">
        <w:rPr>
          <w:bCs/>
        </w:rPr>
        <w:tab/>
      </w:r>
    </w:p>
    <w:tbl>
      <w:tblPr>
        <w:tblStyle w:val="Reetkatablice"/>
        <w:tblW w:type="auto" w:w="0"/>
        <w:tblInd w:type="dxa" w:w="218"/>
        <w:tblLook w:val="01E0" w:noVBand="0" w:noHBand="0" w:lastColumn="1" w:firstColumn="1" w:lastRow="1" w:firstRow="1"/>
      </w:tblPr>
      <w:tblGrid>
        <w:gridCol w:w="660"/>
        <w:gridCol w:w="6380"/>
        <w:gridCol w:w="1540"/>
      </w:tblGrid>
      <w:tr w:rsidTr="00B06CEA" w:rsidR="00213E63" w:rsidRPr="00B85D67">
        <w:tc>
          <w:tcPr>
            <w:tcW w:type="dxa" w:w="660"/>
          </w:tcPr>
          <w:p w:rsidRDefault="00213E63" w:rsidP="00B06CEA" w:rsidR="00213E63" w:rsidRPr="00B85D67">
            <w:pPr>
              <w:jc w:val="both"/>
              <w:rPr>
                <w:bCs/>
                <w:i/>
              </w:rPr>
            </w:pPr>
            <w:r w:rsidRPr="00B85D67">
              <w:rPr>
                <w:bCs/>
                <w:i/>
              </w:rPr>
              <w:t>Rbr.</w:t>
            </w:r>
          </w:p>
        </w:tc>
        <w:tc>
          <w:tcPr>
            <w:tcW w:type="dxa" w:w="6380"/>
          </w:tcPr>
          <w:p w:rsidRDefault="00213E63" w:rsidP="00B06CEA" w:rsidR="00213E63" w:rsidRPr="00B85D67">
            <w:pPr>
              <w:jc w:val="center"/>
              <w:rPr>
                <w:bCs/>
                <w:i/>
              </w:rPr>
            </w:pPr>
            <w:r w:rsidRPr="00B85D67">
              <w:rPr>
                <w:bCs/>
                <w:i/>
              </w:rPr>
              <w:t>VJEROVNIK</w:t>
            </w:r>
          </w:p>
        </w:tc>
        <w:tc>
          <w:tcPr>
            <w:tcW w:type="dxa" w:w="1540"/>
          </w:tcPr>
          <w:p w:rsidRDefault="00213E63" w:rsidP="00B06CEA" w:rsidR="00213E63" w:rsidRPr="00B85D67">
            <w:pPr>
              <w:jc w:val="both"/>
              <w:rPr>
                <w:bCs/>
                <w:i/>
              </w:rPr>
            </w:pPr>
            <w:r w:rsidRPr="00B85D67">
              <w:rPr>
                <w:bCs/>
                <w:i/>
              </w:rPr>
              <w:t>IZNOS (kn)</w:t>
            </w:r>
          </w:p>
        </w:tc>
      </w:tr>
      <w:tr w:rsidTr="00B06CEA" w:rsidR="00213E63" w:rsidRPr="00B85D67">
        <w:tc>
          <w:tcPr>
            <w:tcW w:type="dxa" w:w="660"/>
            <w:vAlign w:val="center"/>
          </w:tcPr>
          <w:p w:rsidRDefault="00213E63" w:rsidP="00B06CEA" w:rsidR="00213E63" w:rsidRPr="00B85D67">
            <w:pPr>
              <w:jc w:val="both"/>
              <w:rPr>
                <w:bCs/>
              </w:rPr>
            </w:pPr>
            <w:r w:rsidRPr="00B85D67">
              <w:rPr>
                <w:bCs/>
              </w:rPr>
              <w:t>1.</w:t>
            </w:r>
          </w:p>
        </w:tc>
        <w:tc>
          <w:tcPr>
            <w:tcW w:type="dxa" w:w="6380"/>
            <w:vAlign w:val="center"/>
          </w:tcPr>
          <w:p w:rsidRDefault="00213E63" w:rsidP="00B06CEA" w:rsidR="00213E63">
            <w:pPr>
              <w:jc w:val="both"/>
              <w:rPr>
                <w:bCs/>
              </w:rPr>
            </w:pPr>
            <w:r>
              <w:rPr>
                <w:bCs/>
              </w:rPr>
              <w:t xml:space="preserve">KRUNOSLAV FILIPOVIĆ, Samobor, A. Šenoe 9, </w:t>
            </w:r>
          </w:p>
          <w:p w:rsidRDefault="00213E63" w:rsidP="00B06CEA" w:rsidR="00213E63" w:rsidRPr="00B85D67">
            <w:pPr>
              <w:jc w:val="both"/>
              <w:rPr>
                <w:bCs/>
              </w:rPr>
            </w:pPr>
            <w:r>
              <w:rPr>
                <w:bCs/>
              </w:rPr>
              <w:t>OIB: 47568817755</w:t>
            </w:r>
          </w:p>
        </w:tc>
        <w:tc>
          <w:tcPr>
            <w:tcW w:type="dxa" w:w="1540"/>
            <w:vAlign w:val="center"/>
          </w:tcPr>
          <w:p w:rsidRDefault="00213E63" w:rsidP="00B06CEA" w:rsidR="00213E63" w:rsidRPr="00B85D67">
            <w:pPr>
              <w:jc w:val="both"/>
              <w:rPr>
                <w:bCs/>
              </w:rPr>
            </w:pPr>
            <w:r>
              <w:rPr>
                <w:bCs/>
              </w:rPr>
              <w:t>267.437,08</w:t>
            </w:r>
          </w:p>
        </w:tc>
      </w:tr>
    </w:tbl>
    <w:p w:rsidRDefault="00213E63" w:rsidP="00213E63" w:rsidR="00213E63">
      <w:pPr>
        <w:jc w:val="both"/>
        <w:rPr>
          <w:bCs/>
        </w:rPr>
      </w:pPr>
    </w:p>
    <w:p w:rsidRDefault="00213E63" w:rsidP="00213E63" w:rsidR="00213E63">
      <w:pPr>
        <w:jc w:val="both"/>
        <w:rPr>
          <w:bCs/>
        </w:rPr>
      </w:pPr>
    </w:p>
    <w:p w:rsidRDefault="00213E63" w:rsidP="00213E63" w:rsidR="00213E63" w:rsidRPr="00213E63">
      <w:pPr>
        <w:tabs>
          <w:tab w:pos="567" w:val="left"/>
        </w:tabs>
        <w:jc w:val="both"/>
        <w:rPr>
          <w:b/>
        </w:rPr>
      </w:pPr>
    </w:p>
    <w:p w:rsidRDefault="00213E63" w:rsidP="00213E63" w:rsidR="00213E63" w:rsidRPr="00213E63">
      <w:pPr>
        <w:tabs>
          <w:tab w:pos="567" w:val="left"/>
        </w:tabs>
        <w:ind w:firstLine="907"/>
        <w:jc w:val="both"/>
        <w:rPr>
          <w:lang w:val="hr-HR"/>
        </w:rPr>
      </w:pPr>
      <w:r w:rsidRPr="00213E63">
        <w:rPr>
          <w:lang w:val="hr-HR"/>
        </w:rPr>
        <w:tab/>
      </w:r>
    </w:p>
    <w:p w:rsidRDefault="00213E63" w:rsidP="00213E63" w:rsidR="00213E63" w:rsidRPr="00213E63">
      <w:pPr>
        <w:tabs>
          <w:tab w:pos="567" w:val="left"/>
        </w:tabs>
        <w:ind w:firstLine="907"/>
        <w:jc w:val="both"/>
        <w:rPr>
          <w:lang w:val="hr-HR"/>
        </w:rPr>
      </w:pPr>
      <w:r w:rsidRPr="00213E63">
        <w:rPr>
          <w:lang w:val="hr-HR"/>
        </w:rPr>
        <w:t>Upuć</w:t>
      </w:r>
      <w:r>
        <w:rPr>
          <w:lang w:val="hr-HR"/>
        </w:rPr>
        <w:t xml:space="preserve">enje </w:t>
      </w:r>
      <w:r w:rsidRPr="00213E63">
        <w:rPr>
          <w:lang w:val="hr-HR"/>
        </w:rPr>
        <w:t xml:space="preserve"> vjerovnik čija je tražbina osporena da u roku od osam dana od primitka rješenja pokrene parnicu protiv stečajnog dužnika radi utvrđivanja osnovanosti osporene tražbine, jer će se u protivnom smatrati da je odustao od prava vođenja parnice. 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osam dana od primitka rješenja o upućivanju u parnicu jer će se u protivnom smatrati da je odustao od prava na vođenje parnice. </w:t>
      </w:r>
    </w:p>
    <w:p w:rsidRDefault="00213E63" w:rsidP="00213E63" w:rsidR="00213E63" w:rsidRPr="00213E63">
      <w:pPr>
        <w:tabs>
          <w:tab w:pos="567" w:val="left"/>
        </w:tabs>
        <w:ind w:firstLine="907"/>
        <w:jc w:val="both"/>
        <w:rPr>
          <w:lang w:val="hr-HR"/>
        </w:rPr>
      </w:pPr>
      <w:r w:rsidRPr="00213E63">
        <w:rPr>
          <w:lang w:val="hr-HR"/>
        </w:rPr>
        <w:tab/>
      </w:r>
      <w:r w:rsidRPr="00213E63">
        <w:rPr>
          <w:lang w:val="hr-HR"/>
        </w:rPr>
        <w:tab/>
      </w:r>
    </w:p>
    <w:p w:rsidRDefault="00213E63" w:rsidP="00213E63" w:rsidR="00213E63">
      <w:pPr>
        <w:tabs>
          <w:tab w:pos="567" w:val="left"/>
        </w:tabs>
        <w:ind w:firstLine="907"/>
        <w:jc w:val="both"/>
        <w:rPr>
          <w:lang w:val="hr-HR"/>
        </w:rPr>
      </w:pPr>
      <w:r w:rsidRPr="00213E63">
        <w:rPr>
          <w:lang w:val="hr-HR"/>
        </w:rPr>
        <w:t>Stečajni upravitelj osporio je tražbinu vjerovnika Krunoslava Filipovića, kao vjerovnika drugog višeg isplatnog reda, u prijavljenom iznosu od 267.437,08 kn, jer se o istoj vodi parnica koja nije pravomoćno okončana, kako je to utvrđeno navedeno u stavku II. izreke, stoga je navedeni vjerovnik sukladno članku 178. stavak 1. SZ upućen put parnice radi utvrđenja osporene tražbine, kako je to određeno stavkom III. izreke.</w:t>
      </w:r>
    </w:p>
    <w:p w:rsidRDefault="00B06CEA" w:rsidP="00213E63" w:rsidR="00B06CEA">
      <w:pPr>
        <w:tabs>
          <w:tab w:pos="567" w:val="left"/>
        </w:tabs>
        <w:ind w:firstLine="907"/>
        <w:jc w:val="both"/>
        <w:rPr>
          <w:lang w:val="hr-HR"/>
        </w:rPr>
      </w:pPr>
    </w:p>
    <w:p w:rsidRDefault="00B06CEA" w:rsidP="00213E63" w:rsidR="00B06CEA" w:rsidRPr="00213E63">
      <w:pPr>
        <w:tabs>
          <w:tab w:pos="567" w:val="left"/>
        </w:tabs>
        <w:ind w:firstLine="907"/>
        <w:jc w:val="both"/>
        <w:rPr>
          <w:lang w:val="hr-HR"/>
        </w:rPr>
      </w:pPr>
    </w:p>
    <w:p w:rsidRDefault="005E21FE" w:rsidP="006C4B5D" w:rsidR="005E21FE">
      <w:pPr>
        <w:tabs>
          <w:tab w:pos="567" w:val="left"/>
        </w:tabs>
        <w:jc w:val="both"/>
        <w:rPr>
          <w:lang w:val="hr-HR"/>
        </w:rPr>
      </w:pPr>
    </w:p>
    <w:p w:rsidRDefault="000711B8" w:rsidP="006C4B5D" w:rsidR="000711B8">
      <w:pPr>
        <w:tabs>
          <w:tab w:pos="567" w:val="left"/>
        </w:tabs>
        <w:jc w:val="both"/>
        <w:rPr>
          <w:lang w:val="hr-HR"/>
        </w:rPr>
      </w:pPr>
    </w:p>
    <w:p w:rsidRDefault="000711B8" w:rsidP="006C4B5D" w:rsidR="000711B8">
      <w:pPr>
        <w:tabs>
          <w:tab w:pos="567" w:val="left"/>
        </w:tabs>
        <w:jc w:val="both"/>
        <w:rPr>
          <w:lang w:val="hr-HR"/>
        </w:rPr>
      </w:pPr>
    </w:p>
    <w:p w:rsidRDefault="00BA7B6B" w:rsidP="006C4B5D" w:rsidR="00BA7B6B">
      <w:pPr>
        <w:tabs>
          <w:tab w:pos="567" w:val="left"/>
        </w:tabs>
        <w:jc w:val="both"/>
        <w:rPr>
          <w:lang w:val="hr-HR"/>
        </w:rPr>
      </w:pPr>
    </w:p>
    <w:p w:rsidRDefault="007D7ADD" w:rsidP="006C4B5D" w:rsidR="007D7ADD">
      <w:pPr>
        <w:tabs>
          <w:tab w:pos="567" w:val="left"/>
        </w:tabs>
        <w:jc w:val="both"/>
        <w:rPr>
          <w:lang w:val="hr-HR"/>
        </w:rPr>
      </w:pPr>
    </w:p>
    <w:p w:rsidRDefault="007D7ADD" w:rsidP="006C4B5D" w:rsidR="007D7ADD">
      <w:pPr>
        <w:tabs>
          <w:tab w:pos="567" w:val="left"/>
        </w:tabs>
        <w:jc w:val="both"/>
        <w:rPr>
          <w:lang w:val="hr-HR"/>
        </w:rPr>
      </w:pPr>
    </w:p>
    <w:p w:rsidRDefault="007D7ADD" w:rsidP="006C4B5D" w:rsidR="007D7ADD">
      <w:pPr>
        <w:tabs>
          <w:tab w:pos="567" w:val="left"/>
        </w:tabs>
        <w:jc w:val="both"/>
        <w:rPr>
          <w:lang w:val="hr-HR"/>
        </w:rPr>
      </w:pPr>
    </w:p>
    <w:p w:rsidRDefault="00102718" w:rsidP="00102718" w:rsidR="00102718" w:rsidRPr="00B551E5">
      <w:pPr>
        <w:rPr>
          <w:b/>
        </w:rPr>
      </w:pPr>
      <w:r w:rsidRPr="00B551E5">
        <w:rPr>
          <w:b/>
        </w:rPr>
        <w:t xml:space="preserve">PREGLED PLANIRANIH TROŠKOVA </w:t>
      </w:r>
      <w:r w:rsidRPr="00B551E5">
        <w:rPr>
          <w:b/>
        </w:rPr>
        <w:tab/>
      </w:r>
      <w:r w:rsidRPr="00B551E5">
        <w:rPr>
          <w:b/>
        </w:rPr>
        <w:tab/>
      </w:r>
    </w:p>
    <w:p w:rsidRDefault="00102718" w:rsidP="00102718" w:rsidR="00102718" w:rsidRPr="00B551E5">
      <w:r w:rsidRPr="00B551E5">
        <w:tab/>
      </w:r>
      <w:r w:rsidRPr="00B551E5">
        <w:tab/>
      </w:r>
    </w:p>
    <w:p w:rsidRDefault="00102718" w:rsidP="00102718" w:rsidR="00102718">
      <w:r w:rsidRPr="00B551E5">
        <w:tab/>
      </w:r>
      <w:r w:rsidRPr="00B551E5">
        <w:tab/>
      </w:r>
    </w:p>
    <w:p w:rsidRDefault="00102718" w:rsidP="00102718" w:rsidR="00102718"/>
    <w:tbl>
      <w:tblPr>
        <w:tblW w:type="pct" w:w="5000"/>
        <w:tblLook w:val="04A0" w:noVBand="1" w:noHBand="0" w:lastColumn="0" w:firstColumn="1" w:lastRow="0" w:firstRow="1"/>
      </w:tblPr>
      <w:tblGrid>
        <w:gridCol w:w="5209"/>
        <w:gridCol w:w="1644"/>
        <w:gridCol w:w="1644"/>
        <w:gridCol w:w="1642"/>
      </w:tblGrid>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PREGLED PLANIRANIH TROŠKOVA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1 mjesec</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3 mjeseca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12 mjeseci </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TROŠKOVI</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IZNOS</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IZNOS</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IZNOS</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Trošak platnog prometa-Banka i Fina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200,00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600,00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2.400,00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Knjigovodstveni servis</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1.500,00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4.500,00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18.000,00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Trošak pošte i javnih biljega</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333,33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1.000,00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4.000,00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Trošak police osiguranja ( fiksni godišnji planirani iznos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5.000,00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5.000,00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5.000,00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Trošak odvjetnika</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2.333,33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7.000,00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7.000,00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Trošak ureda stečajnog upravitelja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1.500,00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4.500,00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18.000,00 kn</w:t>
            </w:r>
          </w:p>
        </w:tc>
      </w:tr>
      <w:tr w:rsidTr="00B06CEA" w:rsidR="00102718" w:rsidRPr="000F306E">
        <w:trPr>
          <w:trHeight w:val="255"/>
        </w:trPr>
        <w:tc>
          <w:tcPr>
            <w:tcW w:type="pct" w:w="5000"/>
            <w:gridSpan w:val="4"/>
            <w:tcBorders>
              <w:top w:val="nil"/>
              <w:left w:val="nil"/>
              <w:bottom w:val="nil"/>
              <w:right w:val="nil"/>
            </w:tcBorders>
            <w:shd w:fill="auto" w:color="auto" w:val="clear"/>
            <w:noWrap/>
            <w:vAlign w:val="bottom"/>
            <w:hideMark/>
          </w:tcPr>
          <w:p w:rsidRDefault="00102718" w:rsidP="00A06F12" w:rsidR="00102718" w:rsidRPr="000F306E">
            <w:pPr>
              <w:rPr>
                <w:rFonts w:cs="Arial" w:hAnsi="Arial" w:ascii="Arial"/>
                <w:sz w:val="20"/>
                <w:szCs w:val="20"/>
                <w:lang w:eastAsia="hr-HR"/>
              </w:rPr>
            </w:pPr>
            <w:r w:rsidRPr="000F306E">
              <w:rPr>
                <w:rFonts w:cs="Arial" w:hAnsi="Arial" w:ascii="Arial"/>
                <w:sz w:val="20"/>
                <w:szCs w:val="20"/>
                <w:lang w:eastAsia="hr-HR"/>
              </w:rPr>
              <w:t xml:space="preserve"> ( obilazak terena- trošak korištenja osobnog vozila u poslovne svrhe, trošak parkinga I uredski materijal )</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UKUPNO</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10.866,67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22.600,00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54.400,00 kn</w:t>
            </w:r>
          </w:p>
        </w:tc>
      </w:tr>
    </w:tbl>
    <w:p w:rsidRDefault="00102718" w:rsidP="00102718" w:rsidR="00102718" w:rsidRPr="00774C74"/>
    <w:p w:rsidRDefault="00D6373A" w:rsidP="0001437C" w:rsidR="00D6373A">
      <w:pPr>
        <w:tabs>
          <w:tab w:pos="567" w:val="left"/>
        </w:tabs>
        <w:ind w:firstLine="907"/>
        <w:jc w:val="both"/>
        <w:rPr>
          <w:lang w:val="hr-HR"/>
        </w:rPr>
      </w:pPr>
    </w:p>
    <w:p w:rsidRDefault="005942F5" w:rsidP="000B6EA8" w:rsidR="005942F5">
      <w:pPr>
        <w:pStyle w:val="Odlomakpopisa"/>
        <w:tabs>
          <w:tab w:pos="567" w:val="left"/>
        </w:tabs>
        <w:spacing w:lineRule="auto" w:line="240"/>
        <w:ind w:left="0"/>
        <w:rPr>
          <w:rFonts w:hAnsi="Times New Roman" w:ascii="Times New Roman"/>
          <w:b/>
          <w:color w:themeTint="BF" w:themeColor="text1" w:val="404040"/>
          <w:sz w:val="24"/>
          <w:szCs w:val="24"/>
        </w:rPr>
      </w:pPr>
    </w:p>
    <w:p w:rsidRDefault="005942F5" w:rsidP="000B6EA8" w:rsidR="005942F5">
      <w:pPr>
        <w:pStyle w:val="Odlomakpopisa"/>
        <w:tabs>
          <w:tab w:pos="567" w:val="left"/>
        </w:tabs>
        <w:spacing w:lineRule="auto" w:line="240"/>
        <w:ind w:left="0"/>
        <w:rPr>
          <w:rFonts w:hAnsi="Times New Roman" w:ascii="Times New Roman"/>
          <w:b/>
          <w:color w:themeTint="BF" w:themeColor="text1" w:val="404040"/>
          <w:sz w:val="24"/>
          <w:szCs w:val="24"/>
        </w:rPr>
      </w:pPr>
    </w:p>
    <w:p w:rsidRDefault="00D6373A" w:rsidP="00D6373A" w:rsidR="00D6373A" w:rsidRPr="00774C74">
      <w:pPr>
        <w:rPr>
          <w:b/>
        </w:rPr>
      </w:pPr>
      <w:r w:rsidRPr="00774C74">
        <w:rPr>
          <w:b/>
        </w:rPr>
        <w:t>II RADNJE KOJE ĆE SE PODUZETI U NAREDNOM RAZDOBLJU</w:t>
      </w:r>
    </w:p>
    <w:p w:rsidRDefault="00D6373A" w:rsidP="00D6373A" w:rsidR="00D6373A" w:rsidRPr="00774C74">
      <w:pPr>
        <w:pBdr>
          <w:top w:space="1" w:sz="4" w:color="auto" w:val="single"/>
          <w:left w:space="4" w:sz="4" w:color="auto" w:val="single"/>
          <w:bottom w:space="1" w:sz="4" w:color="auto" w:val="single"/>
          <w:right w:space="4" w:sz="4" w:color="auto" w:val="single"/>
        </w:pBdr>
      </w:pPr>
      <w:r w:rsidRPr="00774C74">
        <w:t>Naznačiti radnje koje će se poduzeti u nared</w:t>
      </w:r>
      <w:r>
        <w:t>n</w:t>
      </w:r>
      <w:r w:rsidRPr="00774C74">
        <w:t xml:space="preserve">om razdoblju od     31.12.2015.godine do </w:t>
      </w:r>
      <w:r w:rsidR="009A0200">
        <w:t>3</w:t>
      </w:r>
      <w:r w:rsidR="00420710">
        <w:t>0.06.</w:t>
      </w:r>
      <w:r w:rsidR="006C4B5D">
        <w:t>201</w:t>
      </w:r>
      <w:r w:rsidR="00420710">
        <w:t>9</w:t>
      </w:r>
      <w:r w:rsidRPr="00774C74">
        <w:t>.godine. Ako stečajni upravitelj izvješće podnosi radi donošenja odluka pojedinog tijela stečajnoga postupka, izvješće sadrži i prijedlog odluka.</w:t>
      </w:r>
    </w:p>
    <w:p w:rsidRDefault="00D6373A" w:rsidP="00D6373A" w:rsidR="00D6373A" w:rsidRPr="00774C74">
      <w:pPr>
        <w:pBdr>
          <w:top w:space="1" w:sz="4" w:color="auto" w:val="single"/>
          <w:left w:space="4" w:sz="4" w:color="auto" w:val="single"/>
          <w:bottom w:space="1" w:sz="4" w:color="auto" w:val="single"/>
          <w:right w:space="4" w:sz="4" w:color="auto" w:val="single"/>
        </w:pBdr>
      </w:pPr>
    </w:p>
    <w:p w:rsidRDefault="00D6373A" w:rsidP="00D6373A" w:rsidR="00D6373A"/>
    <w:p w:rsidRDefault="00D6373A" w:rsidP="00D6373A" w:rsidR="00D6373A"/>
    <w:p w:rsidRDefault="00C764D8" w:rsidP="007A4D9B" w:rsidR="00C764D8">
      <w:pPr>
        <w:jc w:val="both"/>
      </w:pPr>
      <w:r>
        <w:t>Prijedlog: nastavak stečajnog postupka.</w:t>
      </w:r>
    </w:p>
    <w:p w:rsidRDefault="00D638AD" w:rsidP="007A4D9B" w:rsidR="00D638AD">
      <w:pPr>
        <w:jc w:val="both"/>
      </w:pPr>
    </w:p>
    <w:p w:rsidRDefault="00D6373A" w:rsidP="00D6373A" w:rsidR="00D6373A"/>
    <w:p w:rsidRDefault="008E2BB8" w:rsidP="00C0768A" w:rsidR="008E2BB8" w:rsidRPr="002C721B">
      <w:pPr>
        <w:tabs>
          <w:tab w:pos="567" w:val="left"/>
        </w:tabs>
      </w:pPr>
    </w:p>
    <w:p w:rsidRDefault="00DE7CDC" w:rsidP="00DE7CDC" w:rsidR="00DE7CDC" w:rsidRPr="002C721B">
      <w:pPr>
        <w:tabs>
          <w:tab w:pos="567" w:val="left"/>
        </w:tabs>
      </w:pPr>
    </w:p>
    <w:p w:rsidRDefault="00900F7E" w:rsidP="00900F7E" w:rsidR="00900F7E" w:rsidRPr="002C721B">
      <w:pPr>
        <w:tabs>
          <w:tab w:pos="567" w:val="left"/>
        </w:tabs>
      </w:pPr>
    </w:p>
    <w:p w:rsidRDefault="00900F7E" w:rsidP="00900F7E" w:rsidR="00900F7E">
      <w:pPr>
        <w:tabs>
          <w:tab w:pos="567" w:val="left"/>
        </w:tabs>
        <w:rPr>
          <w:b/>
        </w:rPr>
      </w:pPr>
    </w:p>
    <w:p w:rsidRDefault="00904DE7" w:rsidP="00900F7E" w:rsidR="00904DE7" w:rsidRPr="00900F7E">
      <w:pPr>
        <w:tabs>
          <w:tab w:pos="567" w:val="left"/>
        </w:tabs>
        <w:rPr>
          <w:b/>
        </w:rPr>
      </w:pPr>
      <w:r w:rsidRPr="00900F7E">
        <w:rPr>
          <w:b/>
        </w:rPr>
        <w:t>Stečajn</w:t>
      </w:r>
      <w:r w:rsidR="00900F7E" w:rsidRPr="00900F7E">
        <w:rPr>
          <w:b/>
        </w:rPr>
        <w:t>a</w:t>
      </w:r>
      <w:r w:rsidRPr="00900F7E">
        <w:rPr>
          <w:b/>
        </w:rPr>
        <w:t xml:space="preserve"> upravitelj</w:t>
      </w:r>
      <w:r w:rsidR="00900F7E" w:rsidRPr="00900F7E">
        <w:rPr>
          <w:b/>
        </w:rPr>
        <w:t>ica</w:t>
      </w:r>
    </w:p>
    <w:p w:rsidRDefault="00904DE7" w:rsidP="00D05B7C" w:rsidR="00F353A4">
      <w:pPr>
        <w:tabs>
          <w:tab w:pos="567" w:val="left"/>
        </w:tabs>
        <w:rPr>
          <w:b/>
          <w:i/>
        </w:rPr>
      </w:pPr>
      <w:r w:rsidRPr="00900F7E">
        <w:rPr>
          <w:b/>
          <w:i/>
        </w:rPr>
        <w:t>Mirjana Zuzija</w:t>
      </w:r>
    </w:p>
    <w:p w:rsidRDefault="00CE2226" w:rsidP="00D05B7C" w:rsidR="00CE2226">
      <w:pPr>
        <w:tabs>
          <w:tab w:pos="567" w:val="left"/>
        </w:tabs>
        <w:rPr>
          <w:b/>
          <w:i/>
        </w:rPr>
      </w:pPr>
    </w:p>
    <w:p w:rsidRDefault="00CE2226" w:rsidP="00D05B7C" w:rsidR="00CE2226">
      <w:pPr>
        <w:tabs>
          <w:tab w:pos="567" w:val="left"/>
        </w:tabs>
        <w:rPr>
          <w:b/>
          <w:i/>
        </w:rPr>
      </w:pPr>
    </w:p>
    <w:p w:rsidRDefault="00CE2226" w:rsidP="00D05B7C" w:rsidR="00CE2226">
      <w:pPr>
        <w:tabs>
          <w:tab w:pos="567" w:val="left"/>
        </w:tabs>
        <w:rPr>
          <w:b/>
          <w:i/>
        </w:rPr>
      </w:pPr>
    </w:p>
    <w:p w:rsidRDefault="00CE2226" w:rsidP="00D05B7C" w:rsidR="00CE2226">
      <w:pPr>
        <w:tabs>
          <w:tab w:pos="567" w:val="left"/>
        </w:tabs>
        <w:rPr>
          <w:b/>
          <w:i/>
        </w:rPr>
      </w:pPr>
    </w:p>
    <w:p w:rsidRDefault="00A1250E" w:rsidP="00D05B7C" w:rsidR="00A1250E" w:rsidRPr="003833BE">
      <w:pPr>
        <w:tabs>
          <w:tab w:pos="567" w:val="left"/>
        </w:tabs>
        <w:rPr>
          <w:lang w:val="hr-HR"/>
        </w:rPr>
      </w:pPr>
    </w:p>
    <w:sectPr w:rsidSect="00F353A4" w:rsidR="00A1250E" w:rsidRPr="003833BE">
      <w:headerReference w:type="default" r:id="rId10"/>
      <w:pgSz w:h="16838" w:w="11906"/>
      <w:pgMar w:gutter="0" w:footer="708" w:header="137" w:left="1134" w:bottom="1276" w:right="849"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E61" w:rsidP="00904DE7" w:rsidR="001B7E61">
      <w:r>
        <w:separator/>
      </w:r>
    </w:p>
  </w:endnote>
  <w:endnote w:id="0" w:type="continuationSeparator">
    <w:p w:rsidRDefault="001B7E61" w:rsidP="00904DE7" w:rsidR="001B7E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Palatino Linotype">
    <w:panose1 w:val="02040502050505030304"/>
    <w:charset w:val="EE"/>
    <w:family w:val="roman"/>
    <w:pitch w:val="variable"/>
    <w:sig w:csb1="00000000" w:csb0="0000019F" w:usb3="00000000" w:usb2="00000000" w:usb1="40000013" w:usb0="E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E61" w:rsidP="00904DE7" w:rsidR="001B7E61">
      <w:r>
        <w:separator/>
      </w:r>
    </w:p>
  </w:footnote>
  <w:footnote w:id="0" w:type="continuationSeparator">
    <w:p w:rsidRDefault="001B7E61" w:rsidP="00904DE7" w:rsidR="001B7E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2923999"/>
      <w:docPartObj>
        <w:docPartGallery w:val="Page Numbers (Top of Page)"/>
        <w:docPartUnique/>
      </w:docPartObj>
    </w:sdtPr>
    <w:sdtEndPr>
      <w:rPr>
        <w:noProof/>
      </w:rPr>
    </w:sdtEndPr>
    <w:sdtContent>
      <w:p w:rsidRDefault="00560FFD" w:rsidR="00560FFD">
        <w:pPr>
          <w:pStyle w:val="Zaglavlje"/>
          <w:jc w:val="right"/>
        </w:pPr>
        <w:r>
          <w:fldChar w:fldCharType="begin"/>
        </w:r>
        <w:r>
          <w:instrText xml:space="preserve"> PAGE   \* MERGEFORMAT </w:instrText>
        </w:r>
        <w:r>
          <w:fldChar w:fldCharType="separate"/>
        </w:r>
        <w:r w:rsidR="00180492">
          <w:rPr>
            <w:noProof/>
          </w:rPr>
          <w:t>13</w:t>
        </w:r>
        <w:r>
          <w:rPr>
            <w:noProof/>
          </w:rPr>
          <w:fldChar w:fldCharType="end"/>
        </w:r>
      </w:p>
    </w:sdtContent>
  </w:sdt>
  <w:p w:rsidRDefault="00560FFD" w:rsidR="00560FF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DA6A35"/>
    <w:multiLevelType w:val="hybridMultilevel"/>
    <w:tmpl w:val="E4BEE3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C33C69"/>
    <w:multiLevelType w:val="hybridMultilevel"/>
    <w:tmpl w:val="E61ED3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16748EE"/>
    <w:multiLevelType w:val="hybridMultilevel"/>
    <w:tmpl w:val="B1963ADE"/>
    <w:lvl w:tplc="344EE61E" w:ilvl="0">
      <w:start w:val="1"/>
      <w:numFmt w:val="decimal"/>
      <w:lvlText w:val="%1."/>
      <w:lvlJc w:val="left"/>
      <w:pPr>
        <w:ind w:hanging="360" w:left="1267"/>
      </w:pPr>
      <w:rPr>
        <w:rFonts w:hint="default"/>
      </w:rPr>
    </w:lvl>
    <w:lvl w:tentative="true" w:tplc="08090019" w:ilvl="1">
      <w:start w:val="1"/>
      <w:numFmt w:val="lowerLetter"/>
      <w:lvlText w:val="%2."/>
      <w:lvlJc w:val="left"/>
      <w:pPr>
        <w:ind w:hanging="360" w:left="1987"/>
      </w:pPr>
    </w:lvl>
    <w:lvl w:tentative="true" w:tplc="0809001B" w:ilvl="2">
      <w:start w:val="1"/>
      <w:numFmt w:val="lowerRoman"/>
      <w:lvlText w:val="%3."/>
      <w:lvlJc w:val="right"/>
      <w:pPr>
        <w:ind w:hanging="180" w:left="2707"/>
      </w:pPr>
    </w:lvl>
    <w:lvl w:tentative="true" w:tplc="0809000F" w:ilvl="3">
      <w:start w:val="1"/>
      <w:numFmt w:val="decimal"/>
      <w:lvlText w:val="%4."/>
      <w:lvlJc w:val="left"/>
      <w:pPr>
        <w:ind w:hanging="360" w:left="3427"/>
      </w:pPr>
    </w:lvl>
    <w:lvl w:tentative="true" w:tplc="08090019" w:ilvl="4">
      <w:start w:val="1"/>
      <w:numFmt w:val="lowerLetter"/>
      <w:lvlText w:val="%5."/>
      <w:lvlJc w:val="left"/>
      <w:pPr>
        <w:ind w:hanging="360" w:left="4147"/>
      </w:pPr>
    </w:lvl>
    <w:lvl w:tentative="true" w:tplc="0809001B" w:ilvl="5">
      <w:start w:val="1"/>
      <w:numFmt w:val="lowerRoman"/>
      <w:lvlText w:val="%6."/>
      <w:lvlJc w:val="right"/>
      <w:pPr>
        <w:ind w:hanging="180" w:left="4867"/>
      </w:pPr>
    </w:lvl>
    <w:lvl w:tentative="true" w:tplc="0809000F" w:ilvl="6">
      <w:start w:val="1"/>
      <w:numFmt w:val="decimal"/>
      <w:lvlText w:val="%7."/>
      <w:lvlJc w:val="left"/>
      <w:pPr>
        <w:ind w:hanging="360" w:left="5587"/>
      </w:pPr>
    </w:lvl>
    <w:lvl w:tentative="true" w:tplc="08090019" w:ilvl="7">
      <w:start w:val="1"/>
      <w:numFmt w:val="lowerLetter"/>
      <w:lvlText w:val="%8."/>
      <w:lvlJc w:val="left"/>
      <w:pPr>
        <w:ind w:hanging="360" w:left="6307"/>
      </w:pPr>
    </w:lvl>
    <w:lvl w:tentative="true" w:tplc="0809001B" w:ilvl="8">
      <w:start w:val="1"/>
      <w:numFmt w:val="lowerRoman"/>
      <w:lvlText w:val="%9."/>
      <w:lvlJc w:val="right"/>
      <w:pPr>
        <w:ind w:hanging="180" w:left="7027"/>
      </w:pPr>
    </w:lvl>
  </w:abstractNum>
  <w:abstractNum w:abstractNumId="3">
    <w:nsid w:val="44CA33ED"/>
    <w:multiLevelType w:val="hybridMultilevel"/>
    <w:tmpl w:val="2D0A36E0"/>
    <w:lvl w:tplc="1F22C294" w:ilvl="0">
      <w:start w:val="1"/>
      <w:numFmt w:val="decimal"/>
      <w:lvlText w:val="%1."/>
      <w:lvlJc w:val="left"/>
      <w:pPr>
        <w:ind w:hanging="360" w:left="1777"/>
      </w:pPr>
      <w:rPr>
        <w:rFonts w:hint="default"/>
      </w:rPr>
    </w:lvl>
    <w:lvl w:tentative="true" w:tplc="041A0019" w:ilvl="1">
      <w:start w:val="1"/>
      <w:numFmt w:val="lowerLetter"/>
      <w:lvlText w:val="%2."/>
      <w:lvlJc w:val="left"/>
      <w:pPr>
        <w:ind w:hanging="360" w:left="2497"/>
      </w:pPr>
    </w:lvl>
    <w:lvl w:tentative="true" w:tplc="041A001B" w:ilvl="2">
      <w:start w:val="1"/>
      <w:numFmt w:val="lowerRoman"/>
      <w:lvlText w:val="%3."/>
      <w:lvlJc w:val="right"/>
      <w:pPr>
        <w:ind w:hanging="180" w:left="3217"/>
      </w:pPr>
    </w:lvl>
    <w:lvl w:tentative="true" w:tplc="041A000F" w:ilvl="3">
      <w:start w:val="1"/>
      <w:numFmt w:val="decimal"/>
      <w:lvlText w:val="%4."/>
      <w:lvlJc w:val="left"/>
      <w:pPr>
        <w:ind w:hanging="360" w:left="3937"/>
      </w:pPr>
    </w:lvl>
    <w:lvl w:tentative="true" w:tplc="041A0019" w:ilvl="4">
      <w:start w:val="1"/>
      <w:numFmt w:val="lowerLetter"/>
      <w:lvlText w:val="%5."/>
      <w:lvlJc w:val="left"/>
      <w:pPr>
        <w:ind w:hanging="360" w:left="4657"/>
      </w:pPr>
    </w:lvl>
    <w:lvl w:tentative="true" w:tplc="041A001B" w:ilvl="5">
      <w:start w:val="1"/>
      <w:numFmt w:val="lowerRoman"/>
      <w:lvlText w:val="%6."/>
      <w:lvlJc w:val="right"/>
      <w:pPr>
        <w:ind w:hanging="180" w:left="5377"/>
      </w:pPr>
    </w:lvl>
    <w:lvl w:tentative="true" w:tplc="041A000F" w:ilvl="6">
      <w:start w:val="1"/>
      <w:numFmt w:val="decimal"/>
      <w:lvlText w:val="%7."/>
      <w:lvlJc w:val="left"/>
      <w:pPr>
        <w:ind w:hanging="360" w:left="6097"/>
      </w:pPr>
    </w:lvl>
    <w:lvl w:tentative="true" w:tplc="041A0019" w:ilvl="7">
      <w:start w:val="1"/>
      <w:numFmt w:val="lowerLetter"/>
      <w:lvlText w:val="%8."/>
      <w:lvlJc w:val="left"/>
      <w:pPr>
        <w:ind w:hanging="360" w:left="6817"/>
      </w:pPr>
    </w:lvl>
    <w:lvl w:tentative="true" w:tplc="041A001B" w:ilvl="8">
      <w:start w:val="1"/>
      <w:numFmt w:val="lowerRoman"/>
      <w:lvlText w:val="%9."/>
      <w:lvlJc w:val="right"/>
      <w:pPr>
        <w:ind w:hanging="180" w:left="7537"/>
      </w:pPr>
    </w:lvl>
  </w:abstractNum>
  <w:abstractNum w:abstractNumId="4">
    <w:nsid w:val="49CA1B73"/>
    <w:multiLevelType w:val="hybridMultilevel"/>
    <w:tmpl w:val="236EA98A"/>
    <w:lvl w:tplc="D80E323A"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4B37335F"/>
    <w:multiLevelType w:val="hybridMultilevel"/>
    <w:tmpl w:val="37668C7A"/>
    <w:lvl w:tplc="B716757A" w:ilvl="0">
      <w:start w:val="1"/>
      <w:numFmt w:val="decimal"/>
      <w:lvlText w:val="%1."/>
      <w:lvlJc w:val="left"/>
      <w:pPr>
        <w:ind w:hanging="360" w:left="1430"/>
      </w:pPr>
      <w:rPr>
        <w:rFonts w:cs="Times New Roman" w:hAnsi="Times New Roman" w:ascii="Times New Roman" w:hint="default"/>
        <w:sz w:val="28"/>
        <w:szCs w:val="28"/>
      </w:rPr>
    </w:lvl>
    <w:lvl w:tentative="true" w:tplc="041A0019" w:ilvl="1">
      <w:start w:val="1"/>
      <w:numFmt w:val="lowerLetter"/>
      <w:lvlText w:val="%2."/>
      <w:lvlJc w:val="left"/>
      <w:pPr>
        <w:ind w:hanging="360" w:left="2150"/>
      </w:pPr>
    </w:lvl>
    <w:lvl w:tentative="true" w:tplc="041A001B" w:ilvl="2">
      <w:start w:val="1"/>
      <w:numFmt w:val="lowerRoman"/>
      <w:lvlText w:val="%3."/>
      <w:lvlJc w:val="right"/>
      <w:pPr>
        <w:ind w:hanging="180" w:left="2870"/>
      </w:pPr>
    </w:lvl>
    <w:lvl w:tentative="true" w:tplc="041A000F" w:ilvl="3">
      <w:start w:val="1"/>
      <w:numFmt w:val="decimal"/>
      <w:lvlText w:val="%4."/>
      <w:lvlJc w:val="left"/>
      <w:pPr>
        <w:ind w:hanging="360" w:left="3590"/>
      </w:pPr>
    </w:lvl>
    <w:lvl w:tentative="true" w:tplc="041A0019" w:ilvl="4">
      <w:start w:val="1"/>
      <w:numFmt w:val="lowerLetter"/>
      <w:lvlText w:val="%5."/>
      <w:lvlJc w:val="left"/>
      <w:pPr>
        <w:ind w:hanging="360" w:left="4310"/>
      </w:pPr>
    </w:lvl>
    <w:lvl w:tentative="true" w:tplc="041A001B" w:ilvl="5">
      <w:start w:val="1"/>
      <w:numFmt w:val="lowerRoman"/>
      <w:lvlText w:val="%6."/>
      <w:lvlJc w:val="right"/>
      <w:pPr>
        <w:ind w:hanging="180" w:left="5030"/>
      </w:pPr>
    </w:lvl>
    <w:lvl w:tentative="true" w:tplc="041A000F" w:ilvl="6">
      <w:start w:val="1"/>
      <w:numFmt w:val="decimal"/>
      <w:lvlText w:val="%7."/>
      <w:lvlJc w:val="left"/>
      <w:pPr>
        <w:ind w:hanging="360" w:left="5750"/>
      </w:pPr>
    </w:lvl>
    <w:lvl w:tentative="true" w:tplc="041A0019" w:ilvl="7">
      <w:start w:val="1"/>
      <w:numFmt w:val="lowerLetter"/>
      <w:lvlText w:val="%8."/>
      <w:lvlJc w:val="left"/>
      <w:pPr>
        <w:ind w:hanging="360" w:left="6470"/>
      </w:pPr>
    </w:lvl>
    <w:lvl w:tentative="true" w:tplc="041A001B" w:ilvl="8">
      <w:start w:val="1"/>
      <w:numFmt w:val="lowerRoman"/>
      <w:lvlText w:val="%9."/>
      <w:lvlJc w:val="right"/>
      <w:pPr>
        <w:ind w:hanging="180" w:left="7190"/>
      </w:pPr>
    </w:lvl>
  </w:abstractNum>
  <w:abstractNum w:abstractNumId="6">
    <w:nsid w:val="5EB47A0A"/>
    <w:multiLevelType w:val="hybridMultilevel"/>
    <w:tmpl w:val="162882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8637B5"/>
    <w:multiLevelType w:val="hybridMultilevel"/>
    <w:tmpl w:val="35E2B100"/>
    <w:lvl w:tplc="72409C78" w:ilvl="0">
      <w:start w:val="1"/>
      <w:numFmt w:val="decimal"/>
      <w:lvlText w:val="%1."/>
      <w:lvlJc w:val="left"/>
      <w:pPr>
        <w:ind w:hanging="360" w:left="1267"/>
      </w:pPr>
      <w:rPr>
        <w:rFonts w:hint="default"/>
      </w:rPr>
    </w:lvl>
    <w:lvl w:tentative="true" w:tplc="08090019" w:ilvl="1">
      <w:start w:val="1"/>
      <w:numFmt w:val="lowerLetter"/>
      <w:lvlText w:val="%2."/>
      <w:lvlJc w:val="left"/>
      <w:pPr>
        <w:ind w:hanging="360" w:left="1987"/>
      </w:pPr>
    </w:lvl>
    <w:lvl w:tentative="true" w:tplc="0809001B" w:ilvl="2">
      <w:start w:val="1"/>
      <w:numFmt w:val="lowerRoman"/>
      <w:lvlText w:val="%3."/>
      <w:lvlJc w:val="right"/>
      <w:pPr>
        <w:ind w:hanging="180" w:left="2707"/>
      </w:pPr>
    </w:lvl>
    <w:lvl w:tentative="true" w:tplc="0809000F" w:ilvl="3">
      <w:start w:val="1"/>
      <w:numFmt w:val="decimal"/>
      <w:lvlText w:val="%4."/>
      <w:lvlJc w:val="left"/>
      <w:pPr>
        <w:ind w:hanging="360" w:left="3427"/>
      </w:pPr>
    </w:lvl>
    <w:lvl w:tentative="true" w:tplc="08090019" w:ilvl="4">
      <w:start w:val="1"/>
      <w:numFmt w:val="lowerLetter"/>
      <w:lvlText w:val="%5."/>
      <w:lvlJc w:val="left"/>
      <w:pPr>
        <w:ind w:hanging="360" w:left="4147"/>
      </w:pPr>
    </w:lvl>
    <w:lvl w:tentative="true" w:tplc="0809001B" w:ilvl="5">
      <w:start w:val="1"/>
      <w:numFmt w:val="lowerRoman"/>
      <w:lvlText w:val="%6."/>
      <w:lvlJc w:val="right"/>
      <w:pPr>
        <w:ind w:hanging="180" w:left="4867"/>
      </w:pPr>
    </w:lvl>
    <w:lvl w:tentative="true" w:tplc="0809000F" w:ilvl="6">
      <w:start w:val="1"/>
      <w:numFmt w:val="decimal"/>
      <w:lvlText w:val="%7."/>
      <w:lvlJc w:val="left"/>
      <w:pPr>
        <w:ind w:hanging="360" w:left="5587"/>
      </w:pPr>
    </w:lvl>
    <w:lvl w:tentative="true" w:tplc="08090019" w:ilvl="7">
      <w:start w:val="1"/>
      <w:numFmt w:val="lowerLetter"/>
      <w:lvlText w:val="%8."/>
      <w:lvlJc w:val="left"/>
      <w:pPr>
        <w:ind w:hanging="360" w:left="6307"/>
      </w:pPr>
    </w:lvl>
    <w:lvl w:tentative="true" w:tplc="0809001B" w:ilvl="8">
      <w:start w:val="1"/>
      <w:numFmt w:val="lowerRoman"/>
      <w:lvlText w:val="%9."/>
      <w:lvlJc w:val="right"/>
      <w:pPr>
        <w:ind w:hanging="180" w:left="7027"/>
      </w:pPr>
    </w:lvl>
  </w:abstractNum>
  <w:abstractNum w:abstractNumId="8">
    <w:nsid w:val="73752D1C"/>
    <w:multiLevelType w:val="hybridMultilevel"/>
    <w:tmpl w:val="79263414"/>
    <w:lvl w:tplc="21DE9D00" w:ilvl="0">
      <w:numFmt w:val="bullet"/>
      <w:lvlText w:val="-"/>
      <w:lvlJc w:val="left"/>
      <w:pPr>
        <w:ind w:hanging="360" w:left="720"/>
      </w:pPr>
      <w:rPr>
        <w:rFonts w:cs="Times New Roman" w:eastAsia="Times New Roman" w:hAnsi="Times New Roman" w:ascii="Times New Roman"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5"/>
  </w:num>
  <w:num w:numId="5">
    <w:abstractNumId w:val="6"/>
  </w:num>
  <w:num w:numId="6">
    <w:abstractNumId w:val="8"/>
  </w:num>
  <w:num w:numId="7">
    <w:abstractNumId w:val="7"/>
  </w:num>
  <w:num w:numId="8">
    <w:abstractNumId w:val="2"/>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4DE7"/>
    <w:rsid w:val="000007FC"/>
    <w:rsid w:val="00001E0B"/>
    <w:rsid w:val="0000411A"/>
    <w:rsid w:val="000072DB"/>
    <w:rsid w:val="000118ED"/>
    <w:rsid w:val="00011FEA"/>
    <w:rsid w:val="0001437C"/>
    <w:rsid w:val="0001627E"/>
    <w:rsid w:val="0001695D"/>
    <w:rsid w:val="000328AE"/>
    <w:rsid w:val="00036260"/>
    <w:rsid w:val="000520A8"/>
    <w:rsid w:val="00052750"/>
    <w:rsid w:val="00052F30"/>
    <w:rsid w:val="00052F96"/>
    <w:rsid w:val="00061595"/>
    <w:rsid w:val="00064958"/>
    <w:rsid w:val="000711B8"/>
    <w:rsid w:val="00095128"/>
    <w:rsid w:val="000A4C7C"/>
    <w:rsid w:val="000B417A"/>
    <w:rsid w:val="000B6EA8"/>
    <w:rsid w:val="000D34FE"/>
    <w:rsid w:val="000E0AB3"/>
    <w:rsid w:val="000E1278"/>
    <w:rsid w:val="00102718"/>
    <w:rsid w:val="001061D6"/>
    <w:rsid w:val="001131CC"/>
    <w:rsid w:val="001264A6"/>
    <w:rsid w:val="001329BC"/>
    <w:rsid w:val="00144123"/>
    <w:rsid w:val="00163FE1"/>
    <w:rsid w:val="00166F8A"/>
    <w:rsid w:val="00180492"/>
    <w:rsid w:val="0018286B"/>
    <w:rsid w:val="001862A4"/>
    <w:rsid w:val="00194BA4"/>
    <w:rsid w:val="001954F7"/>
    <w:rsid w:val="00196FF4"/>
    <w:rsid w:val="001A1B8E"/>
    <w:rsid w:val="001A74AE"/>
    <w:rsid w:val="001B7E61"/>
    <w:rsid w:val="001D32E6"/>
    <w:rsid w:val="001E05B7"/>
    <w:rsid w:val="001F0F2F"/>
    <w:rsid w:val="00200FA2"/>
    <w:rsid w:val="00213E63"/>
    <w:rsid w:val="0021649C"/>
    <w:rsid w:val="00223ADC"/>
    <w:rsid w:val="0022424E"/>
    <w:rsid w:val="00227989"/>
    <w:rsid w:val="00241082"/>
    <w:rsid w:val="00245288"/>
    <w:rsid w:val="002470DD"/>
    <w:rsid w:val="0026006A"/>
    <w:rsid w:val="00263B6F"/>
    <w:rsid w:val="00295CC2"/>
    <w:rsid w:val="002B126F"/>
    <w:rsid w:val="002C721B"/>
    <w:rsid w:val="002D0768"/>
    <w:rsid w:val="002E21BD"/>
    <w:rsid w:val="002E3D9B"/>
    <w:rsid w:val="002F1AF5"/>
    <w:rsid w:val="002F6B60"/>
    <w:rsid w:val="00315A82"/>
    <w:rsid w:val="0031798C"/>
    <w:rsid w:val="003335A9"/>
    <w:rsid w:val="003358D5"/>
    <w:rsid w:val="00340BAD"/>
    <w:rsid w:val="00340E23"/>
    <w:rsid w:val="00341A66"/>
    <w:rsid w:val="00346C49"/>
    <w:rsid w:val="00367166"/>
    <w:rsid w:val="00367CB3"/>
    <w:rsid w:val="003755B8"/>
    <w:rsid w:val="0038190D"/>
    <w:rsid w:val="003833BE"/>
    <w:rsid w:val="003A0E1C"/>
    <w:rsid w:val="003A18EF"/>
    <w:rsid w:val="003A7C9B"/>
    <w:rsid w:val="003C1B46"/>
    <w:rsid w:val="003C303A"/>
    <w:rsid w:val="003C340B"/>
    <w:rsid w:val="003C6A2E"/>
    <w:rsid w:val="003D5AD7"/>
    <w:rsid w:val="003E59A1"/>
    <w:rsid w:val="003F2A57"/>
    <w:rsid w:val="003F2CC2"/>
    <w:rsid w:val="003F7E02"/>
    <w:rsid w:val="0040309B"/>
    <w:rsid w:val="0040643D"/>
    <w:rsid w:val="00414308"/>
    <w:rsid w:val="00420710"/>
    <w:rsid w:val="004262B2"/>
    <w:rsid w:val="00426673"/>
    <w:rsid w:val="00426D01"/>
    <w:rsid w:val="00427B1B"/>
    <w:rsid w:val="004437CF"/>
    <w:rsid w:val="00460B17"/>
    <w:rsid w:val="00480294"/>
    <w:rsid w:val="004837E7"/>
    <w:rsid w:val="00483B8B"/>
    <w:rsid w:val="00492709"/>
    <w:rsid w:val="00496C08"/>
    <w:rsid w:val="004A21A4"/>
    <w:rsid w:val="004A3A05"/>
    <w:rsid w:val="004A443D"/>
    <w:rsid w:val="004B003C"/>
    <w:rsid w:val="004B3C98"/>
    <w:rsid w:val="004C67A6"/>
    <w:rsid w:val="004D4FA8"/>
    <w:rsid w:val="004E65B2"/>
    <w:rsid w:val="004F313E"/>
    <w:rsid w:val="004F33D4"/>
    <w:rsid w:val="00502E29"/>
    <w:rsid w:val="00506D2D"/>
    <w:rsid w:val="00511CD2"/>
    <w:rsid w:val="00514255"/>
    <w:rsid w:val="00522E1E"/>
    <w:rsid w:val="00530B24"/>
    <w:rsid w:val="00551D95"/>
    <w:rsid w:val="00560FFD"/>
    <w:rsid w:val="0056715D"/>
    <w:rsid w:val="00577765"/>
    <w:rsid w:val="0058574A"/>
    <w:rsid w:val="00590EBB"/>
    <w:rsid w:val="005942F5"/>
    <w:rsid w:val="005A2E90"/>
    <w:rsid w:val="005A6179"/>
    <w:rsid w:val="005C067D"/>
    <w:rsid w:val="005D73E4"/>
    <w:rsid w:val="005E21FE"/>
    <w:rsid w:val="005E4B60"/>
    <w:rsid w:val="005E7D85"/>
    <w:rsid w:val="005F28C0"/>
    <w:rsid w:val="0060082E"/>
    <w:rsid w:val="006040E1"/>
    <w:rsid w:val="00612CA4"/>
    <w:rsid w:val="00627DB4"/>
    <w:rsid w:val="00630837"/>
    <w:rsid w:val="00643122"/>
    <w:rsid w:val="006463E6"/>
    <w:rsid w:val="00652203"/>
    <w:rsid w:val="0065278A"/>
    <w:rsid w:val="00664F0D"/>
    <w:rsid w:val="0067605D"/>
    <w:rsid w:val="006A2D4E"/>
    <w:rsid w:val="006A76B3"/>
    <w:rsid w:val="006B763B"/>
    <w:rsid w:val="006C396E"/>
    <w:rsid w:val="006C4B5D"/>
    <w:rsid w:val="006D3C83"/>
    <w:rsid w:val="006E2D68"/>
    <w:rsid w:val="006F098C"/>
    <w:rsid w:val="007023D6"/>
    <w:rsid w:val="007023E7"/>
    <w:rsid w:val="0070285E"/>
    <w:rsid w:val="00713404"/>
    <w:rsid w:val="00723AB8"/>
    <w:rsid w:val="00735A58"/>
    <w:rsid w:val="00737F7D"/>
    <w:rsid w:val="00746539"/>
    <w:rsid w:val="00754C26"/>
    <w:rsid w:val="00755BAA"/>
    <w:rsid w:val="00766FDE"/>
    <w:rsid w:val="00772D8F"/>
    <w:rsid w:val="007928F6"/>
    <w:rsid w:val="00792C5F"/>
    <w:rsid w:val="00793FEA"/>
    <w:rsid w:val="007A2BA1"/>
    <w:rsid w:val="007A4D9B"/>
    <w:rsid w:val="007A4FA1"/>
    <w:rsid w:val="007B6542"/>
    <w:rsid w:val="007D6813"/>
    <w:rsid w:val="007D7ADD"/>
    <w:rsid w:val="007E6337"/>
    <w:rsid w:val="007F294F"/>
    <w:rsid w:val="00801849"/>
    <w:rsid w:val="00812868"/>
    <w:rsid w:val="00813E45"/>
    <w:rsid w:val="00817FB1"/>
    <w:rsid w:val="00822F8F"/>
    <w:rsid w:val="00830C8A"/>
    <w:rsid w:val="0083521B"/>
    <w:rsid w:val="008400F3"/>
    <w:rsid w:val="008420CD"/>
    <w:rsid w:val="00857B02"/>
    <w:rsid w:val="00885026"/>
    <w:rsid w:val="00890D6E"/>
    <w:rsid w:val="008940E4"/>
    <w:rsid w:val="008C2151"/>
    <w:rsid w:val="008C3BDF"/>
    <w:rsid w:val="008E2BB8"/>
    <w:rsid w:val="008F3213"/>
    <w:rsid w:val="008F383B"/>
    <w:rsid w:val="008F50BF"/>
    <w:rsid w:val="00900F7E"/>
    <w:rsid w:val="00904DE7"/>
    <w:rsid w:val="00910308"/>
    <w:rsid w:val="009174B3"/>
    <w:rsid w:val="00920CD6"/>
    <w:rsid w:val="009332C0"/>
    <w:rsid w:val="00935776"/>
    <w:rsid w:val="00953176"/>
    <w:rsid w:val="009535C7"/>
    <w:rsid w:val="00976D77"/>
    <w:rsid w:val="00981653"/>
    <w:rsid w:val="0099595F"/>
    <w:rsid w:val="009A0200"/>
    <w:rsid w:val="009B235C"/>
    <w:rsid w:val="009D61FD"/>
    <w:rsid w:val="009D7863"/>
    <w:rsid w:val="009E37AA"/>
    <w:rsid w:val="009E697B"/>
    <w:rsid w:val="009F05BA"/>
    <w:rsid w:val="009F1EA9"/>
    <w:rsid w:val="00A0404C"/>
    <w:rsid w:val="00A06F12"/>
    <w:rsid w:val="00A1250E"/>
    <w:rsid w:val="00A15FDB"/>
    <w:rsid w:val="00A17061"/>
    <w:rsid w:val="00A2297F"/>
    <w:rsid w:val="00A25C79"/>
    <w:rsid w:val="00A2675D"/>
    <w:rsid w:val="00A42E6E"/>
    <w:rsid w:val="00A54BD7"/>
    <w:rsid w:val="00A57A38"/>
    <w:rsid w:val="00A6167F"/>
    <w:rsid w:val="00A65867"/>
    <w:rsid w:val="00A705F8"/>
    <w:rsid w:val="00A75D02"/>
    <w:rsid w:val="00A82D24"/>
    <w:rsid w:val="00A85080"/>
    <w:rsid w:val="00AA02A8"/>
    <w:rsid w:val="00AB2D08"/>
    <w:rsid w:val="00AB2F55"/>
    <w:rsid w:val="00AC175B"/>
    <w:rsid w:val="00AC22DB"/>
    <w:rsid w:val="00AD5A20"/>
    <w:rsid w:val="00AD6FD5"/>
    <w:rsid w:val="00AE10FB"/>
    <w:rsid w:val="00AF2274"/>
    <w:rsid w:val="00B06CEA"/>
    <w:rsid w:val="00B07DA3"/>
    <w:rsid w:val="00B14B6A"/>
    <w:rsid w:val="00B162D7"/>
    <w:rsid w:val="00B30C71"/>
    <w:rsid w:val="00B35BA4"/>
    <w:rsid w:val="00B40066"/>
    <w:rsid w:val="00B5113E"/>
    <w:rsid w:val="00B57990"/>
    <w:rsid w:val="00B6186A"/>
    <w:rsid w:val="00B61B28"/>
    <w:rsid w:val="00B63495"/>
    <w:rsid w:val="00B66671"/>
    <w:rsid w:val="00B675DA"/>
    <w:rsid w:val="00B67C2A"/>
    <w:rsid w:val="00B8192A"/>
    <w:rsid w:val="00B90DC3"/>
    <w:rsid w:val="00B92BD6"/>
    <w:rsid w:val="00B936D1"/>
    <w:rsid w:val="00B97328"/>
    <w:rsid w:val="00BA67C5"/>
    <w:rsid w:val="00BA7B6B"/>
    <w:rsid w:val="00BB0718"/>
    <w:rsid w:val="00BB6509"/>
    <w:rsid w:val="00BC0D5C"/>
    <w:rsid w:val="00BD3F05"/>
    <w:rsid w:val="00BF060F"/>
    <w:rsid w:val="00BF13DF"/>
    <w:rsid w:val="00BF2D2D"/>
    <w:rsid w:val="00BF5177"/>
    <w:rsid w:val="00C036EF"/>
    <w:rsid w:val="00C047BA"/>
    <w:rsid w:val="00C0768A"/>
    <w:rsid w:val="00C21C4D"/>
    <w:rsid w:val="00C249F5"/>
    <w:rsid w:val="00C25993"/>
    <w:rsid w:val="00C305D3"/>
    <w:rsid w:val="00C30770"/>
    <w:rsid w:val="00C30FEA"/>
    <w:rsid w:val="00C37D1A"/>
    <w:rsid w:val="00C46190"/>
    <w:rsid w:val="00C65C25"/>
    <w:rsid w:val="00C70832"/>
    <w:rsid w:val="00C721A0"/>
    <w:rsid w:val="00C72ED8"/>
    <w:rsid w:val="00C764D8"/>
    <w:rsid w:val="00C96769"/>
    <w:rsid w:val="00CA3D58"/>
    <w:rsid w:val="00CB2B9A"/>
    <w:rsid w:val="00CB7533"/>
    <w:rsid w:val="00CC2CB9"/>
    <w:rsid w:val="00CC5C0F"/>
    <w:rsid w:val="00CD42D2"/>
    <w:rsid w:val="00CE2226"/>
    <w:rsid w:val="00CE5D69"/>
    <w:rsid w:val="00CF657C"/>
    <w:rsid w:val="00D01C05"/>
    <w:rsid w:val="00D0448A"/>
    <w:rsid w:val="00D04EC6"/>
    <w:rsid w:val="00D05B7C"/>
    <w:rsid w:val="00D077CA"/>
    <w:rsid w:val="00D07C8E"/>
    <w:rsid w:val="00D16B89"/>
    <w:rsid w:val="00D17C89"/>
    <w:rsid w:val="00D2027D"/>
    <w:rsid w:val="00D22DEC"/>
    <w:rsid w:val="00D32A4C"/>
    <w:rsid w:val="00D44277"/>
    <w:rsid w:val="00D469F3"/>
    <w:rsid w:val="00D6373A"/>
    <w:rsid w:val="00D638AD"/>
    <w:rsid w:val="00D7303D"/>
    <w:rsid w:val="00D80803"/>
    <w:rsid w:val="00D854AB"/>
    <w:rsid w:val="00D91181"/>
    <w:rsid w:val="00D92606"/>
    <w:rsid w:val="00DA03C5"/>
    <w:rsid w:val="00DA7180"/>
    <w:rsid w:val="00DB05C2"/>
    <w:rsid w:val="00DB70D8"/>
    <w:rsid w:val="00DB7378"/>
    <w:rsid w:val="00DD388C"/>
    <w:rsid w:val="00DE2A6D"/>
    <w:rsid w:val="00DE7CDC"/>
    <w:rsid w:val="00DF01AA"/>
    <w:rsid w:val="00DF2CFE"/>
    <w:rsid w:val="00DF647E"/>
    <w:rsid w:val="00E12936"/>
    <w:rsid w:val="00E13121"/>
    <w:rsid w:val="00E23306"/>
    <w:rsid w:val="00E2333F"/>
    <w:rsid w:val="00E27ECA"/>
    <w:rsid w:val="00E4071C"/>
    <w:rsid w:val="00E54FD6"/>
    <w:rsid w:val="00E622AE"/>
    <w:rsid w:val="00E631C9"/>
    <w:rsid w:val="00E668FA"/>
    <w:rsid w:val="00E8316A"/>
    <w:rsid w:val="00E97ED4"/>
    <w:rsid w:val="00EA077A"/>
    <w:rsid w:val="00EA4381"/>
    <w:rsid w:val="00EB5870"/>
    <w:rsid w:val="00EB67B4"/>
    <w:rsid w:val="00EB78BA"/>
    <w:rsid w:val="00EC14EE"/>
    <w:rsid w:val="00EE2472"/>
    <w:rsid w:val="00EE43D5"/>
    <w:rsid w:val="00EE6DEF"/>
    <w:rsid w:val="00EF6CC6"/>
    <w:rsid w:val="00F025DE"/>
    <w:rsid w:val="00F11BB6"/>
    <w:rsid w:val="00F241F1"/>
    <w:rsid w:val="00F353A4"/>
    <w:rsid w:val="00F4021A"/>
    <w:rsid w:val="00F4759B"/>
    <w:rsid w:val="00F479D7"/>
    <w:rsid w:val="00F60F1D"/>
    <w:rsid w:val="00F63116"/>
    <w:rsid w:val="00F64FE7"/>
    <w:rsid w:val="00F71B11"/>
    <w:rsid w:val="00F77436"/>
    <w:rsid w:val="00F957FC"/>
    <w:rsid w:val="00FA18E4"/>
    <w:rsid w:val="00FB22E6"/>
    <w:rsid w:val="00FB2AB0"/>
    <w:rsid w:val="00FB2F43"/>
    <w:rsid w:val="00FB5274"/>
    <w:rsid w:val="00FB6B51"/>
    <w:rsid w:val="00FC29BF"/>
    <w:rsid w:val="00FC4715"/>
    <w:rsid w:val="00FC5F30"/>
    <w:rsid w:val="00FD2019"/>
    <w:rsid w:val="00FD57B8"/>
    <w:rsid w:val="00FD5DEF"/>
    <w:rsid w:val="00FE1C04"/>
    <w:rsid w:val="00FE211A"/>
    <w:rsid w:val="00FF40A8"/>
    <w:rsid w:val="00FF5F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4DE7"/>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4DE7"/>
    <w:pPr>
      <w:spacing w:lineRule="auto" w:line="276" w:after="200"/>
      <w:ind w:left="720"/>
      <w:contextualSpacing/>
    </w:pPr>
    <w:rPr>
      <w:rFonts w:eastAsia="Calibri" w:hAnsi="Calibri" w:ascii="Calibri"/>
      <w:sz w:val="22"/>
      <w:szCs w:val="22"/>
      <w:lang w:val="hr-HR"/>
    </w:rPr>
  </w:style>
  <w:style w:styleId="Zaglavlje" w:type="paragraph">
    <w:name w:val="header"/>
    <w:basedOn w:val="Normal"/>
    <w:link w:val="ZaglavljeChar"/>
    <w:uiPriority w:val="99"/>
    <w:unhideWhenUsed/>
    <w:rsid w:val="00904DE7"/>
    <w:pPr>
      <w:tabs>
        <w:tab w:pos="4536" w:val="center"/>
        <w:tab w:pos="9072" w:val="right"/>
      </w:tabs>
    </w:pPr>
  </w:style>
  <w:style w:customStyle="true" w:styleId="ZaglavljeChar" w:type="character">
    <w:name w:val="Zaglavlje Char"/>
    <w:basedOn w:val="Zadanifontodlomka"/>
    <w:link w:val="Zaglavlje"/>
    <w:uiPriority w:val="99"/>
    <w:rsid w:val="00904DE7"/>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904DE7"/>
    <w:pPr>
      <w:tabs>
        <w:tab w:pos="4536" w:val="center"/>
        <w:tab w:pos="9072" w:val="right"/>
      </w:tabs>
    </w:pPr>
  </w:style>
  <w:style w:customStyle="true" w:styleId="PodnojeChar" w:type="character">
    <w:name w:val="Podnožje Char"/>
    <w:basedOn w:val="Zadanifontodlomka"/>
    <w:link w:val="Podnoje"/>
    <w:uiPriority w:val="99"/>
    <w:rsid w:val="00904DE7"/>
    <w:rPr>
      <w:rFonts w:cs="Times New Roman" w:eastAsia="Times New Roman" w:hAnsi="Times New Roman" w:ascii="Times New Roman"/>
      <w:sz w:val="24"/>
      <w:szCs w:val="24"/>
      <w:lang w:val="en-US"/>
    </w:rPr>
  </w:style>
  <w:style w:styleId="Tekstbalonia" w:type="paragraph">
    <w:name w:val="Balloon Text"/>
    <w:basedOn w:val="Normal"/>
    <w:link w:val="TekstbaloniaChar"/>
    <w:uiPriority w:val="99"/>
    <w:semiHidden/>
    <w:unhideWhenUsed/>
    <w:rsid w:val="007928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28F6"/>
    <w:rPr>
      <w:rFonts w:cs="Tahoma" w:eastAsia="Times New Roman" w:hAnsi="Tahoma" w:ascii="Tahoma"/>
      <w:sz w:val="16"/>
      <w:szCs w:val="16"/>
      <w:lang w:val="en-US"/>
    </w:rPr>
  </w:style>
  <w:style w:styleId="Reetkatablice" w:type="table">
    <w:name w:val="Table Grid"/>
    <w:basedOn w:val="Obinatablica"/>
    <w:rsid w:val="00213E63"/>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ekst" w:type="paragraph">
    <w:name w:val="tekst"/>
    <w:basedOn w:val="Normal"/>
    <w:rsid w:val="00D6373A"/>
    <w:pPr>
      <w:spacing w:afterAutospacing="true" w:after="100" w:beforeAutospacing="true" w:before="100"/>
    </w:pPr>
    <w:rPr>
      <w:szCs w:val="22"/>
    </w:rPr>
  </w:style>
  <w:style w:styleId="Tekstrezerviranogmjesta" w:type="character">
    <w:name w:val="Placeholder Text"/>
    <w:basedOn w:val="Zadanifontodlomka"/>
    <w:uiPriority w:val="99"/>
    <w:semiHidden/>
    <w:rsid w:val="00180492"/>
    <w:rPr>
      <w:color w:val="808080"/>
      <w:bdr w:space="0" w:sz="0" w:color="auto" w:val="none"/>
      <w:shd w:fill="auto" w:color="auto" w:val="clear"/>
    </w:rPr>
  </w:style>
  <w:style w:customStyle="true" w:styleId="eSPISCCParagraphDefaultFont" w:type="character">
    <w:name w:val="eSPIS_CC_Paragraph Default Font"/>
    <w:basedOn w:val="Zadanifontodlomka"/>
    <w:rsid w:val="001804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0492"/>
    <w:rPr>
      <w:bdr w:space="0" w:sz="0" w:color="auto" w:val="none"/>
      <w:shd w:fill="FFFFCC" w:color="auto" w:val="clear"/>
      <w:lang w:val="hr-HR"/>
    </w:rPr>
  </w:style>
  <w:style w:customStyle="true" w:styleId="PozadinaSvijetloCrvena" w:type="character">
    <w:name w:val="Pozadina_SvijetloCrvena"/>
    <w:basedOn w:val="eSPISCCParagraphDefaultFont"/>
    <w:rsid w:val="001804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04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DE7"/>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4DE7"/>
    <w:pPr>
      <w:spacing w:after="200" w:line="276" w:lineRule="auto"/>
      <w:ind w:left="720"/>
      <w:contextualSpacing/>
    </w:pPr>
    <w:rPr>
      <w:rFonts w:ascii="Calibri" w:eastAsia="Calibri" w:hAnsi="Calibri"/>
      <w:sz w:val="22"/>
      <w:szCs w:val="22"/>
      <w:lang w:val="hr-HR"/>
    </w:rPr>
  </w:style>
  <w:style w:styleId="Zaglavlje" w:type="paragraph">
    <w:name w:val="header"/>
    <w:basedOn w:val="Normal"/>
    <w:link w:val="ZaglavljeChar"/>
    <w:uiPriority w:val="99"/>
    <w:unhideWhenUsed/>
    <w:rsid w:val="00904DE7"/>
    <w:pPr>
      <w:tabs>
        <w:tab w:pos="4536" w:val="center"/>
        <w:tab w:pos="9072" w:val="right"/>
      </w:tabs>
    </w:pPr>
  </w:style>
  <w:style w:customStyle="1" w:styleId="ZaglavljeChar" w:type="character">
    <w:name w:val="Zaglavlje Char"/>
    <w:basedOn w:val="Zadanifontodlomka"/>
    <w:link w:val="Zaglavlje"/>
    <w:uiPriority w:val="99"/>
    <w:rsid w:val="00904DE7"/>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904DE7"/>
    <w:pPr>
      <w:tabs>
        <w:tab w:pos="4536" w:val="center"/>
        <w:tab w:pos="9072" w:val="right"/>
      </w:tabs>
    </w:pPr>
  </w:style>
  <w:style w:customStyle="1" w:styleId="PodnojeChar" w:type="character">
    <w:name w:val="Podnožje Char"/>
    <w:basedOn w:val="Zadanifontodlomka"/>
    <w:link w:val="Podnoje"/>
    <w:uiPriority w:val="99"/>
    <w:rsid w:val="00904DE7"/>
    <w:rPr>
      <w:rFonts w:ascii="Times New Roman" w:cs="Times New Roman" w:eastAsia="Times New Roman" w:hAnsi="Times New Roman"/>
      <w:sz w:val="24"/>
      <w:szCs w:val="24"/>
      <w:lang w:val="en-US"/>
    </w:rPr>
  </w:style>
  <w:style w:styleId="Tekstbalonia" w:type="paragraph">
    <w:name w:val="Balloon Text"/>
    <w:basedOn w:val="Normal"/>
    <w:link w:val="TekstbaloniaChar"/>
    <w:uiPriority w:val="99"/>
    <w:semiHidden/>
    <w:unhideWhenUsed/>
    <w:rsid w:val="007928F6"/>
    <w:rPr>
      <w:rFonts w:ascii="Tahoma" w:cs="Tahoma" w:hAnsi="Tahoma"/>
      <w:sz w:val="16"/>
      <w:szCs w:val="16"/>
    </w:rPr>
  </w:style>
  <w:style w:customStyle="1" w:styleId="TekstbaloniaChar" w:type="character">
    <w:name w:val="Tekst balončića Char"/>
    <w:basedOn w:val="Zadanifontodlomka"/>
    <w:link w:val="Tekstbalonia"/>
    <w:uiPriority w:val="99"/>
    <w:semiHidden/>
    <w:rsid w:val="007928F6"/>
    <w:rPr>
      <w:rFonts w:ascii="Tahoma" w:cs="Tahoma" w:eastAsia="Times New Roman" w:hAnsi="Tahoma"/>
      <w:sz w:val="16"/>
      <w:szCs w:val="16"/>
      <w:lang w:val="en-US"/>
    </w:rPr>
  </w:style>
  <w:style w:styleId="Reetkatablice" w:type="table">
    <w:name w:val="Table Grid"/>
    <w:basedOn w:val="Obinatablica"/>
    <w:rsid w:val="00213E63"/>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ekst" w:type="paragraph">
    <w:name w:val="tekst"/>
    <w:basedOn w:val="Normal"/>
    <w:rsid w:val="00D6373A"/>
    <w:pPr>
      <w:spacing w:after="100" w:afterAutospacing="1" w:before="100" w:beforeAutospacing="1"/>
    </w:pPr>
    <w:rPr>
      <w:szCs w:val="22"/>
    </w:rPr>
  </w:style>
  <w:style w:styleId="Tekstrezerviranogmjesta" w:type="character">
    <w:name w:val="Placeholder Text"/>
    <w:basedOn w:val="Zadanifontodlomka"/>
    <w:uiPriority w:val="99"/>
    <w:semiHidden/>
    <w:rsid w:val="00180492"/>
    <w:rPr>
      <w:color w:val="808080"/>
      <w:bdr w:color="auto" w:space="0" w:sz="0" w:val="none"/>
      <w:shd w:color="auto" w:fill="auto" w:val="clear"/>
    </w:rPr>
  </w:style>
  <w:style w:customStyle="1" w:styleId="eSPISCCParagraphDefaultFont" w:type="character">
    <w:name w:val="eSPIS_CC_Paragraph Default Font"/>
    <w:basedOn w:val="Zadanifontodlomka"/>
    <w:rsid w:val="001804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0492"/>
    <w:rPr>
      <w:bdr w:color="auto" w:space="0" w:sz="0" w:val="none"/>
      <w:shd w:color="auto" w:fill="FFFFCC" w:val="clear"/>
      <w:lang w:val="hr-HR"/>
    </w:rPr>
  </w:style>
  <w:style w:customStyle="1" w:styleId="PozadinaSvijetloCrvena" w:type="character">
    <w:name w:val="Pozadina_SvijetloCrvena"/>
    <w:basedOn w:val="eSPISCCParagraphDefaultFont"/>
    <w:rsid w:val="001804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04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628890">
      <w:bodyDiv w:val="true"/>
      <w:marLeft w:val="0"/>
      <w:marRight w:val="0"/>
      <w:marTop w:val="0"/>
      <w:marBottom w:val="0"/>
      <w:divBdr>
        <w:top w:space="0" w:sz="0" w:color="auto" w:val="none"/>
        <w:left w:space="0" w:sz="0" w:color="auto" w:val="none"/>
        <w:bottom w:space="0" w:sz="0" w:color="auto" w:val="none"/>
        <w:right w:space="0" w:sz="0" w:color="auto" w:val="none"/>
      </w:divBdr>
    </w:div>
    <w:div w:id="354625237">
      <w:bodyDiv w:val="true"/>
      <w:marLeft w:val="0"/>
      <w:marRight w:val="0"/>
      <w:marTop w:val="0"/>
      <w:marBottom w:val="0"/>
      <w:divBdr>
        <w:top w:space="0" w:sz="0" w:color="auto" w:val="none"/>
        <w:left w:space="0" w:sz="0" w:color="auto" w:val="none"/>
        <w:bottom w:space="0" w:sz="0" w:color="auto" w:val="none"/>
        <w:right w:space="0" w:sz="0" w:color="auto" w:val="none"/>
      </w:divBdr>
    </w:div>
    <w:div w:id="450587855">
      <w:bodyDiv w:val="true"/>
      <w:marLeft w:val="0"/>
      <w:marRight w:val="0"/>
      <w:marTop w:val="0"/>
      <w:marBottom w:val="0"/>
      <w:divBdr>
        <w:top w:space="0" w:sz="0" w:color="auto" w:val="none"/>
        <w:left w:space="0" w:sz="0" w:color="auto" w:val="none"/>
        <w:bottom w:space="0" w:sz="0" w:color="auto" w:val="none"/>
        <w:right w:space="0" w:sz="0" w:color="auto" w:val="none"/>
      </w:divBdr>
    </w:div>
    <w:div w:id="505247322">
      <w:bodyDiv w:val="true"/>
      <w:marLeft w:val="0"/>
      <w:marRight w:val="0"/>
      <w:marTop w:val="0"/>
      <w:marBottom w:val="0"/>
      <w:divBdr>
        <w:top w:space="0" w:sz="0" w:color="auto" w:val="none"/>
        <w:left w:space="0" w:sz="0" w:color="auto" w:val="none"/>
        <w:bottom w:space="0" w:sz="0" w:color="auto" w:val="none"/>
        <w:right w:space="0" w:sz="0" w:color="auto" w:val="none"/>
      </w:divBdr>
    </w:div>
    <w:div w:id="522086493">
      <w:bodyDiv w:val="true"/>
      <w:marLeft w:val="0"/>
      <w:marRight w:val="0"/>
      <w:marTop w:val="0"/>
      <w:marBottom w:val="0"/>
      <w:divBdr>
        <w:top w:space="0" w:sz="0" w:color="auto" w:val="none"/>
        <w:left w:space="0" w:sz="0" w:color="auto" w:val="none"/>
        <w:bottom w:space="0" w:sz="0" w:color="auto" w:val="none"/>
        <w:right w:space="0" w:sz="0" w:color="auto" w:val="none"/>
      </w:divBdr>
    </w:div>
    <w:div w:id="557084226">
      <w:bodyDiv w:val="true"/>
      <w:marLeft w:val="0"/>
      <w:marRight w:val="0"/>
      <w:marTop w:val="0"/>
      <w:marBottom w:val="0"/>
      <w:divBdr>
        <w:top w:space="0" w:sz="0" w:color="auto" w:val="none"/>
        <w:left w:space="0" w:sz="0" w:color="auto" w:val="none"/>
        <w:bottom w:space="0" w:sz="0" w:color="auto" w:val="none"/>
        <w:right w:space="0" w:sz="0" w:color="auto" w:val="none"/>
      </w:divBdr>
    </w:div>
    <w:div w:id="670834289">
      <w:bodyDiv w:val="true"/>
      <w:marLeft w:val="0"/>
      <w:marRight w:val="0"/>
      <w:marTop w:val="0"/>
      <w:marBottom w:val="0"/>
      <w:divBdr>
        <w:top w:space="0" w:sz="0" w:color="auto" w:val="none"/>
        <w:left w:space="0" w:sz="0" w:color="auto" w:val="none"/>
        <w:bottom w:space="0" w:sz="0" w:color="auto" w:val="none"/>
        <w:right w:space="0" w:sz="0" w:color="auto" w:val="none"/>
      </w:divBdr>
    </w:div>
    <w:div w:id="803960606">
      <w:bodyDiv w:val="true"/>
      <w:marLeft w:val="0"/>
      <w:marRight w:val="0"/>
      <w:marTop w:val="0"/>
      <w:marBottom w:val="0"/>
      <w:divBdr>
        <w:top w:space="0" w:sz="0" w:color="auto" w:val="none"/>
        <w:left w:space="0" w:sz="0" w:color="auto" w:val="none"/>
        <w:bottom w:space="0" w:sz="0" w:color="auto" w:val="none"/>
        <w:right w:space="0" w:sz="0" w:color="auto" w:val="none"/>
      </w:divBdr>
    </w:div>
    <w:div w:id="1011369417">
      <w:bodyDiv w:val="true"/>
      <w:marLeft w:val="0"/>
      <w:marRight w:val="0"/>
      <w:marTop w:val="0"/>
      <w:marBottom w:val="0"/>
      <w:divBdr>
        <w:top w:space="0" w:sz="0" w:color="auto" w:val="none"/>
        <w:left w:space="0" w:sz="0" w:color="auto" w:val="none"/>
        <w:bottom w:space="0" w:sz="0" w:color="auto" w:val="none"/>
        <w:right w:space="0" w:sz="0" w:color="auto" w:val="none"/>
      </w:divBdr>
      <w:divsChild>
        <w:div w:id="429662015">
          <w:marLeft w:val="0"/>
          <w:marRight w:val="0"/>
          <w:marTop w:val="0"/>
          <w:marBottom w:val="0"/>
          <w:divBdr>
            <w:top w:space="0" w:sz="0" w:color="auto" w:val="none"/>
            <w:left w:space="0" w:sz="0" w:color="auto" w:val="none"/>
            <w:bottom w:space="0" w:sz="0" w:color="auto" w:val="none"/>
            <w:right w:space="0" w:sz="0" w:color="auto" w:val="none"/>
          </w:divBdr>
          <w:divsChild>
            <w:div w:id="817502962">
              <w:marLeft w:val="0"/>
              <w:marRight w:val="0"/>
              <w:marTop w:val="0"/>
              <w:marBottom w:val="0"/>
              <w:divBdr>
                <w:top w:space="0" w:sz="0" w:color="auto" w:val="none"/>
                <w:left w:space="0" w:sz="0" w:color="auto" w:val="none"/>
                <w:bottom w:space="0" w:sz="0" w:color="auto" w:val="none"/>
                <w:right w:space="0" w:sz="0" w:color="auto" w:val="none"/>
              </w:divBdr>
            </w:div>
            <w:div w:id="1143352966">
              <w:marLeft w:val="0"/>
              <w:marRight w:val="0"/>
              <w:marTop w:val="0"/>
              <w:marBottom w:val="0"/>
              <w:divBdr>
                <w:top w:space="0" w:sz="0" w:color="auto" w:val="none"/>
                <w:left w:space="0" w:sz="0" w:color="auto" w:val="none"/>
                <w:bottom w:space="0" w:sz="0" w:color="auto" w:val="none"/>
                <w:right w:space="0" w:sz="0" w:color="auto" w:val="none"/>
              </w:divBdr>
            </w:div>
            <w:div w:id="1688099454">
              <w:marLeft w:val="0"/>
              <w:marRight w:val="0"/>
              <w:marTop w:val="0"/>
              <w:marBottom w:val="0"/>
              <w:divBdr>
                <w:top w:space="0" w:sz="0" w:color="auto" w:val="none"/>
                <w:left w:space="0" w:sz="0" w:color="auto" w:val="none"/>
                <w:bottom w:space="0" w:sz="0" w:color="auto" w:val="none"/>
                <w:right w:space="0" w:sz="0" w:color="auto" w:val="none"/>
              </w:divBdr>
            </w:div>
            <w:div w:id="1396003734">
              <w:marLeft w:val="0"/>
              <w:marRight w:val="0"/>
              <w:marTop w:val="0"/>
              <w:marBottom w:val="0"/>
              <w:divBdr>
                <w:top w:space="0" w:sz="0" w:color="auto" w:val="none"/>
                <w:left w:space="0" w:sz="0" w:color="auto" w:val="none"/>
                <w:bottom w:space="0" w:sz="0" w:color="auto" w:val="none"/>
                <w:right w:space="0" w:sz="0" w:color="auto" w:val="none"/>
              </w:divBdr>
            </w:div>
            <w:div w:id="2021079013">
              <w:marLeft w:val="0"/>
              <w:marRight w:val="0"/>
              <w:marTop w:val="0"/>
              <w:marBottom w:val="0"/>
              <w:divBdr>
                <w:top w:space="0" w:sz="0" w:color="auto" w:val="none"/>
                <w:left w:space="0" w:sz="0" w:color="auto" w:val="none"/>
                <w:bottom w:space="0" w:sz="0" w:color="auto" w:val="none"/>
                <w:right w:space="0" w:sz="0" w:color="auto" w:val="none"/>
              </w:divBdr>
            </w:div>
            <w:div w:id="990595831">
              <w:marLeft w:val="0"/>
              <w:marRight w:val="0"/>
              <w:marTop w:val="0"/>
              <w:marBottom w:val="0"/>
              <w:divBdr>
                <w:top w:space="0" w:sz="0" w:color="auto" w:val="none"/>
                <w:left w:space="0" w:sz="0" w:color="auto" w:val="none"/>
                <w:bottom w:space="0" w:sz="0" w:color="auto" w:val="none"/>
                <w:right w:space="0" w:sz="0" w:color="auto" w:val="none"/>
              </w:divBdr>
            </w:div>
            <w:div w:id="204875806">
              <w:marLeft w:val="0"/>
              <w:marRight w:val="0"/>
              <w:marTop w:val="0"/>
              <w:marBottom w:val="0"/>
              <w:divBdr>
                <w:top w:space="0" w:sz="0" w:color="auto" w:val="none"/>
                <w:left w:space="0" w:sz="0" w:color="auto" w:val="none"/>
                <w:bottom w:space="0" w:sz="0" w:color="auto" w:val="none"/>
                <w:right w:space="0" w:sz="0" w:color="auto" w:val="none"/>
              </w:divBdr>
            </w:div>
          </w:divsChild>
        </w:div>
        <w:div w:id="161433213">
          <w:marLeft w:val="0"/>
          <w:marRight w:val="0"/>
          <w:marTop w:val="0"/>
          <w:marBottom w:val="0"/>
          <w:divBdr>
            <w:top w:space="0" w:sz="0" w:color="auto" w:val="none"/>
            <w:left w:space="0" w:sz="0" w:color="auto" w:val="none"/>
            <w:bottom w:space="0" w:sz="0" w:color="auto" w:val="none"/>
            <w:right w:space="0" w:sz="0" w:color="auto" w:val="none"/>
          </w:divBdr>
        </w:div>
        <w:div w:id="1822041205">
          <w:marLeft w:val="0"/>
          <w:marRight w:val="0"/>
          <w:marTop w:val="0"/>
          <w:marBottom w:val="0"/>
          <w:divBdr>
            <w:top w:space="0" w:sz="0" w:color="auto" w:val="none"/>
            <w:left w:space="0" w:sz="0" w:color="auto" w:val="none"/>
            <w:bottom w:space="0" w:sz="0" w:color="auto" w:val="none"/>
            <w:right w:space="0" w:sz="0" w:color="auto" w:val="none"/>
          </w:divBdr>
        </w:div>
        <w:div w:id="1463428901">
          <w:marLeft w:val="0"/>
          <w:marRight w:val="0"/>
          <w:marTop w:val="0"/>
          <w:marBottom w:val="0"/>
          <w:divBdr>
            <w:top w:space="0" w:sz="0" w:color="auto" w:val="none"/>
            <w:left w:space="0" w:sz="0" w:color="auto" w:val="none"/>
            <w:bottom w:space="0" w:sz="0" w:color="auto" w:val="none"/>
            <w:right w:space="0" w:sz="0" w:color="auto" w:val="none"/>
          </w:divBdr>
        </w:div>
        <w:div w:id="1626691548">
          <w:marLeft w:val="0"/>
          <w:marRight w:val="0"/>
          <w:marTop w:val="0"/>
          <w:marBottom w:val="0"/>
          <w:divBdr>
            <w:top w:space="0" w:sz="0" w:color="auto" w:val="none"/>
            <w:left w:space="0" w:sz="0" w:color="auto" w:val="none"/>
            <w:bottom w:space="0" w:sz="0" w:color="auto" w:val="none"/>
            <w:right w:space="0" w:sz="0" w:color="auto" w:val="none"/>
          </w:divBdr>
        </w:div>
      </w:divsChild>
    </w:div>
    <w:div w:id="1167210837">
      <w:bodyDiv w:val="true"/>
      <w:marLeft w:val="0"/>
      <w:marRight w:val="0"/>
      <w:marTop w:val="0"/>
      <w:marBottom w:val="0"/>
      <w:divBdr>
        <w:top w:space="0" w:sz="0" w:color="auto" w:val="none"/>
        <w:left w:space="0" w:sz="0" w:color="auto" w:val="none"/>
        <w:bottom w:space="0" w:sz="0" w:color="auto" w:val="none"/>
        <w:right w:space="0" w:sz="0" w:color="auto" w:val="none"/>
      </w:divBdr>
    </w:div>
    <w:div w:id="1276060032">
      <w:bodyDiv w:val="true"/>
      <w:marLeft w:val="0"/>
      <w:marRight w:val="0"/>
      <w:marTop w:val="0"/>
      <w:marBottom w:val="0"/>
      <w:divBdr>
        <w:top w:space="0" w:sz="0" w:color="auto" w:val="none"/>
        <w:left w:space="0" w:sz="0" w:color="auto" w:val="none"/>
        <w:bottom w:space="0" w:sz="0" w:color="auto" w:val="none"/>
        <w:right w:space="0" w:sz="0" w:color="auto" w:val="none"/>
      </w:divBdr>
    </w:div>
    <w:div w:id="1276642796">
      <w:bodyDiv w:val="true"/>
      <w:marLeft w:val="0"/>
      <w:marRight w:val="0"/>
      <w:marTop w:val="0"/>
      <w:marBottom w:val="0"/>
      <w:divBdr>
        <w:top w:space="0" w:sz="0" w:color="auto" w:val="none"/>
        <w:left w:space="0" w:sz="0" w:color="auto" w:val="none"/>
        <w:bottom w:space="0" w:sz="0" w:color="auto" w:val="none"/>
        <w:right w:space="0" w:sz="0" w:color="auto" w:val="none"/>
      </w:divBdr>
    </w:div>
    <w:div w:id="1343242049">
      <w:bodyDiv w:val="true"/>
      <w:marLeft w:val="0"/>
      <w:marRight w:val="0"/>
      <w:marTop w:val="0"/>
      <w:marBottom w:val="0"/>
      <w:divBdr>
        <w:top w:space="0" w:sz="0" w:color="auto" w:val="none"/>
        <w:left w:space="0" w:sz="0" w:color="auto" w:val="none"/>
        <w:bottom w:space="0" w:sz="0" w:color="auto" w:val="none"/>
        <w:right w:space="0" w:sz="0" w:color="auto" w:val="none"/>
      </w:divBdr>
    </w:div>
    <w:div w:id="1349672263">
      <w:bodyDiv w:val="true"/>
      <w:marLeft w:val="0"/>
      <w:marRight w:val="0"/>
      <w:marTop w:val="0"/>
      <w:marBottom w:val="0"/>
      <w:divBdr>
        <w:top w:space="0" w:sz="0" w:color="auto" w:val="none"/>
        <w:left w:space="0" w:sz="0" w:color="auto" w:val="none"/>
        <w:bottom w:space="0" w:sz="0" w:color="auto" w:val="none"/>
        <w:right w:space="0" w:sz="0" w:color="auto" w:val="none"/>
      </w:divBdr>
    </w:div>
    <w:div w:id="1380935100">
      <w:bodyDiv w:val="true"/>
      <w:marLeft w:val="0"/>
      <w:marRight w:val="0"/>
      <w:marTop w:val="0"/>
      <w:marBottom w:val="0"/>
      <w:divBdr>
        <w:top w:space="0" w:sz="0" w:color="auto" w:val="none"/>
        <w:left w:space="0" w:sz="0" w:color="auto" w:val="none"/>
        <w:bottom w:space="0" w:sz="0" w:color="auto" w:val="none"/>
        <w:right w:space="0" w:sz="0" w:color="auto" w:val="none"/>
      </w:divBdr>
      <w:divsChild>
        <w:div w:id="2026904808">
          <w:marLeft w:val="0"/>
          <w:marRight w:val="0"/>
          <w:marTop w:val="0"/>
          <w:marBottom w:val="0"/>
          <w:divBdr>
            <w:top w:space="0" w:sz="0" w:color="auto" w:val="none"/>
            <w:left w:space="0" w:sz="0" w:color="auto" w:val="none"/>
            <w:bottom w:space="0" w:sz="0" w:color="auto" w:val="none"/>
            <w:right w:space="0" w:sz="0" w:color="auto" w:val="none"/>
          </w:divBdr>
          <w:divsChild>
            <w:div w:id="1470975734">
              <w:marLeft w:val="0"/>
              <w:marRight w:val="0"/>
              <w:marTop w:val="0"/>
              <w:marBottom w:val="0"/>
              <w:divBdr>
                <w:top w:space="0" w:sz="0" w:color="auto" w:val="none"/>
                <w:left w:space="0" w:sz="0" w:color="auto" w:val="none"/>
                <w:bottom w:space="0" w:sz="0" w:color="auto" w:val="none"/>
                <w:right w:space="0" w:sz="0" w:color="auto" w:val="none"/>
              </w:divBdr>
            </w:div>
            <w:div w:id="1789003349">
              <w:marLeft w:val="0"/>
              <w:marRight w:val="0"/>
              <w:marTop w:val="0"/>
              <w:marBottom w:val="0"/>
              <w:divBdr>
                <w:top w:space="0" w:sz="0" w:color="auto" w:val="none"/>
                <w:left w:space="0" w:sz="0" w:color="auto" w:val="none"/>
                <w:bottom w:space="0" w:sz="0" w:color="auto" w:val="none"/>
                <w:right w:space="0" w:sz="0" w:color="auto" w:val="none"/>
              </w:divBdr>
            </w:div>
            <w:div w:id="1200363788">
              <w:marLeft w:val="0"/>
              <w:marRight w:val="0"/>
              <w:marTop w:val="0"/>
              <w:marBottom w:val="0"/>
              <w:divBdr>
                <w:top w:space="0" w:sz="0" w:color="auto" w:val="none"/>
                <w:left w:space="0" w:sz="0" w:color="auto" w:val="none"/>
                <w:bottom w:space="0" w:sz="0" w:color="auto" w:val="none"/>
                <w:right w:space="0" w:sz="0" w:color="auto" w:val="none"/>
              </w:divBdr>
            </w:div>
            <w:div w:id="1379017172">
              <w:marLeft w:val="0"/>
              <w:marRight w:val="0"/>
              <w:marTop w:val="0"/>
              <w:marBottom w:val="0"/>
              <w:divBdr>
                <w:top w:space="0" w:sz="0" w:color="auto" w:val="none"/>
                <w:left w:space="0" w:sz="0" w:color="auto" w:val="none"/>
                <w:bottom w:space="0" w:sz="0" w:color="auto" w:val="none"/>
                <w:right w:space="0" w:sz="0" w:color="auto" w:val="none"/>
              </w:divBdr>
            </w:div>
            <w:div w:id="1036275068">
              <w:marLeft w:val="0"/>
              <w:marRight w:val="0"/>
              <w:marTop w:val="0"/>
              <w:marBottom w:val="0"/>
              <w:divBdr>
                <w:top w:space="0" w:sz="0" w:color="auto" w:val="none"/>
                <w:left w:space="0" w:sz="0" w:color="auto" w:val="none"/>
                <w:bottom w:space="0" w:sz="0" w:color="auto" w:val="none"/>
                <w:right w:space="0" w:sz="0" w:color="auto" w:val="none"/>
              </w:divBdr>
            </w:div>
            <w:div w:id="150564045">
              <w:marLeft w:val="0"/>
              <w:marRight w:val="0"/>
              <w:marTop w:val="0"/>
              <w:marBottom w:val="0"/>
              <w:divBdr>
                <w:top w:space="0" w:sz="0" w:color="auto" w:val="none"/>
                <w:left w:space="0" w:sz="0" w:color="auto" w:val="none"/>
                <w:bottom w:space="0" w:sz="0" w:color="auto" w:val="none"/>
                <w:right w:space="0" w:sz="0" w:color="auto" w:val="none"/>
              </w:divBdr>
            </w:div>
            <w:div w:id="1394154017">
              <w:marLeft w:val="0"/>
              <w:marRight w:val="0"/>
              <w:marTop w:val="0"/>
              <w:marBottom w:val="0"/>
              <w:divBdr>
                <w:top w:space="0" w:sz="0" w:color="auto" w:val="none"/>
                <w:left w:space="0" w:sz="0" w:color="auto" w:val="none"/>
                <w:bottom w:space="0" w:sz="0" w:color="auto" w:val="none"/>
                <w:right w:space="0" w:sz="0" w:color="auto" w:val="none"/>
              </w:divBdr>
            </w:div>
          </w:divsChild>
        </w:div>
        <w:div w:id="1634557476">
          <w:marLeft w:val="0"/>
          <w:marRight w:val="0"/>
          <w:marTop w:val="0"/>
          <w:marBottom w:val="0"/>
          <w:divBdr>
            <w:top w:space="0" w:sz="0" w:color="auto" w:val="none"/>
            <w:left w:space="0" w:sz="0" w:color="auto" w:val="none"/>
            <w:bottom w:space="0" w:sz="0" w:color="auto" w:val="none"/>
            <w:right w:space="0" w:sz="0" w:color="auto" w:val="none"/>
          </w:divBdr>
        </w:div>
        <w:div w:id="1305887624">
          <w:marLeft w:val="0"/>
          <w:marRight w:val="0"/>
          <w:marTop w:val="0"/>
          <w:marBottom w:val="0"/>
          <w:divBdr>
            <w:top w:space="0" w:sz="0" w:color="auto" w:val="none"/>
            <w:left w:space="0" w:sz="0" w:color="auto" w:val="none"/>
            <w:bottom w:space="0" w:sz="0" w:color="auto" w:val="none"/>
            <w:right w:space="0" w:sz="0" w:color="auto" w:val="none"/>
          </w:divBdr>
        </w:div>
        <w:div w:id="1831867726">
          <w:marLeft w:val="0"/>
          <w:marRight w:val="0"/>
          <w:marTop w:val="0"/>
          <w:marBottom w:val="0"/>
          <w:divBdr>
            <w:top w:space="0" w:sz="0" w:color="auto" w:val="none"/>
            <w:left w:space="0" w:sz="0" w:color="auto" w:val="none"/>
            <w:bottom w:space="0" w:sz="0" w:color="auto" w:val="none"/>
            <w:right w:space="0" w:sz="0" w:color="auto" w:val="none"/>
          </w:divBdr>
        </w:div>
        <w:div w:id="689382144">
          <w:marLeft w:val="0"/>
          <w:marRight w:val="0"/>
          <w:marTop w:val="0"/>
          <w:marBottom w:val="0"/>
          <w:divBdr>
            <w:top w:space="0" w:sz="0" w:color="auto" w:val="none"/>
            <w:left w:space="0" w:sz="0" w:color="auto" w:val="none"/>
            <w:bottom w:space="0" w:sz="0" w:color="auto" w:val="none"/>
            <w:right w:space="0" w:sz="0" w:color="auto" w:val="none"/>
          </w:divBdr>
        </w:div>
      </w:divsChild>
    </w:div>
    <w:div w:id="1609005547">
      <w:bodyDiv w:val="true"/>
      <w:marLeft w:val="0"/>
      <w:marRight w:val="0"/>
      <w:marTop w:val="0"/>
      <w:marBottom w:val="0"/>
      <w:divBdr>
        <w:top w:space="0" w:sz="0" w:color="auto" w:val="none"/>
        <w:left w:space="0" w:sz="0" w:color="auto" w:val="none"/>
        <w:bottom w:space="0" w:sz="0" w:color="auto" w:val="none"/>
        <w:right w:space="0" w:sz="0" w:color="auto" w:val="none"/>
      </w:divBdr>
    </w:div>
    <w:div w:id="1716347729">
      <w:bodyDiv w:val="true"/>
      <w:marLeft w:val="0"/>
      <w:marRight w:val="0"/>
      <w:marTop w:val="0"/>
      <w:marBottom w:val="0"/>
      <w:divBdr>
        <w:top w:space="0" w:sz="0" w:color="auto" w:val="none"/>
        <w:left w:space="0" w:sz="0" w:color="auto" w:val="none"/>
        <w:bottom w:space="0" w:sz="0" w:color="auto" w:val="none"/>
        <w:right w:space="0" w:sz="0" w:color="auto" w:val="none"/>
      </w:divBdr>
    </w:div>
    <w:div w:id="1800681587">
      <w:bodyDiv w:val="true"/>
      <w:marLeft w:val="0"/>
      <w:marRight w:val="0"/>
      <w:marTop w:val="0"/>
      <w:marBottom w:val="0"/>
      <w:divBdr>
        <w:top w:space="0" w:sz="0" w:color="auto" w:val="none"/>
        <w:left w:space="0" w:sz="0" w:color="auto" w:val="none"/>
        <w:bottom w:space="0" w:sz="0" w:color="auto" w:val="none"/>
        <w:right w:space="0" w:sz="0" w:color="auto" w:val="none"/>
      </w:divBdr>
    </w:div>
    <w:div w:id="1840271217">
      <w:bodyDiv w:val="true"/>
      <w:marLeft w:val="0"/>
      <w:marRight w:val="0"/>
      <w:marTop w:val="0"/>
      <w:marBottom w:val="0"/>
      <w:divBdr>
        <w:top w:space="0" w:sz="0" w:color="auto" w:val="none"/>
        <w:left w:space="0" w:sz="0" w:color="auto" w:val="none"/>
        <w:bottom w:space="0" w:sz="0" w:color="auto" w:val="none"/>
        <w:right w:space="0" w:sz="0" w:color="auto" w:val="none"/>
      </w:divBdr>
    </w:div>
    <w:div w:id="20235133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9FFFA7-AA96-433F-9AA7-9F26CDA30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3415</properties:Words>
  <properties:Characters>20820</properties:Characters>
  <properties:Lines>965</properties:Lines>
  <properties:Paragraphs>544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2019-04-03T06:07:00Z</dcterms:created>
  <dc:creator>Valued Acer Customer</dc:creator>
  <cp:lastModifiedBy>Kristina Švajger</cp:lastModifiedBy>
  <cp:lastPrinted>2015-05-03T20:02:00Z</cp:lastPrinted>
  <dcterms:modified xmlns:xsi="http://www.w3.org/2001/XMLSchema-instance" xsi:type="dcterms:W3CDTF">2019-04-03T06:08:00Z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St-894/2014-116 / Podnesak - Izvješće stečajnog upravitelja (izvješće stečajnog upravitelja, 28. 3. 19..docx)</vt:lpwstr>
  </prop:property>
  <prop:property name="CC_coloring" pid="4" fmtid="{D5CDD505-2E9C-101B-9397-08002B2CF9AE}">
    <vt:bool>false</vt:bool>
  </prop:property>
  <prop:property name="BrojStranica" pid="5" fmtid="{D5CDD505-2E9C-101B-9397-08002B2CF9AE}">
    <vt:i4>13</vt:i4>
  </prop:property>
</prop:Properties>
</file>