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13f4d" w14:paraId="a213f4d" w:rsidRDefault="005D796B" w:rsidP="00CB2BE2" w:rsidR="005D796B">
      <w:pPr>
        <w:jc w:val="right"/>
        <w15:collapsed w:val="false"/>
      </w:pPr>
      <w:bookmarkStart w:name="_GoBack" w:id="0"/>
      <w:bookmarkEnd w:id="0"/>
    </w:p>
    <w:p w:rsidRDefault="00410D2F" w:rsidP="00410D2F" w:rsidR="005D796B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796B" w:rsidP="00CB2BE2" w:rsidR="005D796B">
      <w:pPr>
        <w:jc w:val="right"/>
      </w:pPr>
    </w:p>
    <w:p w:rsidRDefault="005D796B" w:rsidR="005D796B" w:rsidRPr="00E03509">
      <w:pPr>
        <w:pStyle w:val="Naslov2"/>
        <w:jc w:val="left"/>
        <w:rPr>
          <w:b w:val="false"/>
          <w:bCs w:val="false"/>
          <w:sz w:val="24"/>
        </w:rPr>
      </w:pPr>
      <w:r w:rsidRPr="00E03509">
        <w:rPr>
          <w:b w:val="false"/>
          <w:bCs w:val="false"/>
          <w:sz w:val="24"/>
        </w:rPr>
        <w:t xml:space="preserve">   Republika Hrvatska</w:t>
      </w:r>
    </w:p>
    <w:p w:rsidRDefault="005D796B" w:rsidR="005D796B" w:rsidRPr="00E03509">
      <w:r w:rsidRPr="00E03509">
        <w:t>Trgovački sud u Zagrebu</w:t>
      </w:r>
    </w:p>
    <w:p w:rsidRDefault="005D796B" w:rsidR="005D796B" w:rsidRPr="00E03509">
      <w:pPr>
        <w:rPr>
          <w:b/>
        </w:rPr>
      </w:pPr>
      <w:r w:rsidRPr="00E03509">
        <w:t xml:space="preserve">  Zagreb, Amruševa 2/II</w:t>
      </w:r>
    </w:p>
    <w:p w:rsidRDefault="00C81796" w:rsidP="00C81796" w:rsidR="00C81796">
      <w:pPr>
        <w:jc w:val="right"/>
      </w:pPr>
    </w:p>
    <w:p w:rsidRDefault="0035482F" w:rsidP="00C81796" w:rsidR="0035482F">
      <w:pPr>
        <w:jc w:val="right"/>
      </w:pPr>
    </w:p>
    <w:p w:rsidRDefault="000F4619" w:rsidP="00C81796" w:rsidR="00C81796">
      <w:pPr>
        <w:jc w:val="right"/>
      </w:pPr>
      <w:r>
        <w:t xml:space="preserve"> </w:t>
      </w:r>
      <w:r w:rsidR="006B14CA">
        <w:tab/>
      </w:r>
      <w:r w:rsidR="006B14CA">
        <w:tab/>
      </w:r>
      <w:r w:rsidR="006B14CA">
        <w:tab/>
      </w:r>
      <w:r w:rsidR="006B14CA">
        <w:tab/>
      </w:r>
      <w:r w:rsidR="006B14CA">
        <w:tab/>
      </w:r>
      <w:r w:rsidR="006B14CA">
        <w:tab/>
        <w:t xml:space="preserve"> </w:t>
      </w:r>
      <w:r w:rsidR="00C54AF7" w:rsidRPr="00185749">
        <w:rPr>
          <w:b/>
        </w:rPr>
        <w:t xml:space="preserve"> </w:t>
      </w:r>
      <w:r w:rsidR="00C22F3B" w:rsidRPr="00185749">
        <w:rPr>
          <w:b/>
        </w:rPr>
        <w:t xml:space="preserve">   </w:t>
      </w:r>
      <w:r w:rsidR="0035627D" w:rsidRPr="00460F7C">
        <w:t xml:space="preserve">  </w:t>
      </w:r>
      <w:r w:rsidR="00345134" w:rsidRPr="00460F7C">
        <w:t xml:space="preserve"> </w:t>
      </w:r>
      <w:proofErr w:type="spellStart"/>
      <w:r w:rsidR="00B25B9D" w:rsidRPr="00482933">
        <w:t>40</w:t>
      </w:r>
      <w:proofErr w:type="spellEnd"/>
      <w:r w:rsidR="00B25B9D" w:rsidRPr="00482933">
        <w:t>.</w:t>
      </w:r>
      <w:r w:rsidR="00B25B9D">
        <w:rPr>
          <w:b/>
        </w:rPr>
        <w:t xml:space="preserve"> </w:t>
      </w:r>
      <w:r w:rsidR="00B25B9D" w:rsidRPr="00482933">
        <w:t>S</w:t>
      </w:r>
      <w:r w:rsidR="00B25B9D">
        <w:t>t-</w:t>
      </w:r>
      <w:proofErr w:type="spellStart"/>
      <w:r w:rsidR="00B25B9D">
        <w:t>628</w:t>
      </w:r>
      <w:proofErr w:type="spellEnd"/>
      <w:r w:rsidR="00B25B9D">
        <w:t>/</w:t>
      </w:r>
      <w:proofErr w:type="spellStart"/>
      <w:r w:rsidR="00B25B9D">
        <w:t>2015</w:t>
      </w:r>
      <w:proofErr w:type="spellEnd"/>
    </w:p>
    <w:p w:rsidRDefault="00DD1184" w:rsidP="00AB10FD" w:rsidR="00DD1184">
      <w:pPr>
        <w:pStyle w:val="Tijeloteksta"/>
        <w:tabs>
          <w:tab w:pos="6930" w:val="left"/>
        </w:tabs>
        <w:outlineLvl w:val="0"/>
        <w:rPr>
          <w:szCs w:val="24"/>
        </w:rPr>
      </w:pPr>
    </w:p>
    <w:p w:rsidRDefault="0035482F" w:rsidP="00AB10FD" w:rsidR="0035482F">
      <w:pPr>
        <w:pStyle w:val="Tijeloteksta"/>
        <w:tabs>
          <w:tab w:pos="6930" w:val="left"/>
        </w:tabs>
        <w:outlineLvl w:val="0"/>
        <w:rPr>
          <w:szCs w:val="24"/>
        </w:rPr>
      </w:pPr>
    </w:p>
    <w:p w:rsidRDefault="00944678" w:rsidP="00944678" w:rsidR="00944678" w:rsidRPr="00C37D5D">
      <w:pPr>
        <w:pStyle w:val="Tijeloteksta"/>
        <w:tabs>
          <w:tab w:pos="6930" w:val="left"/>
        </w:tabs>
        <w:jc w:val="center"/>
        <w:outlineLvl w:val="0"/>
        <w:rPr>
          <w:szCs w:val="24"/>
        </w:rPr>
      </w:pPr>
      <w:r>
        <w:rPr>
          <w:szCs w:val="24"/>
        </w:rPr>
        <w:t>U</w:t>
      </w:r>
      <w:r w:rsidR="0035482F">
        <w:rPr>
          <w:szCs w:val="24"/>
        </w:rPr>
        <w:t xml:space="preserve"> </w:t>
      </w:r>
      <w:r>
        <w:rPr>
          <w:szCs w:val="24"/>
        </w:rPr>
        <w:t xml:space="preserve">  I M E</w:t>
      </w:r>
      <w:r w:rsidR="0035482F">
        <w:rPr>
          <w:szCs w:val="24"/>
        </w:rPr>
        <w:t xml:space="preserve"> </w:t>
      </w:r>
      <w:r>
        <w:rPr>
          <w:szCs w:val="24"/>
        </w:rPr>
        <w:t xml:space="preserve">  R E P U B L I K E</w:t>
      </w:r>
      <w:r w:rsidR="0035482F">
        <w:rPr>
          <w:szCs w:val="24"/>
        </w:rPr>
        <w:t xml:space="preserve"> </w:t>
      </w:r>
      <w:r>
        <w:rPr>
          <w:szCs w:val="24"/>
        </w:rPr>
        <w:t xml:space="preserve">  H R V A T S K E</w:t>
      </w:r>
    </w:p>
    <w:p w:rsidRDefault="00AB10FD" w:rsidP="00AB10FD" w:rsidR="00AB10FD" w:rsidRPr="00944678">
      <w:pPr>
        <w:jc w:val="center"/>
      </w:pPr>
      <w:r w:rsidRPr="00944678">
        <w:t>R J E Š E NJ E</w:t>
      </w:r>
    </w:p>
    <w:p w:rsidRDefault="00C072EA" w:rsidP="00C072EA" w:rsidR="00C072EA">
      <w:pPr>
        <w:jc w:val="both"/>
      </w:pPr>
    </w:p>
    <w:p w:rsidRDefault="00ED565A" w:rsidP="00345134" w:rsidR="00345134">
      <w:pPr>
        <w:ind w:firstLine="720"/>
        <w:jc w:val="both"/>
      </w:pPr>
      <w:r w:rsidRPr="00E755F0">
        <w:t xml:space="preserve">TRGOVAČKI SUD U ZAGREBU po sucu Anti Galiću, kao stečajnom sucu, , u stečajnom postupku nad dužnikom </w:t>
      </w:r>
      <w:r w:rsidR="00E64F16">
        <w:t xml:space="preserve">dužnikom </w:t>
      </w:r>
      <w:proofErr w:type="spellStart"/>
      <w:r w:rsidR="00E64F16">
        <w:t>APUS</w:t>
      </w:r>
      <w:proofErr w:type="spellEnd"/>
      <w:r w:rsidR="00E64F16">
        <w:t xml:space="preserve"> ZAŠTITA d.o.o., u stečaju, Zagreb, Oranice </w:t>
      </w:r>
      <w:proofErr w:type="spellStart"/>
      <w:r w:rsidR="00E64F16">
        <w:t>125</w:t>
      </w:r>
      <w:proofErr w:type="spellEnd"/>
      <w:r w:rsidR="00E64F16">
        <w:t xml:space="preserve">., </w:t>
      </w:r>
      <w:proofErr w:type="spellStart"/>
      <w:r w:rsidR="00E64F16">
        <w:t>OIB</w:t>
      </w:r>
      <w:proofErr w:type="spellEnd"/>
      <w:r w:rsidR="00E64F16">
        <w:t xml:space="preserve"> </w:t>
      </w:r>
      <w:proofErr w:type="spellStart"/>
      <w:r w:rsidR="00E64F16">
        <w:t>04849873470</w:t>
      </w:r>
      <w:proofErr w:type="spellEnd"/>
      <w:r w:rsidRPr="00E755F0">
        <w:t xml:space="preserve">, </w:t>
      </w:r>
      <w:r>
        <w:t xml:space="preserve">temeljem članka </w:t>
      </w:r>
      <w:proofErr w:type="spellStart"/>
      <w:r>
        <w:t>203</w:t>
      </w:r>
      <w:proofErr w:type="spellEnd"/>
      <w:r>
        <w:t xml:space="preserve">. </w:t>
      </w:r>
      <w:proofErr w:type="spellStart"/>
      <w:r>
        <w:t>SZ</w:t>
      </w:r>
      <w:proofErr w:type="spellEnd"/>
      <w:r>
        <w:t xml:space="preserve">-a, </w:t>
      </w:r>
      <w:r w:rsidRPr="00E755F0">
        <w:t xml:space="preserve">dana </w:t>
      </w:r>
      <w:proofErr w:type="spellStart"/>
      <w:r w:rsidR="004867DC">
        <w:t>10.travnja</w:t>
      </w:r>
      <w:proofErr w:type="spellEnd"/>
      <w:r>
        <w:t xml:space="preserve"> </w:t>
      </w:r>
      <w:proofErr w:type="spellStart"/>
      <w:r w:rsidRPr="00E755F0">
        <w:t>201</w:t>
      </w:r>
      <w:r>
        <w:t>9</w:t>
      </w:r>
      <w:proofErr w:type="spellEnd"/>
      <w:r>
        <w:t>.</w:t>
      </w:r>
      <w:r w:rsidR="00345134">
        <w:t xml:space="preserve"> </w:t>
      </w:r>
    </w:p>
    <w:p w:rsidRDefault="00A04249" w:rsidP="009648CD" w:rsidR="00A04249" w:rsidRPr="00AB10FD">
      <w:pPr>
        <w:pStyle w:val="Podnaslov"/>
        <w:rPr>
          <w:rFonts w:hAnsi="Times New Roman" w:ascii="Times New Roman"/>
          <w:color w:val="auto"/>
          <w:sz w:val="40"/>
          <w:szCs w:val="40"/>
        </w:rPr>
      </w:pPr>
    </w:p>
    <w:p w:rsidRDefault="00210798" w:rsidP="00210798" w:rsidR="00210798" w:rsidRPr="00AE745D">
      <w:pPr>
        <w:pStyle w:val="Podnaslov"/>
        <w:jc w:val="center"/>
        <w:rPr>
          <w:rFonts w:hAnsi="Times New Roman" w:ascii="Times New Roman"/>
          <w:color w:val="auto"/>
          <w:szCs w:val="24"/>
        </w:rPr>
      </w:pPr>
      <w:r w:rsidRPr="00AE745D">
        <w:rPr>
          <w:rFonts w:hAnsi="Times New Roman" w:ascii="Times New Roman"/>
          <w:color w:val="auto"/>
          <w:szCs w:val="24"/>
        </w:rPr>
        <w:t xml:space="preserve">r i j e š i o   </w:t>
      </w:r>
      <w:r w:rsidR="00785671" w:rsidRPr="00AE745D">
        <w:rPr>
          <w:rFonts w:hAnsi="Times New Roman" w:ascii="Times New Roman"/>
          <w:color w:val="auto"/>
          <w:szCs w:val="24"/>
        </w:rPr>
        <w:t xml:space="preserve"> </w:t>
      </w:r>
      <w:r w:rsidRPr="00AE745D">
        <w:rPr>
          <w:rFonts w:hAnsi="Times New Roman" w:ascii="Times New Roman"/>
          <w:color w:val="auto"/>
          <w:szCs w:val="24"/>
        </w:rPr>
        <w:t>j e</w:t>
      </w:r>
    </w:p>
    <w:p w:rsidRDefault="005D796B" w:rsidR="005D796B" w:rsidRPr="00185749"/>
    <w:p w:rsidRDefault="004867DC" w:rsidP="00944678" w:rsidR="004867DC">
      <w:pPr>
        <w:ind w:firstLine="540"/>
        <w:jc w:val="both"/>
      </w:pPr>
      <w:proofErr w:type="spellStart"/>
      <w:r>
        <w:t>I</w:t>
      </w:r>
      <w:r w:rsidR="00083D4D">
        <w:t>.</w:t>
      </w:r>
      <w:r w:rsidR="00261D2D">
        <w:t>Ob</w:t>
      </w:r>
      <w:r w:rsidR="00B738A6">
        <w:t>ustavlja</w:t>
      </w:r>
      <w:proofErr w:type="spellEnd"/>
      <w:r w:rsidR="00B738A6">
        <w:t xml:space="preserve"> se i zaključuje </w:t>
      </w:r>
      <w:r w:rsidR="00185749" w:rsidRPr="00185749">
        <w:t>stečajni postupak nad dužnikom</w:t>
      </w:r>
      <w:r w:rsidR="00E62F1E">
        <w:t xml:space="preserve"> </w:t>
      </w:r>
      <w:proofErr w:type="spellStart"/>
      <w:r>
        <w:t>APUS</w:t>
      </w:r>
      <w:proofErr w:type="spellEnd"/>
      <w:r>
        <w:t xml:space="preserve"> ZAŠTITA d.o.o., u stečaju, Zagreb, Oranice </w:t>
      </w:r>
      <w:proofErr w:type="spellStart"/>
      <w:r>
        <w:t>125</w:t>
      </w:r>
      <w:proofErr w:type="spellEnd"/>
      <w:r>
        <w:t xml:space="preserve">.,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04849873470</w:t>
      </w:r>
      <w:proofErr w:type="spellEnd"/>
    </w:p>
    <w:p w:rsidRDefault="004867DC" w:rsidP="00944678" w:rsidR="00185749">
      <w:pPr>
        <w:ind w:firstLine="540"/>
        <w:jc w:val="both"/>
      </w:pPr>
      <w:proofErr w:type="spellStart"/>
      <w:r>
        <w:t>II</w:t>
      </w:r>
      <w:r w:rsidR="00F96737">
        <w:t>.</w:t>
      </w:r>
      <w:r w:rsidR="00185749">
        <w:t>Ovo</w:t>
      </w:r>
      <w:proofErr w:type="spellEnd"/>
      <w:r w:rsidR="00185749">
        <w:t xml:space="preserve"> rješenje i osnova zaključenja stečajnog postupka objavit će se </w:t>
      </w:r>
      <w:r w:rsidR="00F44249">
        <w:t>na e-Oglasna ploča suda</w:t>
      </w:r>
      <w:r w:rsidR="00185749">
        <w:t xml:space="preserve">. </w:t>
      </w:r>
    </w:p>
    <w:p w:rsidRDefault="004867DC" w:rsidP="00944678" w:rsidR="00185749">
      <w:pPr>
        <w:ind w:firstLine="540"/>
        <w:jc w:val="both"/>
      </w:pPr>
      <w:proofErr w:type="spellStart"/>
      <w:r>
        <w:t>III</w:t>
      </w:r>
      <w:r w:rsidR="00944678">
        <w:t>.Na</w:t>
      </w:r>
      <w:r w:rsidR="00185749">
        <w:t>kon</w:t>
      </w:r>
      <w:proofErr w:type="spellEnd"/>
      <w:r w:rsidR="00185749">
        <w:t xml:space="preserve"> pravomoćnosti rješenje će se dostaviti sudskom registru ovog suda radi brisanja dužnika iz registra. </w:t>
      </w:r>
    </w:p>
    <w:p w:rsidRDefault="00ED565A" w:rsidP="00944678" w:rsidR="00ED565A">
      <w:pPr>
        <w:ind w:firstLine="540"/>
        <w:jc w:val="both"/>
      </w:pPr>
    </w:p>
    <w:p w:rsidRDefault="005D796B" w:rsidP="00185749" w:rsidR="005D796B"/>
    <w:p w:rsidRDefault="00185749" w:rsidP="00185749" w:rsidR="00185749">
      <w:pPr>
        <w:jc w:val="center"/>
      </w:pPr>
      <w:r>
        <w:t>Obrazloženje</w:t>
      </w:r>
    </w:p>
    <w:p w:rsidRDefault="001653E9" w:rsidP="00185749" w:rsidR="001653E9">
      <w:pPr>
        <w:jc w:val="center"/>
      </w:pPr>
    </w:p>
    <w:p w:rsidRDefault="00B738A6" w:rsidP="00090A16" w:rsidR="001653E9">
      <w:pPr>
        <w:jc w:val="both"/>
      </w:pPr>
      <w:r>
        <w:tab/>
        <w:t>Podneskom od</w:t>
      </w:r>
      <w:r w:rsidR="00F36B80">
        <w:t xml:space="preserve"> </w:t>
      </w:r>
      <w:proofErr w:type="spellStart"/>
      <w:r w:rsidR="00F36B80">
        <w:t>1</w:t>
      </w:r>
      <w:r w:rsidR="004867DC">
        <w:t>2.ožujka</w:t>
      </w:r>
      <w:proofErr w:type="spellEnd"/>
      <w:r w:rsidR="00F36B80">
        <w:t xml:space="preserve"> </w:t>
      </w:r>
      <w:proofErr w:type="spellStart"/>
      <w:r w:rsidR="00F36B80">
        <w:t>201</w:t>
      </w:r>
      <w:r w:rsidR="004867DC">
        <w:t>9</w:t>
      </w:r>
      <w:proofErr w:type="spellEnd"/>
      <w:r w:rsidR="00944678">
        <w:t>.</w:t>
      </w:r>
      <w:r w:rsidR="001653E9">
        <w:t>,</w:t>
      </w:r>
      <w:r w:rsidR="006718CB">
        <w:t xml:space="preserve"> stečajni</w:t>
      </w:r>
      <w:r w:rsidR="00576852">
        <w:t xml:space="preserve"> </w:t>
      </w:r>
      <w:r w:rsidR="006718CB">
        <w:t>je upravitelj</w:t>
      </w:r>
      <w:r w:rsidR="009860C9">
        <w:t xml:space="preserve"> obavijestio stečajnog suca da stečajna masa nije dostatna ni</w:t>
      </w:r>
      <w:r w:rsidR="002E5105">
        <w:t>ti</w:t>
      </w:r>
      <w:r w:rsidR="009860C9">
        <w:t xml:space="preserve"> za pokriće troškova stečajnog postupka, te je predložio da se u smislu</w:t>
      </w:r>
      <w:r w:rsidR="0014666B">
        <w:t xml:space="preserve"> odredbe</w:t>
      </w:r>
      <w:r w:rsidR="009860C9">
        <w:t xml:space="preserve"> čl. </w:t>
      </w:r>
      <w:proofErr w:type="spellStart"/>
      <w:r w:rsidR="009860C9">
        <w:t>203</w:t>
      </w:r>
      <w:proofErr w:type="spellEnd"/>
      <w:r w:rsidR="009860C9">
        <w:t xml:space="preserve">. </w:t>
      </w:r>
      <w:r w:rsidR="00667440">
        <w:t>Stečajnog zakona (</w:t>
      </w:r>
      <w:proofErr w:type="spellStart"/>
      <w:r w:rsidR="00621D8B">
        <w:t>N.N</w:t>
      </w:r>
      <w:proofErr w:type="spellEnd"/>
      <w:r w:rsidR="00621D8B">
        <w:t>.</w:t>
      </w:r>
      <w:r w:rsidR="00667440">
        <w:t xml:space="preserve"> br. </w:t>
      </w:r>
      <w:proofErr w:type="spellStart"/>
      <w:r w:rsidR="00667440">
        <w:t>44</w:t>
      </w:r>
      <w:proofErr w:type="spellEnd"/>
      <w:r w:rsidR="00667440">
        <w:t>/</w:t>
      </w:r>
      <w:proofErr w:type="spellStart"/>
      <w:r w:rsidR="00667440">
        <w:t>96</w:t>
      </w:r>
      <w:proofErr w:type="spellEnd"/>
      <w:r w:rsidR="00667440">
        <w:t xml:space="preserve">., </w:t>
      </w:r>
      <w:proofErr w:type="spellStart"/>
      <w:r w:rsidR="00667440">
        <w:t>29</w:t>
      </w:r>
      <w:proofErr w:type="spellEnd"/>
      <w:r w:rsidR="00667440">
        <w:t>/</w:t>
      </w:r>
      <w:proofErr w:type="spellStart"/>
      <w:r w:rsidR="00667440">
        <w:t>99</w:t>
      </w:r>
      <w:proofErr w:type="spellEnd"/>
      <w:r w:rsidR="00667440">
        <w:t xml:space="preserve">. </w:t>
      </w:r>
      <w:proofErr w:type="spellStart"/>
      <w:r w:rsidR="00667440">
        <w:t>129</w:t>
      </w:r>
      <w:proofErr w:type="spellEnd"/>
      <w:r w:rsidR="00667440">
        <w:t>/</w:t>
      </w:r>
      <w:proofErr w:type="spellStart"/>
      <w:r w:rsidR="00667440">
        <w:t>00</w:t>
      </w:r>
      <w:proofErr w:type="spellEnd"/>
      <w:r w:rsidR="00667440">
        <w:t xml:space="preserve">, </w:t>
      </w:r>
      <w:proofErr w:type="spellStart"/>
      <w:r w:rsidR="00667440">
        <w:t>123</w:t>
      </w:r>
      <w:proofErr w:type="spellEnd"/>
      <w:r w:rsidR="00667440">
        <w:t>/</w:t>
      </w:r>
      <w:proofErr w:type="spellStart"/>
      <w:r w:rsidR="00667440">
        <w:t>03</w:t>
      </w:r>
      <w:proofErr w:type="spellEnd"/>
      <w:r w:rsidR="00667440">
        <w:t xml:space="preserve">, </w:t>
      </w:r>
      <w:proofErr w:type="spellStart"/>
      <w:r w:rsidR="00667440">
        <w:t>82</w:t>
      </w:r>
      <w:proofErr w:type="spellEnd"/>
      <w:r w:rsidR="00667440">
        <w:t>/</w:t>
      </w:r>
      <w:proofErr w:type="spellStart"/>
      <w:r w:rsidR="00667440">
        <w:t>06</w:t>
      </w:r>
      <w:proofErr w:type="spellEnd"/>
      <w:r w:rsidR="009648CD">
        <w:t>,</w:t>
      </w:r>
      <w:r w:rsidR="00667440">
        <w:t xml:space="preserve"> </w:t>
      </w:r>
      <w:proofErr w:type="spellStart"/>
      <w:r w:rsidR="00667440">
        <w:t>116</w:t>
      </w:r>
      <w:proofErr w:type="spellEnd"/>
      <w:r w:rsidR="00667440">
        <w:t>/</w:t>
      </w:r>
      <w:proofErr w:type="spellStart"/>
      <w:r w:rsidR="00667440">
        <w:t>10</w:t>
      </w:r>
      <w:proofErr w:type="spellEnd"/>
      <w:r w:rsidR="00C960A2">
        <w:t>,</w:t>
      </w:r>
      <w:proofErr w:type="spellStart"/>
      <w:r w:rsidR="005E4C65">
        <w:t>25</w:t>
      </w:r>
      <w:proofErr w:type="spellEnd"/>
      <w:r w:rsidR="005E4C65">
        <w:t>/</w:t>
      </w:r>
      <w:proofErr w:type="spellStart"/>
      <w:r w:rsidR="009648CD">
        <w:t>12</w:t>
      </w:r>
      <w:proofErr w:type="spellEnd"/>
      <w:r w:rsidR="00C960A2">
        <w:t xml:space="preserve"> i </w:t>
      </w:r>
      <w:proofErr w:type="spellStart"/>
      <w:r w:rsidR="00C960A2">
        <w:t>133</w:t>
      </w:r>
      <w:proofErr w:type="spellEnd"/>
      <w:r w:rsidR="00C960A2">
        <w:t>/</w:t>
      </w:r>
      <w:proofErr w:type="spellStart"/>
      <w:r w:rsidR="00C960A2">
        <w:t>12</w:t>
      </w:r>
      <w:proofErr w:type="spellEnd"/>
      <w:r w:rsidR="00C960A2">
        <w:t>, d</w:t>
      </w:r>
      <w:r w:rsidR="009648CD">
        <w:t>alje:</w:t>
      </w:r>
      <w:r w:rsidR="00667440">
        <w:t xml:space="preserve"> </w:t>
      </w:r>
      <w:proofErr w:type="spellStart"/>
      <w:r w:rsidR="00667440">
        <w:t>SZ</w:t>
      </w:r>
      <w:proofErr w:type="spellEnd"/>
      <w:r w:rsidR="00667440">
        <w:t>)</w:t>
      </w:r>
      <w:r w:rsidR="00621D8B">
        <w:t xml:space="preserve">, koji Zakon se u ovom postupku primjenjuje temeljem odredbe članka </w:t>
      </w:r>
      <w:proofErr w:type="spellStart"/>
      <w:r w:rsidR="00621D8B">
        <w:t>441</w:t>
      </w:r>
      <w:proofErr w:type="spellEnd"/>
      <w:r w:rsidR="00621D8B">
        <w:t xml:space="preserve">. stavak 1. Stečajnog zakona </w:t>
      </w:r>
      <w:r w:rsidR="009860C9">
        <w:t xml:space="preserve"> </w:t>
      </w:r>
      <w:r w:rsidR="00621D8B">
        <w:t xml:space="preserve">(N.N.br. </w:t>
      </w:r>
      <w:proofErr w:type="spellStart"/>
      <w:r w:rsidR="00621D8B">
        <w:t>71</w:t>
      </w:r>
      <w:proofErr w:type="spellEnd"/>
      <w:r w:rsidR="00621D8B">
        <w:t>/</w:t>
      </w:r>
      <w:proofErr w:type="spellStart"/>
      <w:r w:rsidR="00621D8B">
        <w:t>15</w:t>
      </w:r>
      <w:proofErr w:type="spellEnd"/>
      <w:r w:rsidR="00970F94">
        <w:t xml:space="preserve"> i </w:t>
      </w:r>
      <w:proofErr w:type="spellStart"/>
      <w:r w:rsidR="00970F94">
        <w:t>104</w:t>
      </w:r>
      <w:proofErr w:type="spellEnd"/>
      <w:r w:rsidR="00970F94">
        <w:t>/</w:t>
      </w:r>
      <w:proofErr w:type="spellStart"/>
      <w:r w:rsidR="00970F94">
        <w:t>17</w:t>
      </w:r>
      <w:proofErr w:type="spellEnd"/>
      <w:r w:rsidR="00621D8B">
        <w:t xml:space="preserve">) </w:t>
      </w:r>
      <w:r w:rsidR="009860C9">
        <w:t>stečajni postupak</w:t>
      </w:r>
      <w:r w:rsidR="002E496D">
        <w:t xml:space="preserve"> nad dužnikom </w:t>
      </w:r>
      <w:r w:rsidR="009860C9">
        <w:t xml:space="preserve">obustavi i zaključi. </w:t>
      </w:r>
    </w:p>
    <w:p w:rsidRDefault="006718CB" w:rsidP="00090A16" w:rsidR="009860C9">
      <w:pPr>
        <w:jc w:val="both"/>
      </w:pPr>
      <w:r>
        <w:t xml:space="preserve"> </w:t>
      </w:r>
      <w:r w:rsidR="002E496D">
        <w:tab/>
        <w:t>Rješenjem</w:t>
      </w:r>
      <w:r w:rsidR="002E5105">
        <w:t xml:space="preserve"> stečajnog</w:t>
      </w:r>
      <w:r w:rsidR="009860C9">
        <w:t xml:space="preserve"> </w:t>
      </w:r>
      <w:r w:rsidR="002E5105">
        <w:t>s</w:t>
      </w:r>
      <w:r w:rsidR="00B738A6">
        <w:t xml:space="preserve">uca od </w:t>
      </w:r>
      <w:proofErr w:type="spellStart"/>
      <w:r w:rsidR="003D2C7B">
        <w:t>18.ožujka</w:t>
      </w:r>
      <w:proofErr w:type="spellEnd"/>
      <w:r w:rsidR="003D2C7B">
        <w:t xml:space="preserve"> </w:t>
      </w:r>
      <w:proofErr w:type="spellStart"/>
      <w:r w:rsidR="00F36B80" w:rsidRPr="00E755F0">
        <w:t>201</w:t>
      </w:r>
      <w:r w:rsidR="00F36B80">
        <w:t>8</w:t>
      </w:r>
      <w:proofErr w:type="spellEnd"/>
      <w:r w:rsidR="00F36B80" w:rsidRPr="00E755F0">
        <w:t>.</w:t>
      </w:r>
      <w:r w:rsidR="009860C9">
        <w:t xml:space="preserve"> sazvana je skupština vjerovnika na koju su objavom poziva </w:t>
      </w:r>
      <w:r w:rsidR="002C56C0">
        <w:t>na e-oglasnoj ploči suda dan</w:t>
      </w:r>
      <w:r w:rsidR="002B0097">
        <w:t xml:space="preserve">om donošenja rješenja </w:t>
      </w:r>
      <w:r w:rsidR="002C56C0">
        <w:t xml:space="preserve"> </w:t>
      </w:r>
      <w:r w:rsidR="009860C9">
        <w:t>pozvani stečajni vjerovnici, vjerovnici stečajne mase,</w:t>
      </w:r>
      <w:r w:rsidR="002E5105">
        <w:t xml:space="preserve"> </w:t>
      </w:r>
      <w:r w:rsidR="009860C9">
        <w:t>te stečajni upravitelj</w:t>
      </w:r>
      <w:r w:rsidR="002E5105">
        <w:t>,</w:t>
      </w:r>
      <w:r w:rsidR="009860C9">
        <w:t xml:space="preserve"> a radi pribave mišljenja u pogledu obustave stečajnog postupka. </w:t>
      </w:r>
    </w:p>
    <w:p w:rsidRDefault="005C3897" w:rsidP="006E0B56" w:rsidR="006E0B56">
      <w:pPr>
        <w:ind w:firstLine="720"/>
        <w:jc w:val="both"/>
      </w:pPr>
      <w:r>
        <w:t>Na</w:t>
      </w:r>
      <w:r w:rsidR="00261D2D">
        <w:t xml:space="preserve"> </w:t>
      </w:r>
      <w:proofErr w:type="spellStart"/>
      <w:r w:rsidR="00261D2D">
        <w:t>skuštini</w:t>
      </w:r>
      <w:proofErr w:type="spellEnd"/>
      <w:r w:rsidR="00261D2D">
        <w:t xml:space="preserve"> vjerovnika </w:t>
      </w:r>
      <w:r>
        <w:t>održano</w:t>
      </w:r>
      <w:r w:rsidR="00261D2D">
        <w:t>j</w:t>
      </w:r>
      <w:r>
        <w:t xml:space="preserve"> dana </w:t>
      </w:r>
      <w:proofErr w:type="spellStart"/>
      <w:r w:rsidR="003D2C7B">
        <w:t>10.travnja</w:t>
      </w:r>
      <w:proofErr w:type="spellEnd"/>
      <w:r w:rsidR="00944678">
        <w:t xml:space="preserve"> </w:t>
      </w:r>
      <w:proofErr w:type="spellStart"/>
      <w:r w:rsidR="00944678">
        <w:t>201</w:t>
      </w:r>
      <w:r w:rsidR="003D2C7B">
        <w:t>9</w:t>
      </w:r>
      <w:proofErr w:type="spellEnd"/>
      <w:r w:rsidR="00944678">
        <w:t>.</w:t>
      </w:r>
      <w:r w:rsidR="009860C9">
        <w:t xml:space="preserve"> stečajni j</w:t>
      </w:r>
      <w:r w:rsidR="002E5105">
        <w:t>e upravitelj</w:t>
      </w:r>
      <w:r w:rsidR="009860C9">
        <w:t xml:space="preserve"> </w:t>
      </w:r>
      <w:r w:rsidR="002E5105">
        <w:t>i</w:t>
      </w:r>
      <w:r w:rsidR="009860C9">
        <w:t xml:space="preserve">zjavio </w:t>
      </w:r>
      <w:r w:rsidR="00DD1184">
        <w:t xml:space="preserve">kako </w:t>
      </w:r>
      <w:r w:rsidR="002C56C0">
        <w:t xml:space="preserve">za </w:t>
      </w:r>
      <w:r w:rsidR="00AB10FD">
        <w:t xml:space="preserve">namirenje troškova postupka treba pozvati vjerovnike na </w:t>
      </w:r>
      <w:proofErr w:type="spellStart"/>
      <w:r w:rsidR="00AB10FD">
        <w:t>platež</w:t>
      </w:r>
      <w:proofErr w:type="spellEnd"/>
      <w:r w:rsidR="00AB10FD">
        <w:t xml:space="preserve"> </w:t>
      </w:r>
      <w:proofErr w:type="spellStart"/>
      <w:r w:rsidR="00CA7D6A">
        <w:t>nedostajećeg</w:t>
      </w:r>
      <w:proofErr w:type="spellEnd"/>
      <w:r w:rsidR="00CA7D6A">
        <w:t xml:space="preserve"> </w:t>
      </w:r>
      <w:r w:rsidR="00AB10FD">
        <w:t xml:space="preserve">iznosa od </w:t>
      </w:r>
      <w:proofErr w:type="spellStart"/>
      <w:r w:rsidR="00F40ACD">
        <w:t>2</w:t>
      </w:r>
      <w:r w:rsidR="003D2C7B">
        <w:t>.500</w:t>
      </w:r>
      <w:proofErr w:type="spellEnd"/>
      <w:r w:rsidR="003D2C7B">
        <w:t>,</w:t>
      </w:r>
      <w:proofErr w:type="spellStart"/>
      <w:r w:rsidR="003D2C7B">
        <w:t>00</w:t>
      </w:r>
      <w:proofErr w:type="spellEnd"/>
      <w:r w:rsidR="00F40ACD">
        <w:t xml:space="preserve"> </w:t>
      </w:r>
      <w:r w:rsidR="00236C7B">
        <w:t>kn.</w:t>
      </w:r>
    </w:p>
    <w:p w:rsidRDefault="00A75B61" w:rsidP="00090A16" w:rsidR="005141D1">
      <w:pPr>
        <w:jc w:val="both"/>
      </w:pPr>
      <w:r>
        <w:tab/>
        <w:t>Nije bilo vjerovnika koji su se protivi obustavio i zaključenju stečajnog postupka</w:t>
      </w:r>
      <w:r w:rsidR="00CA133E">
        <w:t xml:space="preserve"> nad dužnikom</w:t>
      </w:r>
      <w:r>
        <w:t>.</w:t>
      </w:r>
    </w:p>
    <w:p w:rsidRDefault="00A75B61" w:rsidP="00090A16" w:rsidR="00A75B61">
      <w:pPr>
        <w:jc w:val="both"/>
      </w:pPr>
    </w:p>
    <w:p w:rsidRDefault="00C960A2" w:rsidP="00090A16" w:rsidR="009860C9">
      <w:pPr>
        <w:jc w:val="both"/>
      </w:pPr>
      <w:r>
        <w:tab/>
      </w:r>
      <w:r w:rsidR="009860C9">
        <w:t>Prema odredbi čl</w:t>
      </w:r>
      <w:r w:rsidR="00981F9B">
        <w:t>anku</w:t>
      </w:r>
      <w:r w:rsidR="009860C9">
        <w:t xml:space="preserve"> </w:t>
      </w:r>
      <w:proofErr w:type="spellStart"/>
      <w:smartTag w:element="metricconverter" w:uri="urn:schemas-microsoft-com:office:smarttags">
        <w:smartTagPr>
          <w:attr w:val="203. st" w:name="ProductID"/>
        </w:smartTagPr>
        <w:r w:rsidR="009860C9">
          <w:t>203</w:t>
        </w:r>
        <w:proofErr w:type="spellEnd"/>
        <w:r w:rsidR="009860C9">
          <w:t>. st</w:t>
        </w:r>
        <w:r w:rsidR="00981F9B">
          <w:t xml:space="preserve">avak </w:t>
        </w:r>
      </w:smartTag>
      <w:r w:rsidR="009860C9">
        <w:t xml:space="preserve"> 1. </w:t>
      </w:r>
      <w:proofErr w:type="spellStart"/>
      <w:r w:rsidR="009860C9">
        <w:t>SZ</w:t>
      </w:r>
      <w:proofErr w:type="spellEnd"/>
      <w:r w:rsidR="009860C9">
        <w:t xml:space="preserve">-a </w:t>
      </w:r>
      <w:r w:rsidR="002E5105">
        <w:t>ako se nakon otvaranja stečajnog p</w:t>
      </w:r>
      <w:r w:rsidR="009860C9">
        <w:t>ostupka</w:t>
      </w:r>
      <w:r w:rsidR="002E5105">
        <w:t xml:space="preserve"> pokaže da stečajna</w:t>
      </w:r>
      <w:r w:rsidR="009860C9">
        <w:t xml:space="preserve"> </w:t>
      </w:r>
      <w:r w:rsidR="002E5105">
        <w:t>m</w:t>
      </w:r>
      <w:r w:rsidR="009860C9">
        <w:t>asa nije dostatna niti za pokriće</w:t>
      </w:r>
      <w:r w:rsidR="002E5105">
        <w:t xml:space="preserve"> troškova stečajnog</w:t>
      </w:r>
      <w:r w:rsidR="009860C9">
        <w:t xml:space="preserve"> </w:t>
      </w:r>
      <w:r w:rsidR="002E5105">
        <w:t>p</w:t>
      </w:r>
      <w:r w:rsidR="009860C9">
        <w:t xml:space="preserve">ostupka, stečajni </w:t>
      </w:r>
      <w:r w:rsidR="009860C9">
        <w:lastRenderedPageBreak/>
        <w:t>sudac će obustaviti i zaključiti stečajni postupak, a prema st. 2. istog članka, prije donošenja rješe</w:t>
      </w:r>
      <w:r w:rsidR="002E5105">
        <w:t xml:space="preserve">nja o obustavi i zaključenju stečajnog </w:t>
      </w:r>
      <w:r w:rsidR="009860C9">
        <w:t xml:space="preserve"> </w:t>
      </w:r>
      <w:r w:rsidR="002E5105">
        <w:t>p</w:t>
      </w:r>
      <w:r w:rsidR="009860C9">
        <w:t xml:space="preserve">ostupka, stečajni će sudac pribaviti mišljenje </w:t>
      </w:r>
      <w:r w:rsidR="002E5105">
        <w:t>v</w:t>
      </w:r>
      <w:r w:rsidR="009860C9">
        <w:t>jerovnika stečajne mase, stečajnog upra</w:t>
      </w:r>
      <w:r w:rsidR="0000257B">
        <w:t>vitelja i skupštine vjerovnika</w:t>
      </w:r>
      <w:r w:rsidR="00981F9B">
        <w:t xml:space="preserve">. Stečajni postupak </w:t>
      </w:r>
      <w:r w:rsidR="0000257B">
        <w:t>se neće obustaviti i zaključiti ako vjerovnici koji su se protivili obustavi postupka solidarno predujme dostatan iznos novca za pokriće troškova postupka, u roku kojim za to stečajni sudac odredi rješenjem</w:t>
      </w:r>
      <w:r w:rsidR="00981F9B">
        <w:t xml:space="preserve"> </w:t>
      </w:r>
      <w:r w:rsidR="00FE50F2">
        <w:t>(</w:t>
      </w:r>
      <w:r w:rsidR="00A75B61">
        <w:t>č</w:t>
      </w:r>
      <w:r w:rsidR="00981F9B">
        <w:t xml:space="preserve">lanak </w:t>
      </w:r>
      <w:proofErr w:type="spellStart"/>
      <w:r w:rsidR="00981F9B">
        <w:t>203</w:t>
      </w:r>
      <w:proofErr w:type="spellEnd"/>
      <w:r w:rsidR="00981F9B">
        <w:t xml:space="preserve">. stavak 3. </w:t>
      </w:r>
      <w:proofErr w:type="spellStart"/>
      <w:r w:rsidR="00981F9B">
        <w:t>SZ</w:t>
      </w:r>
      <w:proofErr w:type="spellEnd"/>
      <w:r w:rsidR="00981F9B">
        <w:t>-a)</w:t>
      </w:r>
      <w:r w:rsidR="0000257B">
        <w:t>.</w:t>
      </w:r>
    </w:p>
    <w:p w:rsidRDefault="0000257B" w:rsidP="00C960A2" w:rsidR="0000257B">
      <w:pPr>
        <w:pStyle w:val="Tijeloteksta"/>
        <w:tabs>
          <w:tab w:pos="6930" w:val="left"/>
        </w:tabs>
        <w:outlineLvl w:val="0"/>
      </w:pPr>
      <w:r>
        <w:tab/>
      </w:r>
    </w:p>
    <w:p w:rsidRDefault="009860C9" w:rsidP="00090A16" w:rsidR="003C211F">
      <w:pPr>
        <w:ind w:firstLine="708"/>
        <w:jc w:val="both"/>
      </w:pPr>
      <w:r>
        <w:t xml:space="preserve">Slijedom svega naprijed navedenog, a temeljem čl. </w:t>
      </w:r>
      <w:proofErr w:type="spellStart"/>
      <w:smartTag w:element="metricconverter" w:uri="urn:schemas-microsoft-com:office:smarttags">
        <w:smartTagPr>
          <w:attr w:val="203. st" w:name="ProductID"/>
        </w:smartTagPr>
        <w:r>
          <w:t>203</w:t>
        </w:r>
        <w:proofErr w:type="spellEnd"/>
        <w:r>
          <w:t>. st</w:t>
        </w:r>
      </w:smartTag>
      <w:r>
        <w:t xml:space="preserve">. 1. </w:t>
      </w:r>
      <w:r w:rsidR="0000257B">
        <w:t xml:space="preserve">i 3. </w:t>
      </w:r>
      <w:proofErr w:type="spellStart"/>
      <w:r>
        <w:t>SZ</w:t>
      </w:r>
      <w:proofErr w:type="spellEnd"/>
      <w:r>
        <w:t xml:space="preserve">-a, riješeno je kao u izreci. </w:t>
      </w:r>
    </w:p>
    <w:p w:rsidRDefault="006F0127" w:rsidP="00090A16" w:rsidR="006F0127">
      <w:pPr>
        <w:ind w:firstLine="708"/>
        <w:jc w:val="both"/>
      </w:pPr>
    </w:p>
    <w:p w:rsidRDefault="00185749" w:rsidP="00EF0684" w:rsidR="00210798">
      <w:pPr>
        <w:jc w:val="both"/>
      </w:pPr>
      <w:r>
        <w:t xml:space="preserve">   </w:t>
      </w:r>
      <w:r w:rsidR="00EF0684">
        <w:tab/>
      </w:r>
      <w:r w:rsidR="00EF0684">
        <w:tab/>
      </w:r>
      <w:r w:rsidR="00EF0684">
        <w:tab/>
      </w:r>
      <w:r w:rsidR="00EF0684">
        <w:tab/>
      </w:r>
      <w:r w:rsidR="007D0288" w:rsidRPr="00185749">
        <w:t>Zagreb</w:t>
      </w:r>
      <w:r w:rsidR="00256C13" w:rsidRPr="00185749">
        <w:t>,</w:t>
      </w:r>
      <w:r w:rsidR="00981F9B">
        <w:t xml:space="preserve"> </w:t>
      </w:r>
      <w:proofErr w:type="spellStart"/>
      <w:r w:rsidR="0035482F">
        <w:t>10.travnja</w:t>
      </w:r>
      <w:proofErr w:type="spellEnd"/>
      <w:r w:rsidR="00944678">
        <w:t xml:space="preserve"> </w:t>
      </w:r>
      <w:proofErr w:type="spellStart"/>
      <w:r w:rsidR="00944678">
        <w:t>201</w:t>
      </w:r>
      <w:r w:rsidR="00A75B61">
        <w:t>9</w:t>
      </w:r>
      <w:proofErr w:type="spellEnd"/>
      <w:r w:rsidR="00944678">
        <w:t>.</w:t>
      </w:r>
    </w:p>
    <w:p w:rsidRDefault="007D0288" w:rsidP="00E2297D" w:rsidR="00DB3CDE">
      <w:pPr>
        <w:ind w:left="4956"/>
        <w:jc w:val="right"/>
      </w:pPr>
      <w:r w:rsidRPr="00185749">
        <w:tab/>
      </w:r>
      <w:r w:rsidR="002E4BB8" w:rsidRPr="00185749">
        <w:t xml:space="preserve"> </w:t>
      </w:r>
      <w:r w:rsidR="00185749" w:rsidRPr="00185749">
        <w:t xml:space="preserve">  </w:t>
      </w:r>
      <w:r w:rsidR="00D40594">
        <w:t xml:space="preserve">   </w:t>
      </w:r>
      <w:r w:rsidR="001653E9">
        <w:t xml:space="preserve"> </w:t>
      </w:r>
      <w:r w:rsidR="00DB3CDE">
        <w:t>SUDAC:</w:t>
      </w:r>
    </w:p>
    <w:p w:rsidRDefault="001653E9" w:rsidP="009656CF" w:rsidR="00886407">
      <w:pPr>
        <w:ind w:firstLine="708" w:left="4248"/>
        <w:jc w:val="right"/>
      </w:pPr>
      <w:r>
        <w:t xml:space="preserve"> </w:t>
      </w:r>
      <w:r w:rsidR="00256C13" w:rsidRPr="00185749">
        <w:t>Ante Galić</w:t>
      </w:r>
      <w:r w:rsidR="00ED7145">
        <w:t xml:space="preserve"> </w:t>
      </w:r>
      <w:r w:rsidR="009656CF">
        <w:t>v.r.</w:t>
      </w:r>
    </w:p>
    <w:p w:rsidRDefault="00886407" w:rsidP="008D1DD1" w:rsidR="00886407"/>
    <w:p w:rsidRDefault="007D0288" w:rsidP="008D1DD1" w:rsidR="00185749">
      <w:r w:rsidRPr="00185749">
        <w:t>UPUTA</w:t>
      </w:r>
      <w:r w:rsidR="00164CAA" w:rsidRPr="00185749">
        <w:t xml:space="preserve"> O PRAVNOM LIJEKU:</w:t>
      </w:r>
    </w:p>
    <w:p w:rsidRDefault="002A2514" w:rsidP="002A2514" w:rsidR="002A2514">
      <w:pPr>
        <w:jc w:val="both"/>
      </w:pPr>
      <w:r>
        <w:t>Protiv ovog rješenja, nezadovoljna stranka može uložiti žalbu Visokom trgovačkom sudu Rep</w:t>
      </w:r>
      <w:r w:rsidR="008C2399">
        <w:t>ublike Hrvatske u roku od 8 dana</w:t>
      </w:r>
      <w:r>
        <w:t>, a ulaže se putem ovog suda u 2 primjerka.</w:t>
      </w:r>
    </w:p>
    <w:p w:rsidRDefault="00C27790" w:rsidP="002A2514" w:rsidR="00C27790">
      <w:pPr>
        <w:jc w:val="both"/>
      </w:pPr>
    </w:p>
    <w:p w:rsidRDefault="009656CF" w:rsidP="009656CF" w:rsidR="009656CF">
      <w:pPr>
        <w:jc w:val="both"/>
      </w:pPr>
    </w:p>
    <w:p w:rsidRDefault="009656CF" w:rsidP="009656CF" w:rsidR="009656CF">
      <w:pPr>
        <w:ind w:firstLine="708" w:left="354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9656CF" w:rsidP="009656CF" w:rsidR="009656CF">
      <w:pPr>
        <w:ind w:firstLine="708" w:left="4956"/>
        <w:jc w:val="both"/>
      </w:pPr>
      <w:r>
        <w:t>Valentina Delač</w:t>
      </w:r>
    </w:p>
    <w:p w:rsidRDefault="00E2297D" w:rsidR="00E2297D" w:rsidRPr="00886407">
      <w:pPr>
        <w:rPr>
          <w:color w:val="FFFFFF"/>
        </w:rPr>
      </w:pPr>
    </w:p>
    <w:sectPr w:rsidSect="00156821" w:rsidR="00E2297D" w:rsidRPr="00886407">
      <w:headerReference w:type="even" r:id="rId10"/>
      <w:headerReference w:type="default" r:id="rId11"/>
      <w:footerReference w:type="even" r:id="rId12"/>
      <w:headerReference w:type="first" r:id="rId13"/>
      <w:pgSz w:h="16838" w:w="11906"/>
      <w:pgMar w:gutter="0" w:footer="708" w:header="708" w:left="1620" w:bottom="719" w:right="1286" w:top="1417"/>
      <w:pgNumType w:start="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5022" w:rsidR="00CF5022">
      <w:r>
        <w:separator/>
      </w:r>
    </w:p>
  </w:endnote>
  <w:endnote w:id="0" w:type="continuationSeparator">
    <w:p w:rsidRDefault="00CF5022" w:rsidR="00CF50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7DDD" w:rsidP="003100EB" w:rsidR="008B7DD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B7DDD" w:rsidR="008B7DD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5022" w:rsidR="00CF5022">
      <w:r>
        <w:separator/>
      </w:r>
    </w:p>
  </w:footnote>
  <w:footnote w:id="0" w:type="continuationSeparator">
    <w:p w:rsidRDefault="00CF5022" w:rsidR="00CF50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7DDD" w:rsidP="00156821" w:rsidR="008B7D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B7DDD" w:rsidR="008B7DD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7DDD" w:rsidP="003100EB" w:rsidR="008B7D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t>2</w:t>
    </w:r>
  </w:p>
  <w:p w:rsidRDefault="008B7DDD" w:rsidP="00156821" w:rsidR="008B7DDD" w:rsidRPr="00C37D5D">
    <w:pPr>
      <w:pStyle w:val="Tijeloteksta"/>
      <w:tabs>
        <w:tab w:pos="6930" w:val="left"/>
      </w:tabs>
      <w:outlineLvl w:val="0"/>
      <w:rPr>
        <w:szCs w:val="24"/>
      </w:rPr>
    </w:pPr>
    <w:r>
      <w:rPr>
        <w:rStyle w:val="Brojstranice"/>
      </w:rPr>
      <w:tab/>
    </w:r>
    <w:r>
      <w:rPr>
        <w:rStyle w:val="Brojstranice"/>
      </w:rPr>
      <w:tab/>
    </w:r>
    <w:proofErr w:type="spellStart"/>
    <w:r w:rsidRPr="00C37D5D">
      <w:rPr>
        <w:szCs w:val="24"/>
      </w:rPr>
      <w:t>40</w:t>
    </w:r>
    <w:proofErr w:type="spellEnd"/>
    <w:r w:rsidRPr="00C37D5D">
      <w:rPr>
        <w:szCs w:val="24"/>
      </w:rPr>
      <w:t>. St-</w:t>
    </w:r>
    <w:proofErr w:type="spellStart"/>
    <w:r w:rsidR="003D2C7B">
      <w:rPr>
        <w:szCs w:val="24"/>
      </w:rPr>
      <w:t>628</w:t>
    </w:r>
    <w:proofErr w:type="spellEnd"/>
    <w:r w:rsidR="00981F9B">
      <w:rPr>
        <w:szCs w:val="24"/>
      </w:rPr>
      <w:t>/</w:t>
    </w:r>
    <w:proofErr w:type="spellStart"/>
    <w:r w:rsidR="00DD1184">
      <w:rPr>
        <w:szCs w:val="24"/>
      </w:rPr>
      <w:t>1</w:t>
    </w:r>
    <w:r w:rsidR="005141D1">
      <w:rPr>
        <w:szCs w:val="24"/>
      </w:rPr>
      <w:t>5</w:t>
    </w:r>
    <w:proofErr w:type="spellEnd"/>
  </w:p>
  <w:p w:rsidRDefault="008B7DDD" w:rsidP="009648CD" w:rsidR="008B7DDD">
    <w:pPr>
      <w:pStyle w:val="Zaglavlje"/>
      <w:jc w:val="center"/>
    </w:pPr>
    <w:r>
      <w:rPr>
        <w:rStyle w:val="Brojstranice"/>
      </w:rPr>
      <w:tab/>
    </w:r>
    <w:r>
      <w:rPr>
        <w:rStyle w:val="Brojstranice"/>
      </w:rP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7DDD" w:rsidP="00156821" w:rsidR="008B7DDD" w:rsidRPr="00C37D5D">
    <w:pPr>
      <w:pStyle w:val="Tijeloteksta"/>
      <w:tabs>
        <w:tab w:pos="6930" w:val="left"/>
      </w:tabs>
      <w:outlineLvl w:val="0"/>
      <w:rPr>
        <w:szCs w:val="24"/>
      </w:rPr>
    </w:pPr>
    <w:r>
      <w:tab/>
    </w:r>
    <w:r>
      <w:tab/>
    </w:r>
  </w:p>
  <w:p w:rsidRDefault="008B7DDD" w:rsidR="008B7DD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3379A"/>
    <w:multiLevelType w:val="hybridMultilevel"/>
    <w:tmpl w:val="51E40C0A"/>
    <w:lvl w:tplc="F09C3908" w:ilvl="0">
      <w:start w:val="1"/>
      <w:numFmt w:val="decimal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6B42BA7"/>
    <w:multiLevelType w:val="hybridMultilevel"/>
    <w:tmpl w:val="B0DC689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20A926CE"/>
    <w:multiLevelType w:val="hybridMultilevel"/>
    <w:tmpl w:val="A0CC4826"/>
    <w:lvl w:tplc="32788068" w:ilvl="0">
      <w:start w:val="3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3">
    <w:nsid w:val="2B0B06FD"/>
    <w:multiLevelType w:val="hybridMultilevel"/>
    <w:tmpl w:val="85F47D00"/>
    <w:lvl w:tplc="2AFEC2D2" w:ilvl="0">
      <w:start w:val="1"/>
      <w:numFmt w:val="decimal"/>
      <w:lvlText w:val="%1."/>
      <w:lvlJc w:val="left"/>
      <w:pPr>
        <w:tabs>
          <w:tab w:pos="2490" w:val="num"/>
        </w:tabs>
        <w:ind w:hanging="360" w:left="249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4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F86FEC"/>
    <w:multiLevelType w:val="hybridMultilevel"/>
    <w:tmpl w:val="2462431C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54A68CB"/>
    <w:multiLevelType w:val="singleLevel"/>
    <w:tmpl w:val="049AEA1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68C521EE"/>
    <w:multiLevelType w:val="hybridMultilevel"/>
    <w:tmpl w:val="D8F4A352"/>
    <w:lvl w:tplc="2AFEC2D2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6A237EE5"/>
    <w:multiLevelType w:val="hybridMultilevel"/>
    <w:tmpl w:val="C08A240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0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0"/>
  </w:num>
  <w:num w:numId="2">
    <w:abstractNumId w:val="4"/>
  </w:num>
  <w:num w:numId="3">
    <w:abstractNumId w:val="7"/>
  </w:num>
  <w:num w:numId="4">
    <w:abstractNumId w:val="3"/>
  </w:num>
  <w:num w:numId="5">
    <w:abstractNumId w:val="9"/>
  </w:num>
  <w:num w:numId="6">
    <w:abstractNumId w:val="1"/>
  </w:num>
  <w:num w:numId="7">
    <w:abstractNumId w:val="6"/>
  </w:num>
  <w:num w:numId="8">
    <w:abstractNumId w:val="8"/>
  </w:num>
  <w:num w:numId="9">
    <w:abstractNumId w:val="5"/>
  </w:num>
  <w:num w:numId="10">
    <w:abstractNumId w:val="2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0257B"/>
    <w:rsid w:val="00067E08"/>
    <w:rsid w:val="00071C93"/>
    <w:rsid w:val="000731CB"/>
    <w:rsid w:val="00083D4D"/>
    <w:rsid w:val="00090A16"/>
    <w:rsid w:val="000D7315"/>
    <w:rsid w:val="000E7216"/>
    <w:rsid w:val="000F4619"/>
    <w:rsid w:val="00114430"/>
    <w:rsid w:val="00117797"/>
    <w:rsid w:val="001328DA"/>
    <w:rsid w:val="00140DB3"/>
    <w:rsid w:val="0014666B"/>
    <w:rsid w:val="001520F5"/>
    <w:rsid w:val="00156821"/>
    <w:rsid w:val="00164CAA"/>
    <w:rsid w:val="001653E9"/>
    <w:rsid w:val="00171F21"/>
    <w:rsid w:val="00176E87"/>
    <w:rsid w:val="001812AB"/>
    <w:rsid w:val="00183D9A"/>
    <w:rsid w:val="00185749"/>
    <w:rsid w:val="001B111F"/>
    <w:rsid w:val="001C1427"/>
    <w:rsid w:val="00200299"/>
    <w:rsid w:val="00202D39"/>
    <w:rsid w:val="00205B5A"/>
    <w:rsid w:val="00210798"/>
    <w:rsid w:val="00210BEB"/>
    <w:rsid w:val="0021731E"/>
    <w:rsid w:val="002239B6"/>
    <w:rsid w:val="00227C7E"/>
    <w:rsid w:val="00232378"/>
    <w:rsid w:val="00236C7B"/>
    <w:rsid w:val="00236EF6"/>
    <w:rsid w:val="00256C13"/>
    <w:rsid w:val="00261D2D"/>
    <w:rsid w:val="00274457"/>
    <w:rsid w:val="00284B4C"/>
    <w:rsid w:val="00290A56"/>
    <w:rsid w:val="002A2514"/>
    <w:rsid w:val="002A45E9"/>
    <w:rsid w:val="002B0097"/>
    <w:rsid w:val="002C56C0"/>
    <w:rsid w:val="002D3D6D"/>
    <w:rsid w:val="002D6426"/>
    <w:rsid w:val="002E496D"/>
    <w:rsid w:val="002E4BB8"/>
    <w:rsid w:val="002E5105"/>
    <w:rsid w:val="002E60C7"/>
    <w:rsid w:val="002E6D25"/>
    <w:rsid w:val="00305A8A"/>
    <w:rsid w:val="003100EB"/>
    <w:rsid w:val="00311EF6"/>
    <w:rsid w:val="003134F8"/>
    <w:rsid w:val="00345134"/>
    <w:rsid w:val="0035042B"/>
    <w:rsid w:val="0035482F"/>
    <w:rsid w:val="0035627D"/>
    <w:rsid w:val="00367ADE"/>
    <w:rsid w:val="003769A3"/>
    <w:rsid w:val="00394A57"/>
    <w:rsid w:val="00396CD6"/>
    <w:rsid w:val="003C211F"/>
    <w:rsid w:val="003D2C7B"/>
    <w:rsid w:val="003E0158"/>
    <w:rsid w:val="00400F7B"/>
    <w:rsid w:val="004020FE"/>
    <w:rsid w:val="00402234"/>
    <w:rsid w:val="0040344D"/>
    <w:rsid w:val="00410D2F"/>
    <w:rsid w:val="00413795"/>
    <w:rsid w:val="00422F99"/>
    <w:rsid w:val="00442966"/>
    <w:rsid w:val="004621B2"/>
    <w:rsid w:val="00470E38"/>
    <w:rsid w:val="0048072A"/>
    <w:rsid w:val="00485CAB"/>
    <w:rsid w:val="004860FB"/>
    <w:rsid w:val="004867DC"/>
    <w:rsid w:val="004910ED"/>
    <w:rsid w:val="004972CE"/>
    <w:rsid w:val="004A0E6B"/>
    <w:rsid w:val="004A1671"/>
    <w:rsid w:val="004A6EBF"/>
    <w:rsid w:val="004C1181"/>
    <w:rsid w:val="004C6EB9"/>
    <w:rsid w:val="004D06C1"/>
    <w:rsid w:val="004E1F27"/>
    <w:rsid w:val="004E3E56"/>
    <w:rsid w:val="004E7CDB"/>
    <w:rsid w:val="005012E6"/>
    <w:rsid w:val="005025D1"/>
    <w:rsid w:val="00504D66"/>
    <w:rsid w:val="005141D1"/>
    <w:rsid w:val="00520904"/>
    <w:rsid w:val="0053642B"/>
    <w:rsid w:val="005435DC"/>
    <w:rsid w:val="00552E7D"/>
    <w:rsid w:val="00576852"/>
    <w:rsid w:val="0058132F"/>
    <w:rsid w:val="005915AC"/>
    <w:rsid w:val="00596418"/>
    <w:rsid w:val="005A395A"/>
    <w:rsid w:val="005C1436"/>
    <w:rsid w:val="005C1ECB"/>
    <w:rsid w:val="005C3897"/>
    <w:rsid w:val="005C75AF"/>
    <w:rsid w:val="005D796B"/>
    <w:rsid w:val="005E4C65"/>
    <w:rsid w:val="005F4124"/>
    <w:rsid w:val="005F419B"/>
    <w:rsid w:val="00621D8B"/>
    <w:rsid w:val="00636780"/>
    <w:rsid w:val="006604A3"/>
    <w:rsid w:val="00667440"/>
    <w:rsid w:val="006718CB"/>
    <w:rsid w:val="00685C0C"/>
    <w:rsid w:val="006B14CA"/>
    <w:rsid w:val="006C1019"/>
    <w:rsid w:val="006C1E0C"/>
    <w:rsid w:val="006D1D22"/>
    <w:rsid w:val="006D4DB2"/>
    <w:rsid w:val="006E0B56"/>
    <w:rsid w:val="006F0127"/>
    <w:rsid w:val="00700C8E"/>
    <w:rsid w:val="00717426"/>
    <w:rsid w:val="00720025"/>
    <w:rsid w:val="0074649C"/>
    <w:rsid w:val="00785671"/>
    <w:rsid w:val="007B09C8"/>
    <w:rsid w:val="007B19DF"/>
    <w:rsid w:val="007B1FF3"/>
    <w:rsid w:val="007D0288"/>
    <w:rsid w:val="007D1D24"/>
    <w:rsid w:val="007D4DB5"/>
    <w:rsid w:val="007E2E07"/>
    <w:rsid w:val="007F0091"/>
    <w:rsid w:val="008558F8"/>
    <w:rsid w:val="00863AA6"/>
    <w:rsid w:val="00886407"/>
    <w:rsid w:val="00891ABE"/>
    <w:rsid w:val="00894463"/>
    <w:rsid w:val="00894B37"/>
    <w:rsid w:val="00896AE7"/>
    <w:rsid w:val="008A605A"/>
    <w:rsid w:val="008B7DDD"/>
    <w:rsid w:val="008C2399"/>
    <w:rsid w:val="008D1DD1"/>
    <w:rsid w:val="008E0716"/>
    <w:rsid w:val="008E39C0"/>
    <w:rsid w:val="008E5B8B"/>
    <w:rsid w:val="008F4675"/>
    <w:rsid w:val="00907659"/>
    <w:rsid w:val="00913B17"/>
    <w:rsid w:val="00922E20"/>
    <w:rsid w:val="0093722D"/>
    <w:rsid w:val="00942D12"/>
    <w:rsid w:val="00944678"/>
    <w:rsid w:val="00961ED9"/>
    <w:rsid w:val="009648CD"/>
    <w:rsid w:val="009656CF"/>
    <w:rsid w:val="00970F94"/>
    <w:rsid w:val="00981F9B"/>
    <w:rsid w:val="0098255F"/>
    <w:rsid w:val="009860C9"/>
    <w:rsid w:val="009B09AE"/>
    <w:rsid w:val="009B0E41"/>
    <w:rsid w:val="009B0FE7"/>
    <w:rsid w:val="009C59D3"/>
    <w:rsid w:val="009C5FCB"/>
    <w:rsid w:val="009E01AE"/>
    <w:rsid w:val="00A03A75"/>
    <w:rsid w:val="00A04249"/>
    <w:rsid w:val="00A26387"/>
    <w:rsid w:val="00A34848"/>
    <w:rsid w:val="00A40CEC"/>
    <w:rsid w:val="00A64DEC"/>
    <w:rsid w:val="00A75B61"/>
    <w:rsid w:val="00A9700F"/>
    <w:rsid w:val="00AA0673"/>
    <w:rsid w:val="00AB10FD"/>
    <w:rsid w:val="00AD3291"/>
    <w:rsid w:val="00AD34AA"/>
    <w:rsid w:val="00AE745D"/>
    <w:rsid w:val="00AF5859"/>
    <w:rsid w:val="00B142E9"/>
    <w:rsid w:val="00B25B9D"/>
    <w:rsid w:val="00B3392D"/>
    <w:rsid w:val="00B514BD"/>
    <w:rsid w:val="00B738A6"/>
    <w:rsid w:val="00B81DBA"/>
    <w:rsid w:val="00B85724"/>
    <w:rsid w:val="00B91C97"/>
    <w:rsid w:val="00BC2318"/>
    <w:rsid w:val="00BE1108"/>
    <w:rsid w:val="00BE7B0E"/>
    <w:rsid w:val="00C0114F"/>
    <w:rsid w:val="00C072EA"/>
    <w:rsid w:val="00C159BD"/>
    <w:rsid w:val="00C17BD8"/>
    <w:rsid w:val="00C22F3B"/>
    <w:rsid w:val="00C27790"/>
    <w:rsid w:val="00C27E89"/>
    <w:rsid w:val="00C34DF3"/>
    <w:rsid w:val="00C42366"/>
    <w:rsid w:val="00C54AF7"/>
    <w:rsid w:val="00C81796"/>
    <w:rsid w:val="00C86424"/>
    <w:rsid w:val="00C960A2"/>
    <w:rsid w:val="00CA133E"/>
    <w:rsid w:val="00CA7D6A"/>
    <w:rsid w:val="00CB2BE2"/>
    <w:rsid w:val="00CB574D"/>
    <w:rsid w:val="00CC70C1"/>
    <w:rsid w:val="00CD2763"/>
    <w:rsid w:val="00CD3998"/>
    <w:rsid w:val="00CF5022"/>
    <w:rsid w:val="00D234F9"/>
    <w:rsid w:val="00D26C29"/>
    <w:rsid w:val="00D40594"/>
    <w:rsid w:val="00D448BE"/>
    <w:rsid w:val="00D563AE"/>
    <w:rsid w:val="00D71081"/>
    <w:rsid w:val="00D74D09"/>
    <w:rsid w:val="00D8197E"/>
    <w:rsid w:val="00D86011"/>
    <w:rsid w:val="00DA390E"/>
    <w:rsid w:val="00DA478C"/>
    <w:rsid w:val="00DA4C49"/>
    <w:rsid w:val="00DB3CDE"/>
    <w:rsid w:val="00DB5E91"/>
    <w:rsid w:val="00DC099E"/>
    <w:rsid w:val="00DC2BF3"/>
    <w:rsid w:val="00DD1184"/>
    <w:rsid w:val="00DE0680"/>
    <w:rsid w:val="00DE525C"/>
    <w:rsid w:val="00DE7775"/>
    <w:rsid w:val="00DF1070"/>
    <w:rsid w:val="00DF20D5"/>
    <w:rsid w:val="00E02FCE"/>
    <w:rsid w:val="00E2297D"/>
    <w:rsid w:val="00E62F1E"/>
    <w:rsid w:val="00E64F16"/>
    <w:rsid w:val="00EC29FF"/>
    <w:rsid w:val="00ED565A"/>
    <w:rsid w:val="00ED7145"/>
    <w:rsid w:val="00ED7B5D"/>
    <w:rsid w:val="00EF0684"/>
    <w:rsid w:val="00F02885"/>
    <w:rsid w:val="00F16487"/>
    <w:rsid w:val="00F22439"/>
    <w:rsid w:val="00F23C83"/>
    <w:rsid w:val="00F36B80"/>
    <w:rsid w:val="00F40ACD"/>
    <w:rsid w:val="00F44249"/>
    <w:rsid w:val="00F53142"/>
    <w:rsid w:val="00F96737"/>
    <w:rsid w:val="00FB7FE1"/>
    <w:rsid w:val="00FD62E3"/>
    <w:rsid w:val="00FD7E5C"/>
    <w:rsid w:val="00FE3ACD"/>
    <w:rsid w:val="00FE46B3"/>
    <w:rsid w:val="00FE50F2"/>
    <w:rsid w:val="00FE5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5D796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6B14C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B14CA"/>
  </w:style>
  <w:style w:styleId="Podnoje" w:type="paragraph">
    <w:name w:val="footer"/>
    <w:basedOn w:val="Normal"/>
    <w:rsid w:val="006B14CA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9648CD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5E4C6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56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56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56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56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56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5D796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6B14C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B14CA"/>
  </w:style>
  <w:style w:styleId="Podnoje" w:type="paragraph">
    <w:name w:val="footer"/>
    <w:basedOn w:val="Normal"/>
    <w:rsid w:val="006B14CA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9648CD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5E4C6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56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56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56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56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56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5611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98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2019.</izvorni_sadrzaj>
    <derivirana_varijabla naziv="DomainObject.DatumDonosenjaOdluke_1">10.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</izvorni_sadrzaj>
    <derivirana_varijabla naziv="DomainObject.Predmet.Broj_1">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St-628/2015</izvorni_sadrzaj>
    <derivirana_varijabla naziv="DomainObject.Predmet.OznakaBroj_1">St-628/2015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APUS ZAŠTITA d.o.o.</izvorni_sadrzaj>
    <derivirana_varijabla naziv="DomainObject.Predmet.ProtustrankaFormated_1">  APUS ZAŠTITA d.o.o.</derivirana_varijabla>
  </DomainObject.Predmet.ProtustrankaFormated>
  <DomainObject.Predmet.ProtustrankaFormatedOIB>
    <izvorni_sadrzaj>  APUS ZAŠTITA d.o.o., OIB 04849873470</izvorni_sadrzaj>
    <derivirana_varijabla naziv="DomainObject.Predmet.ProtustrankaFormatedOIB_1">  APUS ZAŠTITA d.o.o., OIB 04849873470</derivirana_varijabla>
  </DomainObject.Predmet.ProtustrankaFormatedOIB>
  <DomainObject.Predmet.ProtustrankaFormatedWithAdress>
    <izvorni_sadrzaj> APUS ZAŠTITA d.o.o., Oranice 125, 10000 Zagreb</izvorni_sadrzaj>
    <derivirana_varijabla naziv="DomainObject.Predmet.ProtustrankaFormatedWithAdress_1"> APUS ZAŠTITA d.o.o., Oranice 125, 10000 Zagreb</derivirana_varijabla>
  </DomainObject.Predmet.ProtustrankaFormatedWithAdress>
  <DomainObject.Predmet.ProtustrankaFormatedWithAdressOIB>
    <izvorni_sadrzaj> APUS ZAŠTITA d.o.o., OIB 04849873470, Oranice 125, 10000 Zagreb</izvorni_sadrzaj>
    <derivirana_varijabla naziv="DomainObject.Predmet.ProtustrankaFormatedWithAdressOIB_1"> APUS ZAŠTITA d.o.o., OIB 04849873470, Oranice 125, 10000 Zagreb</derivirana_varijabla>
  </DomainObject.Predmet.ProtustrankaFormatedWithAdressOIB>
  <DomainObject.Predmet.ProtustrankaWithAdress>
    <izvorni_sadrzaj>APUS ZAŠTITA d.o.o. Oranice 125, 10000 Zagreb</izvorni_sadrzaj>
    <derivirana_varijabla naziv="DomainObject.Predmet.ProtustrankaWithAdress_1">APUS ZAŠTITA d.o.o. Oranice 125, 10000 Zagreb</derivirana_varijabla>
  </DomainObject.Predmet.ProtustrankaWithAdress>
  <DomainObject.Predmet.ProtustrankaWithAdressOIB>
    <izvorni_sadrzaj>APUS ZAŠTITA d.o.o., OIB 04849873470, Oranice 125, 10000 Zagreb</izvorni_sadrzaj>
    <derivirana_varijabla naziv="DomainObject.Predmet.ProtustrankaWithAdressOIB_1">APUS ZAŠTITA d.o.o., OIB 04849873470, Oranice 125, 10000 Zagreb</derivirana_varijabla>
  </DomainObject.Predmet.ProtustrankaWithAdressOIB>
  <DomainObject.Predmet.ProtustrankaNazivFormated>
    <izvorni_sadrzaj>APUS ZAŠTITA d.o.o.</izvorni_sadrzaj>
    <derivirana_varijabla naziv="DomainObject.Predmet.ProtustrankaNazivFormated_1">APUS ZAŠTITA d.o.o.</derivirana_varijabla>
  </DomainObject.Predmet.ProtustrankaNazivFormated>
  <DomainObject.Predmet.ProtustrankaNazivFormatedOIB>
    <izvorni_sadrzaj>APUS ZAŠTITA d.o.o., OIB 04849873470</izvorni_sadrzaj>
    <derivirana_varijabla naziv="DomainObject.Predmet.ProtustrankaNazivFormatedOIB_1">APUS ZAŠTITA d.o.o., OIB 04849873470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Goran Mitrović; Zoran Peša</izvorni_sadrzaj>
    <derivirana_varijabla naziv="DomainObject.Predmet.StrankaFormated_1">  Goran Mitrović; Zoran Peša</derivirana_varijabla>
  </DomainObject.Predmet.StrankaFormated>
  <DomainObject.Predmet.StrankaFormatedOIB>
    <izvorni_sadrzaj>  Goran Mitrović, OIB 64811238752; Zoran Peša, OIB 48869456918</izvorni_sadrzaj>
    <derivirana_varijabla naziv="DomainObject.Predmet.StrankaFormatedOIB_1">  Goran Mitrović, OIB 64811238752; Zoran Peša, OIB 48869456918</derivirana_varijabla>
  </DomainObject.Predmet.StrankaFormatedOIB>
  <DomainObject.Predmet.StrankaFormatedWithAdress>
    <izvorni_sadrzaj> Goran Mitrović, Starogradska 37, 10412 Lukavec; Zoran Peša, Livadarski Put 1, 10000 Zagreb</izvorni_sadrzaj>
    <derivirana_varijabla naziv="DomainObject.Predmet.StrankaFormatedWithAdress_1"> Goran Mitrović, Starogradska 37, 10412 Lukavec; Zoran Peša, Livadarski Put 1, 10000 Zagreb</derivirana_varijabla>
  </DomainObject.Predmet.StrankaFormatedWithAdress>
  <DomainObject.Predmet.StrankaFormatedWithAdressOIB>
    <izvorni_sadrzaj> Goran Mitrović, OIB 64811238752, Starogradska 37, 10412 Lukavec; Zoran Peša, OIB 48869456918, Livadarski Put 1, 10000 Zagreb</izvorni_sadrzaj>
    <derivirana_varijabla naziv="DomainObject.Predmet.StrankaFormatedWithAdressOIB_1"> Goran Mitrović, OIB 64811238752, Starogradska 37, 10412 Lukavec; Zoran Peša, OIB 48869456918, Livadarski Put 1, 10000 Zagreb</derivirana_varijabla>
  </DomainObject.Predmet.StrankaFormatedWithAdressOIB>
  <DomainObject.Predmet.StrankaWithAdress>
    <izvorni_sadrzaj>Goran Mitrović Starogradska 37,10412 Lukavec,Zoran Peša Livadarski Put 1,10000 Zagreb</izvorni_sadrzaj>
    <derivirana_varijabla naziv="DomainObject.Predmet.StrankaWithAdress_1">Goran Mitrović Starogradska 37,10412 Lukavec,Zoran Peša Livadarski Put 1,10000 Zagreb</derivirana_varijabla>
  </DomainObject.Predmet.StrankaWithAdress>
  <DomainObject.Predmet.StrankaWithAdressOIB>
    <izvorni_sadrzaj>Goran Mitrović, OIB 64811238752, Starogradska 37,10412 Lukavec,Zoran Peša, OIB 48869456918, Livadarski Put 1,10000 Zagreb</izvorni_sadrzaj>
    <derivirana_varijabla naziv="DomainObject.Predmet.StrankaWithAdressOIB_1">Goran Mitrović, OIB 64811238752, Starogradska 37,10412 Lukavec,Zoran Peša, OIB 48869456918, Livadarski Put 1,10000 Zagreb</derivirana_varijabla>
  </DomainObject.Predmet.StrankaWithAdressOIB>
  <DomainObject.Predmet.StrankaNazivFormated>
    <izvorni_sadrzaj>Goran Mitrović,Zoran Peša</izvorni_sadrzaj>
    <derivirana_varijabla naziv="DomainObject.Predmet.StrankaNazivFormated_1">Goran Mitrović,Zoran Peša</derivirana_varijabla>
  </DomainObject.Predmet.StrankaNazivFormated>
  <DomainObject.Predmet.StrankaNazivFormatedOIB>
    <izvorni_sadrzaj>Goran Mitrović, OIB 64811238752,Zoran Peša, OIB 48869456918</izvorni_sadrzaj>
    <derivirana_varijabla naziv="DomainObject.Predmet.StrankaNazivFormatedOIB_1">Goran Mitrović, OIB 64811238752,Zoran Peša, OIB 48869456918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Goran Mitrović</item>
      <item>Zoran Peša</item>
    </izvorni_sadrzaj>
    <derivirana_varijabla naziv="DomainObject.Predmet.StrankaListFormated_1">
      <item>Goran Mitrović</item>
      <item>Zoran Peša</item>
    </derivirana_varijabla>
  </DomainObject.Predmet.StrankaListFormated>
  <DomainObject.Predmet.StrankaListFormatedOIB>
    <izvorni_sadrzaj>
      <item>Goran Mitrović, OIB 64811238752</item>
      <item>Zoran Peša, OIB 48869456918</item>
    </izvorni_sadrzaj>
    <derivirana_varijabla naziv="DomainObject.Predmet.StrankaListFormatedOIB_1">
      <item>Goran Mitrović, OIB 64811238752</item>
      <item>Zoran Peša, OIB 48869456918</item>
    </derivirana_varijabla>
  </DomainObject.Predmet.StrankaListFormatedOIB>
  <DomainObject.Predmet.StrankaListFormatedWithAdress>
    <izvorni_sadrzaj>
      <item>Goran Mitrović, Starogradska 37, 10412 Lukavec</item>
      <item>Zoran Peša, Livadarski Put 1, 10000 Zagreb</item>
    </izvorni_sadrzaj>
    <derivirana_varijabla naziv="DomainObject.Predmet.StrankaListFormatedWithAdress_1">
      <item>Goran Mitrović, Starogradska 37, 10412 Lukavec</item>
      <item>Zoran Peša, Livadarski Put 1, 10000 Zagreb</item>
    </derivirana_varijabla>
  </DomainObject.Predmet.StrankaListFormatedWithAdress>
  <DomainObject.Predmet.StrankaListFormatedWithAdressOIB>
    <izvorni_sadrzaj>
      <item>Goran Mitrović, OIB 64811238752, Starogradska 37, 10412 Lukavec</item>
      <item>Zoran Peša, OIB 48869456918, Livadarski Put 1, 10000 Zagreb</item>
    </izvorni_sadrzaj>
    <derivirana_varijabla naziv="DomainObject.Predmet.StrankaListFormatedWithAdressOIB_1">
      <item>Goran Mitrović, OIB 64811238752, Starogradska 37, 10412 Lukavec</item>
      <item>Zoran Peša, OIB 48869456918, Livadarski Put 1, 10000 Zagreb</item>
    </derivirana_varijabla>
  </DomainObject.Predmet.StrankaListFormatedWithAdressOIB>
  <DomainObject.Predmet.StrankaListNazivFormated>
    <izvorni_sadrzaj>
      <item>Goran Mitrović</item>
      <item>Zoran Peša</item>
    </izvorni_sadrzaj>
    <derivirana_varijabla naziv="DomainObject.Predmet.StrankaListNazivFormated_1">
      <item>Goran Mitrović</item>
      <item>Zoran Peša</item>
    </derivirana_varijabla>
  </DomainObject.Predmet.StrankaListNazivFormated>
  <DomainObject.Predmet.StrankaListNazivFormatedOIB>
    <izvorni_sadrzaj>
      <item>Goran Mitrović, OIB 64811238752</item>
      <item>Zoran Peša, OIB 48869456918</item>
    </izvorni_sadrzaj>
    <derivirana_varijabla naziv="DomainObject.Predmet.StrankaListNazivFormatedOIB_1">
      <item>Goran Mitrović, OIB 64811238752</item>
      <item>Zoran Peša, OIB 48869456918</item>
    </derivirana_varijabla>
  </DomainObject.Predmet.StrankaListNazivFormatedOIB>
  <DomainObject.Predmet.ProtuStrankaListFormated>
    <izvorni_sadrzaj>
      <item>APUS ZAŠTITA d.o.o.</item>
    </izvorni_sadrzaj>
    <derivirana_varijabla naziv="DomainObject.Predmet.ProtuStrankaListFormated_1">
      <item>APUS ZAŠTITA d.o.o.</item>
    </derivirana_varijabla>
  </DomainObject.Predmet.ProtuStrankaListFormated>
  <DomainObject.Predmet.ProtuStrankaListFormatedOIB>
    <izvorni_sadrzaj>
      <item>APUS ZAŠTITA d.o.o., OIB 04849873470</item>
    </izvorni_sadrzaj>
    <derivirana_varijabla naziv="DomainObject.Predmet.ProtuStrankaListFormatedOIB_1">
      <item>APUS ZAŠTITA d.o.o., OIB 04849873470</item>
    </derivirana_varijabla>
  </DomainObject.Predmet.ProtuStrankaListFormatedOIB>
  <DomainObject.Predmet.ProtuStrankaListFormatedWithAdress>
    <izvorni_sadrzaj>
      <item>APUS ZAŠTITA d.o.o., Oranice 125, 10000 Zagreb</item>
    </izvorni_sadrzaj>
    <derivirana_varijabla naziv="DomainObject.Predmet.ProtuStrankaListFormatedWithAdress_1">
      <item>APUS ZAŠTITA d.o.o., Oranice 125, 10000 Zagreb</item>
    </derivirana_varijabla>
  </DomainObject.Predmet.ProtuStrankaListFormatedWithAdress>
  <DomainObject.Predmet.ProtuStrankaListFormatedWithAdressOIB>
    <izvorni_sadrzaj>
      <item>APUS ZAŠTITA d.o.o., OIB 04849873470, Oranice 125, 10000 Zagreb</item>
    </izvorni_sadrzaj>
    <derivirana_varijabla naziv="DomainObject.Predmet.ProtuStrankaListFormatedWithAdressOIB_1">
      <item>APUS ZAŠTITA d.o.o., OIB 04849873470, Oranice 125, 10000 Zagreb</item>
    </derivirana_varijabla>
  </DomainObject.Predmet.ProtuStrankaListFormatedWithAdressOIB>
  <DomainObject.Predmet.ProtuStrankaListNazivFormated>
    <izvorni_sadrzaj>
      <item>APUS ZAŠTITA d.o.o.</item>
    </izvorni_sadrzaj>
    <derivirana_varijabla naziv="DomainObject.Predmet.ProtuStrankaListNazivFormated_1">
      <item>APUS ZAŠTITA d.o.o.</item>
    </derivirana_varijabla>
  </DomainObject.Predmet.ProtuStrankaListNazivFormated>
  <DomainObject.Predmet.ProtuStrankaListNazivFormatedOIB>
    <izvorni_sadrzaj>
      <item>APUS ZAŠTITA d.o.o., OIB 04849873470</item>
    </izvorni_sadrzaj>
    <derivirana_varijabla naziv="DomainObject.Predmet.ProtuStrankaListNazivFormatedOIB_1">
      <item>APUS ZAŠTITA d.o.o., OIB 04849873470</item>
    </derivirana_varijabla>
  </DomainObject.Predmet.ProtuStrankaListNazivFormatedOIB>
  <DomainObject.Predmet.OstaliListFormated>
    <izvorni_sadrzaj>
      <item>Daniel Hozdić</item>
      <item>Irena Kelava</item>
      <item>SOCIETE GENERALE-SPLITSKA BANKA dioničko društvo</item>
      <item>ŽUPANIJSKO DRŽAVNO ODVJETNIŠTVO U ZAGREBU, GUO</item>
      <item>EMA KALOGJERA JURANIĆ</item>
    </izvorni_sadrzaj>
    <derivirana_varijabla naziv="DomainObject.Predmet.OstaliListFormated_1">
      <item>Daniel Hozdić</item>
      <item>Irena Kelava</item>
      <item>SOCIETE GENERALE-SPLITSKA BANKA dioničko društvo</item>
      <item>ŽUPANIJSKO DRŽAVNO ODVJETNIŠTVO U ZAGREBU, GUO</item>
      <item>EMA KALOGJERA JURANIĆ</item>
    </derivirana_varijabla>
  </DomainObject.Predmet.OstaliListFormated>
  <DomainObject.Predmet.OstaliListFormatedOIB>
    <izvorni_sadrzaj>
      <item>Daniel Hozdić, OIB 68419522710</item>
      <item>Irena Kelava, OIB 65378158056</item>
      <item>SOCIETE GENERALE-SPLITSKA BANKA dioničko društvo, OIB 69326397242</item>
      <item>ŽUPANIJSKO DRŽAVNO ODVJETNIŠTVO U ZAGREBU, GUO, OIB 16488001145</item>
      <item>EMA KALOGJERA JURANIĆ</item>
    </izvorni_sadrzaj>
    <derivirana_varijabla naziv="DomainObject.Predmet.OstaliListFormatedOIB_1">
      <item>Daniel Hozdić, OIB 68419522710</item>
      <item>Irena Kelava, OIB 65378158056</item>
      <item>SOCIETE GENERALE-SPLITSKA BANKA dioničko društvo, OIB 69326397242</item>
      <item>ŽUPANIJSKO DRŽAVNO ODVJETNIŠTVO U ZAGREBU, GUO, OIB 16488001145</item>
      <item>EMA KALOGJERA JURANIĆ</item>
    </derivirana_varijabla>
  </DomainObject.Predmet.OstaliListFormatedOIB>
  <DomainObject.Predmet.OstaliListFormatedWithAdress>
    <izvorni_sadrzaj>
      <item>Daniel Hozdić, Modecova 20, 10000 Zagreb</item>
      <item>Irena Kelava, Gredička 23, 10000 Zagreb</item>
      <item>SOCIETE GENERALE-SPLITSKA BANKA dioničko društvo, Ruđera Boškovića 16, 21000 Split</item>
      <item>ŽUPANIJSKO DRŽAVNO ODVJETNIŠTVO U ZAGREBU, GUO, Savska cesta 41, 10000 Zagreb</item>
      <item>EMA KALOGJERA JURANIĆ, Trg bana J. Jelačića 3, 10000 Zagreb</item>
    </izvorni_sadrzaj>
    <derivirana_varijabla naziv="DomainObject.Predmet.OstaliListFormatedWithAdress_1">
      <item>Daniel Hozdić, Modecova 20, 10000 Zagreb</item>
      <item>Irena Kelava, Gredička 23, 10000 Zagreb</item>
      <item>SOCIETE GENERALE-SPLITSKA BANKA dioničko društvo, Ruđera Boškovića 16, 21000 Split</item>
      <item>ŽUPANIJSKO DRŽAVNO ODVJETNIŠTVO U ZAGREBU, GUO, Savska cesta 41, 10000 Zagreb</item>
      <item>EMA KALOGJERA JURANIĆ, Trg bana J. Jelačića 3, 10000 Zagreb</item>
    </derivirana_varijabla>
  </DomainObject.Predmet.OstaliListFormatedWithAdress>
  <DomainObject.Predmet.OstaliListFormatedWithAdressOIB>
    <izvorni_sadrzaj>
      <item>Daniel Hozdić, OIB 68419522710, Modecova 20, 10000 Zagreb</item>
      <item>Irena Kelava, OIB 65378158056, Gredička 23, 10000 Zagreb</item>
      <item>SOCIETE GENERALE-SPLITSKA BANKA dioničko društvo, OIB 69326397242, Ruđera Boškovića 16, 21000 Split</item>
      <item>ŽUPANIJSKO DRŽAVNO ODVJETNIŠTVO U ZAGREBU, GUO, OIB 16488001145, Savska cesta 41, 10000 Zagreb</item>
      <item>EMA KALOGJERA JURANIĆ, Trg bana J. Jelačića 3, 10000 Zagreb</item>
    </izvorni_sadrzaj>
    <derivirana_varijabla naziv="DomainObject.Predmet.OstaliListFormatedWithAdressOIB_1">
      <item>Daniel Hozdić, OIB 68419522710, Modecova 20, 10000 Zagreb</item>
      <item>Irena Kelava, OIB 65378158056, Gredička 23, 10000 Zagreb</item>
      <item>SOCIETE GENERALE-SPLITSKA BANKA dioničko društvo, OIB 69326397242, Ruđera Boškovića 16, 21000 Split</item>
      <item>ŽUPANIJSKO DRŽAVNO ODVJETNIŠTVO U ZAGREBU, GUO, OIB 16488001145, Savska cesta 41, 10000 Zagreb</item>
      <item>EMA KALOGJERA JURANIĆ, Trg bana J. Jelačića 3, 10000 Zagreb</item>
    </derivirana_varijabla>
  </DomainObject.Predmet.OstaliListFormatedWithAdressOIB>
  <DomainObject.Predmet.OstaliListNazivFormated>
    <izvorni_sadrzaj>
      <item>Daniel Hozdić</item>
      <item>Irena Kelava</item>
      <item>SOCIETE GENERALE-SPLITSKA BANKA dioničko društvo</item>
      <item>ŽUPANIJSKO DRŽAVNO ODVJETNIŠTVO U ZAGREBU, GUO</item>
      <item>EMA KALOGJERA JURANIĆ</item>
    </izvorni_sadrzaj>
    <derivirana_varijabla naziv="DomainObject.Predmet.OstaliListNazivFormated_1">
      <item>Daniel Hozdić</item>
      <item>Irena Kelava</item>
      <item>SOCIETE GENERALE-SPLITSKA BANKA dioničko društvo</item>
      <item>ŽUPANIJSKO DRŽAVNO ODVJETNIŠTVO U ZAGREBU, GUO</item>
      <item>EMA KALOGJERA JURANIĆ</item>
    </derivirana_varijabla>
  </DomainObject.Predmet.OstaliListNazivFormated>
  <DomainObject.Predmet.OstaliListNazivFormatedOIB>
    <izvorni_sadrzaj>
      <item>Daniel Hozdić, OIB 68419522710</item>
      <item>Irena Kelava, OIB 65378158056</item>
      <item>SOCIETE GENERALE-SPLITSKA BANKA dioničko društvo, OIB 69326397242</item>
      <item>ŽUPANIJSKO DRŽAVNO ODVJETNIŠTVO U ZAGREBU, GUO, OIB 16488001145</item>
      <item>EMA KALOGJERA JURANIĆ</item>
    </izvorni_sadrzaj>
    <derivirana_varijabla naziv="DomainObject.Predmet.OstaliListNazivFormatedOIB_1">
      <item>Daniel Hozdić, OIB 68419522710</item>
      <item>Irena Kelava, OIB 65378158056</item>
      <item>SOCIETE GENERALE-SPLITSKA BANKA dioničko društvo, OIB 69326397242</item>
      <item>ŽUPANIJSKO DRŽAVNO ODVJETNIŠTVO U ZAGREBU, GUO, OIB 16488001145</item>
      <item>EMA KALOGJERA JURANIĆ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2019.</izvorni_sadrzaj>
    <derivirana_varijabla naziv="DomainObject.Datum_1">10.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Goran Mitrović i dr.</izvorni_sadrzaj>
    <derivirana_varijabla naziv="DomainObject.Predmet.StrankaIDrugi_1">Goran Mitrović i dr.</derivirana_varijabla>
  </DomainObject.Predmet.StrankaIDrugi>
  <DomainObject.Predmet.ProtustrankaIDrugi>
    <izvorni_sadrzaj>APUS ZAŠTITA d.o.o.</izvorni_sadrzaj>
    <derivirana_varijabla naziv="DomainObject.Predmet.ProtustrankaIDrugi_1">APUS ZAŠTITA d.o.o.</derivirana_varijabla>
  </DomainObject.Predmet.ProtustrankaIDrugi>
  <DomainObject.Predmet.StrankaIDrugiAdressOIB>
    <izvorni_sadrzaj>Goran Mitrović, OIB 64811238752, Starogradska 37, 10412 Lukavec i dr.</izvorni_sadrzaj>
    <derivirana_varijabla naziv="DomainObject.Predmet.StrankaIDrugiAdressOIB_1">Goran Mitrović, OIB 64811238752, Starogradska 37, 10412 Lukavec i dr.</derivirana_varijabla>
  </DomainObject.Predmet.StrankaIDrugiAdressOIB>
  <DomainObject.Predmet.ProtustrankaIDrugiAdressOIB>
    <izvorni_sadrzaj>APUS ZAŠTITA d.o.o., OIB 04849873470, Oranice 125, 10000 Zagreb</izvorni_sadrzaj>
    <derivirana_varijabla naziv="DomainObject.Predmet.ProtustrankaIDrugiAdressOIB_1">APUS ZAŠTITA d.o.o., OIB 04849873470, Oranice 125,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Goran Mitrović</item>
      <item>APUS ZAŠTITA d.o.o.</item>
      <item>Daniel Hozdić</item>
      <item>Irena Kelava</item>
      <item>SOCIETE GENERALE-SPLITSKA BANKA dioničko društvo</item>
      <item>ŽUPANIJSKO DRŽAVNO ODVJETNIŠTVO U ZAGREBU, GUO</item>
      <item>EMA KALOGJERA JURANIĆ</item>
      <item>Zoran Peša</item>
    </izvorni_sadrzaj>
    <derivirana_varijabla naziv="DomainObject.Predmet.SudioniciListNaziv_1">
      <item>Goran Mitrović</item>
      <item>APUS ZAŠTITA d.o.o.</item>
      <item>Daniel Hozdić</item>
      <item>Irena Kelava</item>
      <item>SOCIETE GENERALE-SPLITSKA BANKA dioničko društvo</item>
      <item>ŽUPANIJSKO DRŽAVNO ODVJETNIŠTVO U ZAGREBU, GUO</item>
      <item>EMA KALOGJERA JURANIĆ</item>
      <item>Zoran Peša</item>
    </derivirana_varijabla>
  </DomainObject.Predmet.SudioniciListNaziv>
  <DomainObject.Predmet.SudioniciListAdressOIB>
    <izvorni_sadrzaj>
      <item>Goran Mitrović, OIB 64811238752, Starogradska 37,10412 Lukavec</item>
      <item>APUS ZAŠTITA d.o.o., OIB 04849873470, Oranice 125,10000 Zagreb</item>
      <item>Daniel Hozdić, OIB 68419522710, Modecova 20,10000 Zagreb</item>
      <item>Irena Kelava, OIB 65378158056, Gredička 23,10000 Zagreb</item>
      <item>SOCIETE GENERALE-SPLITSKA BANKA dioničko društvo, OIB 69326397242, Ruđera Boškovića 16,21000 Split</item>
      <item>ŽUPANIJSKO DRŽAVNO ODVJETNIŠTVO U ZAGREBU, GUO, OIB 16488001145, Savska cesta 41,10000 Zagreb</item>
      <item>EMA KALOGJERA JURANIĆ, Trg bana J. Jelačića 3,10000 Zagreb</item>
      <item>Zoran Peša, OIB 48869456918, Livadarski Put 1,10000 Zagreb</item>
    </izvorni_sadrzaj>
    <derivirana_varijabla naziv="DomainObject.Predmet.SudioniciListAdressOIB_1">
      <item>Goran Mitrović, OIB 64811238752, Starogradska 37,10412 Lukavec</item>
      <item>APUS ZAŠTITA d.o.o., OIB 04849873470, Oranice 125,10000 Zagreb</item>
      <item>Daniel Hozdić, OIB 68419522710, Modecova 20,10000 Zagreb</item>
      <item>Irena Kelava, OIB 65378158056, Gredička 23,10000 Zagreb</item>
      <item>SOCIETE GENERALE-SPLITSKA BANKA dioničko društvo, OIB 69326397242, Ruđera Boškovića 16,21000 Split</item>
      <item>ŽUPANIJSKO DRŽAVNO ODVJETNIŠTVO U ZAGREBU, GUO, OIB 16488001145, Savska cesta 41,10000 Zagreb</item>
      <item>EMA KALOGJERA JURANIĆ, Trg bana J. Jelačića 3,10000 Zagreb</item>
      <item>Zoran Peša, OIB 48869456918, Livadarski Put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64811238752</item>
      <item>, OIB 04849873470</item>
      <item>, OIB 68419522710</item>
      <item>, OIB 65378158056</item>
      <item>, OIB 69326397242</item>
      <item>, OIB 16488001145</item>
      <item>, OIB null</item>
      <item>, OIB 48869456918</item>
    </izvorni_sadrzaj>
    <derivirana_varijabla naziv="DomainObject.Predmet.SudioniciListNazivOIB_1">
      <item>, OIB 64811238752</item>
      <item>, OIB 04849873470</item>
      <item>, OIB 68419522710</item>
      <item>, OIB 65378158056</item>
      <item>, OIB 69326397242</item>
      <item>, OIB 16488001145</item>
      <item>, OIB null</item>
      <item>, OIB 48869456918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travnja 2019.</izvorni_sadrzaj>
    <derivirana_varijabla naziv="DomainObject.Predmet.DatumZadnjeOdrzaneSudskeRadnje_1">10. travnja 2019.</derivirana_varijabla>
  </DomainObject.Predmet.DatumZadnjeOdrzaneSudskeRadnje>
  <DomainObject.PredzadnjaOdlukaIzPredmeta.DatumDonosenjaOdluke>
    <izvorni_sadrzaj>31. siječnja 2019.</izvorni_sadrzaj>
    <derivirana_varijabla naziv="DomainObject.PredzadnjaOdlukaIzPredmeta.DatumDonosenjaOdluke_1">31. siječnja 2019.</derivirana_varijabla>
  </DomainObject.PredzadnjaOdlukaIzPredmeta.DatumDonosenjaOdluke>
  <DomainObject.PredzadnjaOdlukaIzPredmeta.Oznaka>
    <izvorni_sadrzaj>St-628/2015-57</izvorni_sadrzaj>
    <derivirana_varijabla naziv="DomainObject.PredzadnjaOdlukaIzPredmeta.Oznaka_1">St-628/2015-57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RH-TDU</properties:Company>
  <properties:Pages>2</properties:Pages>
  <properties:Words>443</properties:Words>
  <properties:Characters>2439</properties:Characters>
  <properties:Lines>69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2019-04-10T09:41:00Z</dcterms:created>
  <dc:creator>RH-TDU</dc:creator>
  <cp:lastModifiedBy>Valentina Delač</cp:lastModifiedBy>
  <cp:lastPrinted>2019-04-10T09:43:00Z</cp:lastPrinted>
  <dcterms:modified xmlns:xsi="http://www.w3.org/2001/XMLSchema-instance" xsi:type="dcterms:W3CDTF">2019-04-10T09:43:00Z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(Apus zaštita Rješenje zaključenje  203.docx)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