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98905" w14:paraId="4b98905" w:rsidRDefault="002F7C1C" w:rsidP="002F7C1C" w:rsidR="002F7C1C" w:rsidRPr="008C6596">
      <w:pPr>
        <w:spacing w:lineRule="auto" w:line="24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 3. St-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156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12</w:t>
      </w:r>
    </w:p>
    <w:p w:rsidRDefault="00873847" w:rsidP="002F7C1C" w:rsidR="002F7C1C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noProof/>
          <w:lang w:eastAsia="hr-HR"/>
        </w:rPr>
        <w:t xml:space="preserve">              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F7C1C" w:rsidP="002F7C1C" w:rsidR="002F7C1C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F7C1C" w:rsidP="002F7C1C" w:rsidR="002F7C1C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F7C1C" w:rsidP="002F7C1C" w:rsidR="002F7C1C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Zadar, Dr. Franje Tuđmana 35 </w:t>
      </w:r>
    </w:p>
    <w:p w:rsidRDefault="00B22F9D" w:rsidP="00B22F9D" w:rsidR="00B22F9D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2F7C1C" w:rsidP="002F7C1C" w:rsidR="002F7C1C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2F7C1C" w:rsidP="002F7C1C" w:rsidR="002F7C1C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 w:rsidRPr="008C6596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u prethodnom postupku radi utvrđivanja pretpostavki za otvaranje stečajnoga postupka nad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STAKLO ZADAR j.d.o.o., </w:t>
      </w:r>
      <w:r w:rsidR="00861299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Iška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4,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80845800939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20. veljače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F7C1C" w:rsidP="002F7C1C" w:rsidR="002F7C1C" w:rsidRPr="008C6596">
      <w:pPr>
        <w:spacing w:lineRule="auto" w:line="24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2F7C1C" w:rsidP="002F7C1C" w:rsidR="002F7C1C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>
      <w:pPr>
        <w:spacing w:lineRule="auto" w:line="240"/>
        <w:ind w:firstLine="66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prethodni postupak nad dužnikom </w:t>
      </w:r>
      <w:r w:rsidR="008612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STAKLO ZADAR j.d.o.o., Zadar,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Iška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4,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80845800939.</w:t>
      </w:r>
    </w:p>
    <w:p w:rsidRDefault="002F7C1C" w:rsidP="002F7C1C" w:rsidR="002F7C1C">
      <w:pPr>
        <w:pStyle w:val="Odlomakpopisa"/>
        <w:ind w:firstLine="660" w:left="0"/>
        <w:jc w:val="both"/>
        <w:rPr>
          <w:rFonts w:cs="Times New Roman" w:hAnsi="Times New Roman" w:ascii="Times New Roman"/>
          <w:sz w:val="24"/>
          <w:szCs w:val="24"/>
        </w:rPr>
      </w:pPr>
      <w:r w:rsidRPr="00D04E17">
        <w:rPr>
          <w:rFonts w:cs="Times New Roman" w:hAnsi="Times New Roman" w:ascii="Times New Roman"/>
          <w:sz w:val="24"/>
          <w:szCs w:val="24"/>
        </w:rPr>
        <w:t xml:space="preserve">II. Nalaže se Financijskoj agenciji neposredno po primitku ovog rješenja, osloboditi sredstva u iznosu od </w:t>
      </w:r>
      <w:r>
        <w:rPr>
          <w:rFonts w:cs="Times New Roman" w:hAnsi="Times New Roman" w:ascii="Times New Roman"/>
          <w:sz w:val="24"/>
          <w:szCs w:val="24"/>
        </w:rPr>
        <w:t>5</w:t>
      </w:r>
      <w:r w:rsidRPr="00D04E17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000</w:t>
      </w:r>
      <w:r w:rsidRPr="00D04E17">
        <w:rPr>
          <w:rFonts w:cs="Times New Roman" w:hAnsi="Times New Roman" w:ascii="Times New Roman"/>
          <w:sz w:val="24"/>
          <w:szCs w:val="24"/>
        </w:rPr>
        <w:t>,00 kuna zaplijenjena s računa dužnika na temelju odredbe čl. 112. st. 1. Stečajnog zakona na ime predujma za namirenje troškova stečajnoga postupka te ista staviti na raspolaganje uvodno označenom dužniku.</w:t>
      </w:r>
    </w:p>
    <w:p w:rsidRDefault="002F7C1C" w:rsidP="00861299" w:rsidR="002F7C1C" w:rsidRPr="00861299">
      <w:pPr>
        <w:pStyle w:val="Odlomakpopisa"/>
        <w:ind w:firstLine="660" w:left="0"/>
        <w:jc w:val="both"/>
        <w:rPr>
          <w:rFonts w:cs="Times New Roman" w:hAnsi="Times New Roman" w:ascii="Times New Roman"/>
          <w:sz w:val="24"/>
          <w:szCs w:val="24"/>
        </w:rPr>
      </w:pPr>
      <w:r w:rsidRPr="00D04E1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F7C1C" w:rsidP="002F7C1C" w:rsidR="002F7C1C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2F7C1C" w:rsidP="002F7C1C" w:rsidR="002F7C1C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je podnijela ovom sudu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10. travnja 2017. prijedlog za otvaranje stečajnog p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ostupka nad uvodno označenim dužnikom na temelju odredbe čl.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110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Stečajnog zakona (Narodne novine broj 71/15, u nastavku teksta: SZ)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navodeći da dužnik na dan 6. travnja 2017. u Očevidniku redoslijeda osnova za plaćanje ima neizvršene osnove za plaćanje u iznosu od 46.114,23 kuna u neprekinutom razdoblju od 120 dana te da ima jednog zaposlenika. </w:t>
      </w:r>
    </w:p>
    <w:p w:rsidRDefault="00861299" w:rsidP="002F7C1C" w:rsidR="002F7C1C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navedenog prijedloga, </w:t>
      </w:r>
      <w:r w:rsidR="002F7C1C" w:rsidRPr="006A4C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rješenjem ovog suda poslovni broj gornji </w:t>
      </w:r>
      <w:r w:rsidR="002F7C1C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="002F7C1C" w:rsidRPr="006A4C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F7C1C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2F7C1C" w:rsidRPr="006A4C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2F7C1C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F7C1C" w:rsidRPr="006A4C4B">
        <w:rPr>
          <w:rFonts w:cs="Times New Roman" w:eastAsia="Times New Roman" w:hAnsi="Times New Roman" w:ascii="Times New Roman"/>
          <w:sz w:val="24"/>
          <w:szCs w:val="24"/>
          <w:lang w:eastAsia="hr-HR"/>
        </w:rPr>
        <w:t>. pokrenut je prethodni postupak radi utvrđivanja pretpostavki za otvaranje stečajnoga postupka nad dužnikom.</w:t>
      </w:r>
    </w:p>
    <w:p w:rsidRDefault="002F7C1C" w:rsidP="002F7C1C" w:rsidR="002F7C1C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Podnes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kom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19. veljače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 je ovom sudu dostavila potvrdu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okolnost da račun dužnika više nije u blokadi. </w:t>
      </w:r>
    </w:p>
    <w:p w:rsidRDefault="002F7C1C" w:rsidP="002F7C1C" w:rsidR="002F7C1C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6. st. 2. t. 1. SZ-a propisano je da će se smatrati da je dužnik nesposoban za plaćanje ako u Očevidniku redoslijeda osnova za plaćanje koj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eg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vodi Financijska agencija ima jednu ili više evidentiranih neizvršenih osnova za plaćanje u razdoblju dužem od 60 dana koje je trebalo, na temelju valjanih osnova za plaćanje, bez daljnjeg pristanka dužnika naplatiti s bilo kojeg od njegovih računa, dok je odredbom čl. 7. st. 1. SZ-a propisano da prezaduženost postoji ako je imovina dužnika pravne osobe manja od postojećih obveza. </w:t>
      </w:r>
    </w:p>
    <w:p w:rsidRDefault="002F7C1C" w:rsidP="002F7C1C" w:rsidR="002F7C1C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Nadalje, odredbom 128. st. 9. SZ-a je propisano je da će sud obustaviti postupak ako dužnik do završetka prethodnoga postupka postane sposoban za plaćanje.  </w:t>
      </w:r>
    </w:p>
    <w:p w:rsidRDefault="002F7C1C" w:rsidP="002F7C1C" w:rsidR="002F7C1C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  <w:t>S obzirom da iz potvrd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Financijske agencije o blokadi računa i novčanih sredstava dužnika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19. veljače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. jasno proizlazi da račun dužnika više nije u blokadi te da u Očevidniku redoslijeda osnova za plaćanje više nema evidentiranih neizvršenih osnova za plaćanje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povodom kojih je podnesen predmetni prijedlog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to je razvidno da su prestali stečajni razlozi nesposobnosti dužnika za plaćanje i prezaduženosti istog u smislu odredbi čl. 5., 6. i 7. SZ-a te da je dužnik do završetka prethodnoga postupka postao sposoban za plaćanje. </w:t>
      </w:r>
    </w:p>
    <w:p w:rsidRDefault="002F7C1C" w:rsidP="002F7C1C" w:rsidR="002F7C1C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Postupajući temeljem odredbe čl. 128. st. 9. SZ-a, a prethodno utvrdivši da nisu ostvareni stečajni razlozi iz odredbi čl. 5., 6. i 7. SZ-a potrebni za otvaranje stečajnog postupka nad dužnikom, predmetni prethodni postupak je trebalo obustaviti te donijeti odluku kao u </w:t>
      </w:r>
      <w:r w:rsidR="008612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točki I.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izreke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rješenja. </w:t>
      </w:r>
    </w:p>
    <w:p w:rsidRDefault="002F7C1C" w:rsidP="002F7C1C" w:rsidR="002F7C1C" w:rsidRPr="00D04E1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04E17">
        <w:rPr>
          <w:rFonts w:cs="Times New Roman" w:hAnsi="Times New Roman" w:ascii="Times New Roman"/>
          <w:sz w:val="24"/>
          <w:szCs w:val="24"/>
        </w:rPr>
        <w:t xml:space="preserve">S obzirom da iz prijedloga Financijske agencije od proizlazi da je s računa dužnika zaplijenila iznos od </w:t>
      </w:r>
      <w:r>
        <w:rPr>
          <w:rFonts w:cs="Times New Roman" w:hAnsi="Times New Roman" w:ascii="Times New Roman"/>
          <w:sz w:val="24"/>
          <w:szCs w:val="24"/>
        </w:rPr>
        <w:t>5</w:t>
      </w:r>
      <w:r w:rsidRPr="00D04E17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000</w:t>
      </w:r>
      <w:r w:rsidRPr="00D04E17">
        <w:rPr>
          <w:rFonts w:cs="Times New Roman" w:hAnsi="Times New Roman" w:ascii="Times New Roman"/>
          <w:sz w:val="24"/>
          <w:szCs w:val="24"/>
        </w:rPr>
        <w:t xml:space="preserve">,00 kuna na ime predujma za namirenje troškova stečajnoga postupka, to se odluka suda iz točke II. izreke ovog rješenja temelji na odgovarajućoj primjeni odredbe čl. 112. st. 7. SZ-a. </w:t>
      </w:r>
    </w:p>
    <w:p w:rsidRDefault="002F7C1C" w:rsidP="002F7C1C" w:rsidR="002F7C1C" w:rsidRPr="00D04E17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20. veljače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F7C1C" w:rsidP="002F7C1C" w:rsidR="002F7C1C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>
      <w:pPr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2F7C1C" w:rsidP="002F7C1C" w:rsidR="002F7C1C" w:rsidRPr="007175B3">
      <w:pPr>
        <w:tabs>
          <w:tab w:pos="8505" w:val="left"/>
        </w:tabs>
        <w:ind w:firstLine="703"/>
        <w:rPr>
          <w:rFonts w:cs="Times New Roman" w:eastAsia="Calibri" w:hAnsi="Times New Roman" w:ascii="Times New Roman"/>
          <w:sz w:val="24"/>
          <w:szCs w:val="24"/>
        </w:rPr>
      </w:pPr>
      <w:r w:rsidRPr="007175B3">
        <w:rPr>
          <w:rFonts w:cs="Times New Roman" w:eastAsia="Calibri" w:hAnsi="Times New Roman" w:ascii="Times New Roman"/>
          <w:sz w:val="24"/>
          <w:szCs w:val="24"/>
        </w:rPr>
        <w:t>Za točnost otpravka-ovlaštena službenica:                                     Sutkinja:</w:t>
      </w:r>
    </w:p>
    <w:p w:rsidRDefault="002F7C1C" w:rsidP="002F7C1C" w:rsidR="002F7C1C" w:rsidRPr="007175B3">
      <w:pPr>
        <w:tabs>
          <w:tab w:pos="8505" w:val="left"/>
        </w:tabs>
        <w:ind w:firstLine="703"/>
        <w:rPr>
          <w:rFonts w:cs="Times New Roman" w:eastAsia="Calibri" w:hAnsi="Times New Roman" w:ascii="Times New Roman"/>
          <w:sz w:val="24"/>
          <w:szCs w:val="24"/>
        </w:rPr>
      </w:pPr>
      <w:r w:rsidRPr="007175B3">
        <w:rPr>
          <w:rFonts w:cs="Times New Roman" w:eastAsia="Calibri" w:hAnsi="Times New Roman" w:ascii="Times New Roman"/>
          <w:sz w:val="24"/>
          <w:szCs w:val="24"/>
        </w:rPr>
        <w:t>Nena Mužanović                                                                             Tina Grgas, v.r.</w:t>
      </w:r>
    </w:p>
    <w:p w:rsidRDefault="002F7C1C" w:rsidP="002F7C1C" w:rsidR="002F7C1C" w:rsidRPr="008C6596">
      <w:pPr>
        <w:ind w:firstLine="703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6428C" w:rsidR="002F7C1C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2F7C1C" w:rsidP="0026428C" w:rsidR="002F7C1C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žalba u roku od 8 dana od isteka osmog dana od objave rješenja na e-oglasnoj ploči suda. Žalba se podnosi u tri primjerka putem ovog suda za Visoki trgovački sud Republike Hrvatske u Zagrebu. </w:t>
      </w:r>
    </w:p>
    <w:p w:rsidRDefault="002F7C1C" w:rsidP="0026428C" w:rsidR="002F7C1C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 w:rsidRPr="008C6596">
      <w:pPr>
        <w:spacing w:lineRule="auto" w:line="24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C1C" w:rsidP="002F7C1C" w:rsidR="002F7C1C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2F7C1C" w:rsidP="00861299" w:rsidR="00861299" w:rsidRPr="00861299">
      <w:pPr>
        <w:pStyle w:val="Odlomakpopisa"/>
        <w:numPr>
          <w:ilvl w:val="0"/>
          <w:numId w:val="1"/>
        </w:num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61299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 neposredno</w:t>
      </w:r>
    </w:p>
    <w:p w:rsidRDefault="0026428C" w:rsidP="00861299" w:rsidR="002F7C1C" w:rsidRPr="00861299">
      <w:pPr>
        <w:pStyle w:val="Odlomakpopisa"/>
        <w:numPr>
          <w:ilvl w:val="0"/>
          <w:numId w:val="1"/>
        </w:num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FINA/</w:t>
      </w:r>
      <w:r w:rsidR="008612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e-Oglasna ploča suda </w:t>
      </w:r>
      <w:r w:rsidR="002F7C1C" w:rsidRPr="008612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61299" w:rsidP="002F7C1C" w:rsidR="002F7C1C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3</w:t>
      </w:r>
      <w:r w:rsidR="0026428C">
        <w:rPr>
          <w:rFonts w:cs="Times New Roman" w:eastAsia="Times New Roman" w:hAnsi="Times New Roman" w:ascii="Times New Roman"/>
          <w:sz w:val="24"/>
          <w:szCs w:val="24"/>
          <w:lang w:eastAsia="hr-HR"/>
        </w:rPr>
        <w:t>. e</w:t>
      </w:r>
      <w:r w:rsidR="002F7C1C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Oglasna ploča suda </w:t>
      </w:r>
    </w:p>
    <w:p w:rsidRDefault="002F7C1C" w:rsidP="002F7C1C" w:rsidR="002F7C1C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F7C1C" w:rsidP="002F7C1C" w:rsidR="002F7C1C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8172B" w:rsidR="00B8172B"/>
    <w:sectPr w:rsidSect="002F7C1C" w:rsidR="00B817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C1C" w:rsidP="002F7C1C" w:rsidR="002F7C1C">
      <w:pPr>
        <w:spacing w:lineRule="auto" w:line="240"/>
      </w:pPr>
      <w:r>
        <w:separator/>
      </w:r>
    </w:p>
  </w:endnote>
  <w:endnote w:id="0" w:type="continuationSeparator">
    <w:p w:rsidRDefault="002F7C1C" w:rsidP="002F7C1C" w:rsidR="002F7C1C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C1C" w:rsidP="002F7C1C" w:rsidR="002F7C1C">
      <w:pPr>
        <w:spacing w:lineRule="auto" w:line="240"/>
      </w:pPr>
      <w:r>
        <w:separator/>
      </w:r>
    </w:p>
  </w:footnote>
  <w:footnote w:id="0" w:type="continuationSeparator">
    <w:p w:rsidRDefault="002F7C1C" w:rsidP="002F7C1C" w:rsidR="002F7C1C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7C1C" w:rsidP="00B22F9D" w:rsidR="002F7C1C" w:rsidRPr="002F7C1C">
    <w:pPr>
      <w:spacing w:lineRule="auto" w:line="240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tab/>
    </w:r>
    <w:sdt>
      <w:sdtPr>
        <w:id w:val="984585668"/>
        <w:docPartObj>
          <w:docPartGallery w:val="Page Numbers (Top of Page)"/>
          <w:docPartUnique/>
        </w:docPartObj>
      </w:sdtPr>
      <w:sdtEndPr/>
      <w:sdtContent>
        <w:r w:rsidR="00B22F9D">
          <w:tab/>
        </w:r>
        <w:r w:rsidR="00B22F9D">
          <w:tab/>
        </w:r>
        <w:r w:rsidR="00B22F9D">
          <w:tab/>
        </w:r>
        <w:r w:rsidR="00B22F9D">
          <w:tab/>
        </w:r>
        <w:r w:rsidR="00B22F9D">
          <w:tab/>
        </w:r>
        <w:r w:rsidRPr="00B22F9D">
          <w:rPr>
            <w:rFonts w:cs="Times New Roman" w:hAnsi="Times New Roman" w:ascii="Times New Roman"/>
          </w:rPr>
          <w:fldChar w:fldCharType="begin"/>
        </w:r>
        <w:r w:rsidRPr="00B22F9D">
          <w:rPr>
            <w:rFonts w:cs="Times New Roman" w:hAnsi="Times New Roman" w:ascii="Times New Roman"/>
          </w:rPr>
          <w:instrText>PAGE   \* MERGEFORMAT</w:instrText>
        </w:r>
        <w:r w:rsidRPr="00B22F9D">
          <w:rPr>
            <w:rFonts w:cs="Times New Roman" w:hAnsi="Times New Roman" w:ascii="Times New Roman"/>
          </w:rPr>
          <w:fldChar w:fldCharType="separate"/>
        </w:r>
        <w:r w:rsidR="00873847">
          <w:rPr>
            <w:rFonts w:cs="Times New Roman" w:hAnsi="Times New Roman" w:ascii="Times New Roman"/>
            <w:noProof/>
          </w:rPr>
          <w:t>2</w:t>
        </w:r>
        <w:r w:rsidRPr="00B22F9D">
          <w:rPr>
            <w:rFonts w:cs="Times New Roman" w:hAnsi="Times New Roman" w:ascii="Times New Roman"/>
          </w:rPr>
          <w:fldChar w:fldCharType="end"/>
        </w:r>
        <w:r>
          <w:t xml:space="preserve"> </w:t>
        </w:r>
      </w:sdtContent>
    </w:sdt>
    <w:r>
      <w:tab/>
    </w:r>
    <w:r w:rsidR="00B22F9D">
      <w:tab/>
    </w:r>
    <w:r w:rsidRPr="008C6596">
      <w:rPr>
        <w:rFonts w:cs="Times New Roman" w:eastAsia="Times New Roman" w:hAnsi="Times New Roman" w:ascii="Times New Roman"/>
        <w:sz w:val="24"/>
        <w:szCs w:val="24"/>
        <w:lang w:eastAsia="hr-HR"/>
      </w:rPr>
      <w:t>Poslovni broj 3. St-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156</w:t>
    </w:r>
    <w:r w:rsidRPr="008C6596">
      <w:rPr>
        <w:rFonts w:cs="Times New Roman" w:eastAsia="Times New Roman" w:hAnsi="Times New Roman" w:ascii="Times New Roman"/>
        <w:sz w:val="24"/>
        <w:szCs w:val="24"/>
        <w:lang w:eastAsia="hr-HR"/>
      </w:rPr>
      <w:t>/201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  <w:r w:rsidRPr="008C6596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3878B6"/>
    <w:multiLevelType w:val="hybridMultilevel"/>
    <w:tmpl w:val="895271E0"/>
    <w:lvl w:tplc="39F85D2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C1C"/>
    <w:rsid w:val="0026428C"/>
    <w:rsid w:val="002F7C1C"/>
    <w:rsid w:val="00861299"/>
    <w:rsid w:val="00873847"/>
    <w:rsid w:val="00B22F9D"/>
    <w:rsid w:val="00B81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C1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F7C1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F7C1C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2F7C1C"/>
  </w:style>
  <w:style w:styleId="Podnoje" w:type="paragraph">
    <w:name w:val="footer"/>
    <w:basedOn w:val="Normal"/>
    <w:link w:val="PodnojeChar"/>
    <w:uiPriority w:val="99"/>
    <w:unhideWhenUsed/>
    <w:rsid w:val="002F7C1C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2F7C1C"/>
  </w:style>
  <w:style w:styleId="Tekstrezerviranogmjesta" w:type="character">
    <w:name w:val="Placeholder Text"/>
    <w:basedOn w:val="Zadanifontodlomka"/>
    <w:uiPriority w:val="99"/>
    <w:semiHidden/>
    <w:rsid w:val="008738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384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7384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7384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7384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3847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384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C1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F7C1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F7C1C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F7C1C"/>
  </w:style>
  <w:style w:styleId="Podnoje" w:type="paragraph">
    <w:name w:val="footer"/>
    <w:basedOn w:val="Normal"/>
    <w:link w:val="PodnojeChar"/>
    <w:uiPriority w:val="99"/>
    <w:unhideWhenUsed/>
    <w:rsid w:val="002F7C1C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F7C1C"/>
  </w:style>
  <w:style w:styleId="Tekstrezerviranogmjesta" w:type="character">
    <w:name w:val="Placeholder Text"/>
    <w:basedOn w:val="Zadanifontodlomka"/>
    <w:uiPriority w:val="99"/>
    <w:semiHidden/>
    <w:rsid w:val="008738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384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7384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7384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7384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3847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384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2017.</izvorni_sadrzaj>
    <derivirana_varijabla naziv="DomainObject.Predmet.DatumOsnivanja_1">10.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St-156/2017</izvorni_sadrzaj>
    <derivirana_varijabla naziv="DomainObject.Predmet.OznakaBroj_1">St-156/2017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STAKLO ZADAR j.d.o.o. za proizvodnju i ugradnju stakla</izvorni_sadrzaj>
    <derivirana_varijabla naziv="DomainObject.Predmet.ProtustrankaFormated_1">  STAKLO ZADAR j.d.o.o. za proizvodnju i ugradnju stakla</derivirana_varijabla>
  </DomainObject.Predmet.ProtustrankaFormated>
  <DomainObject.Predmet.ProtustrankaFormatedOIB>
    <izvorni_sadrzaj>  STAKLO ZADAR j.d.o.o. za proizvodnju i ugradnju stakla, OIB 80845800939</izvorni_sadrzaj>
    <derivirana_varijabla naziv="DomainObject.Predmet.ProtustrankaFormatedOIB_1">  STAKLO ZADAR j.d.o.o. za proizvodnju i ugradnju stakla, OIB 80845800939</derivirana_varijabla>
  </DomainObject.Predmet.ProtustrankaFormatedOIB>
  <DomainObject.Predmet.ProtustrankaFormatedWithAdress>
    <izvorni_sadrzaj> STAKLO ZADAR j.d.o.o. za proizvodnju i ugradnju stakla, Iška 4, 23000 Zadar</izvorni_sadrzaj>
    <derivirana_varijabla naziv="DomainObject.Predmet.ProtustrankaFormatedWithAdress_1"> STAKLO ZADAR j.d.o.o. za proizvodnju i ugradnju stakla, Iška 4, 23000 Zadar</derivirana_varijabla>
  </DomainObject.Predmet.ProtustrankaFormatedWithAdress>
  <DomainObject.Predmet.ProtustrankaFormatedWithAdressOIB>
    <izvorni_sadrzaj> STAKLO ZADAR j.d.o.o. za proizvodnju i ugradnju stakla, OIB 80845800939, Iška 4, 23000 Zadar</izvorni_sadrzaj>
    <derivirana_varijabla naziv="DomainObject.Predmet.ProtustrankaFormatedWithAdressOIB_1"> STAKLO ZADAR j.d.o.o. za proizvodnju i ugradnju stakla, OIB 80845800939, Iška 4, 23000 Zadar</derivirana_varijabla>
  </DomainObject.Predmet.ProtustrankaFormatedWithAdressOIB>
  <DomainObject.Predmet.ProtustrankaWithAdress>
    <izvorni_sadrzaj>STAKLO ZADAR j.d.o.o. za proizvodnju i ugradnju stakla Iška 4, 23000 Zadar</izvorni_sadrzaj>
    <derivirana_varijabla naziv="DomainObject.Predmet.ProtustrankaWithAdress_1">STAKLO ZADAR j.d.o.o. za proizvodnju i ugradnju stakla Iška 4, 23000 Zadar</derivirana_varijabla>
  </DomainObject.Predmet.ProtustrankaWithAdress>
  <DomainObject.Predmet.ProtustrankaWithAdressOIB>
    <izvorni_sadrzaj>STAKLO ZADAR j.d.o.o. za proizvodnju i ugradnju stakla, OIB 80845800939, Iška 4, 23000 Zadar</izvorni_sadrzaj>
    <derivirana_varijabla naziv="DomainObject.Predmet.ProtustrankaWithAdressOIB_1">STAKLO ZADAR j.d.o.o. za proizvodnju i ugradnju stakla, OIB 80845800939, Iška 4, 23000 Zadar</derivirana_varijabla>
  </DomainObject.Predmet.ProtustrankaWithAdressOIB>
  <DomainObject.Predmet.ProtustrankaNazivFormated>
    <izvorni_sadrzaj>STAKLO ZADAR j.d.o.o. za proizvodnju i ugradnju stakla</izvorni_sadrzaj>
    <derivirana_varijabla naziv="DomainObject.Predmet.ProtustrankaNazivFormated_1">STAKLO ZADAR j.d.o.o. za proizvodnju i ugradnju stakla</derivirana_varijabla>
  </DomainObject.Predmet.ProtustrankaNazivFormated>
  <DomainObject.Predmet.ProtustrankaNazivFormatedOIB>
    <izvorni_sadrzaj>STAKLO ZADAR j.d.o.o. za proizvodnju i ugradnju stakla, OIB 80845800939</izvorni_sadrzaj>
    <derivirana_varijabla naziv="DomainObject.Predmet.ProtustrankaNazivFormatedOIB_1">STAKLO ZADAR j.d.o.o. za proizvodnju i ugradnju stakla, OIB 80845800939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STAKLO ZADAR j.d.o.o. za proizvodnju i ugradnju stakla</item>
    </izvorni_sadrzaj>
    <derivirana_varijabla naziv="DomainObject.Predmet.ProtuStrankaListFormated_1">
      <item>STAKLO ZADAR j.d.o.o. za proizvodnju i ugradnju stakla</item>
    </derivirana_varijabla>
  </DomainObject.Predmet.ProtuStrankaListFormated>
  <DomainObject.Predmet.ProtuStrankaListFormatedOIB>
    <izvorni_sadrzaj>
      <item>STAKLO ZADAR j.d.o.o. za proizvodnju i ugradnju stakla, OIB 80845800939</item>
    </izvorni_sadrzaj>
    <derivirana_varijabla naziv="DomainObject.Predmet.ProtuStrankaListFormatedOIB_1">
      <item>STAKLO ZADAR j.d.o.o. za proizvodnju i ugradnju stakla, OIB 80845800939</item>
    </derivirana_varijabla>
  </DomainObject.Predmet.ProtuStrankaListFormatedOIB>
  <DomainObject.Predmet.ProtuStrankaListFormatedWithAdress>
    <izvorni_sadrzaj>
      <item>STAKLO ZADAR j.d.o.o. za proizvodnju i ugradnju stakla, Iška 4, 23000 Zadar</item>
    </izvorni_sadrzaj>
    <derivirana_varijabla naziv="DomainObject.Predmet.ProtuStrankaListFormatedWithAdress_1">
      <item>STAKLO ZADAR j.d.o.o. za proizvodnju i ugradnju stakla, Iška 4, 23000 Zadar</item>
    </derivirana_varijabla>
  </DomainObject.Predmet.ProtuStrankaListFormatedWithAdress>
  <DomainObject.Predmet.ProtuStrankaListFormatedWithAdressOIB>
    <izvorni_sadrzaj>
      <item>STAKLO ZADAR j.d.o.o. za proizvodnju i ugradnju stakla, OIB 80845800939, Iška 4, 23000 Zadar</item>
    </izvorni_sadrzaj>
    <derivirana_varijabla naziv="DomainObject.Predmet.ProtuStrankaListFormatedWithAdressOIB_1">
      <item>STAKLO ZADAR j.d.o.o. za proizvodnju i ugradnju stakla, OIB 80845800939, Iška 4, 23000 Zadar</item>
    </derivirana_varijabla>
  </DomainObject.Predmet.ProtuStrankaListFormatedWithAdressOIB>
  <DomainObject.Predmet.ProtuStrankaListNazivFormated>
    <izvorni_sadrzaj>
      <item>STAKLO ZADAR j.d.o.o. za proizvodnju i ugradnju stakla</item>
    </izvorni_sadrzaj>
    <derivirana_varijabla naziv="DomainObject.Predmet.ProtuStrankaListNazivFormated_1">
      <item>STAKLO ZADAR j.d.o.o. za proizvodnju i ugradnju stakla</item>
    </derivirana_varijabla>
  </DomainObject.Predmet.ProtuStrankaListNazivFormated>
  <DomainObject.Predmet.ProtuStrankaListNazivFormatedOIB>
    <izvorni_sadrzaj>
      <item>STAKLO ZADAR j.d.o.o. za proizvodnju i ugradnju stakla, OIB 80845800939</item>
    </izvorni_sadrzaj>
    <derivirana_varijabla naziv="DomainObject.Predmet.ProtuStrankaListNazivFormatedOIB_1">
      <item>STAKLO ZADAR j.d.o.o. za proizvodnju i ugradnju stakla, OIB 80845800939</item>
    </derivirana_varijabla>
  </DomainObject.Predmet.ProtuStrankaListNazivFormatedOIB>
  <DomainObject.Predmet.OstaliListFormated>
    <izvorni_sadrzaj>
      <item>Ivan Brković</item>
    </izvorni_sadrzaj>
    <derivirana_varijabla naziv="DomainObject.Predmet.OstaliListFormated_1">
      <item>Ivan Brković</item>
    </derivirana_varijabla>
  </DomainObject.Predmet.OstaliListFormated>
  <DomainObject.Predmet.OstaliListFormatedOIB>
    <izvorni_sadrzaj>
      <item>Ivan Brković, OIB 54830063719</item>
    </izvorni_sadrzaj>
    <derivirana_varijabla naziv="DomainObject.Predmet.OstaliListFormatedOIB_1">
      <item>Ivan Brković, OIB 54830063719</item>
    </derivirana_varijabla>
  </DomainObject.Predmet.OstaliListFormatedOIB>
  <DomainObject.Predmet.OstaliListFormatedWithAdress>
    <izvorni_sadrzaj>
      <item>Ivan Brković, Admirala J. Šubića od Cezana 102, 23000 Zadar</item>
    </izvorni_sadrzaj>
    <derivirana_varijabla naziv="DomainObject.Predmet.OstaliListFormatedWithAdress_1">
      <item>Ivan Brković, Admirala J. Šubića od Cezana 102, 23000 Zadar</item>
    </derivirana_varijabla>
  </DomainObject.Predmet.OstaliListFormatedWithAdress>
  <DomainObject.Predmet.OstaliListFormatedWithAdressOIB>
    <izvorni_sadrzaj>
      <item>Ivan Brković, OIB 54830063719, Admirala J. Šubića od Cezana 102, 23000 Zadar</item>
    </izvorni_sadrzaj>
    <derivirana_varijabla naziv="DomainObject.Predmet.OstaliListFormatedWithAdressOIB_1">
      <item>Ivan Brković, OIB 54830063719, Admirala J. Šubića od Cezana 102, 23000 Zadar</item>
    </derivirana_varijabla>
  </DomainObject.Predmet.OstaliListFormatedWithAdressOIB>
  <DomainObject.Predmet.OstaliListNazivFormated>
    <izvorni_sadrzaj>
      <item>Ivan Brković</item>
    </izvorni_sadrzaj>
    <derivirana_varijabla naziv="DomainObject.Predmet.OstaliListNazivFormated_1">
      <item>Ivan Brković</item>
    </derivirana_varijabla>
  </DomainObject.Predmet.OstaliListNazivFormated>
  <DomainObject.Predmet.OstaliListNazivFormatedOIB>
    <izvorni_sadrzaj>
      <item>Ivan Brković, OIB 54830063719</item>
    </izvorni_sadrzaj>
    <derivirana_varijabla naziv="DomainObject.Predmet.OstaliListNazivFormatedOIB_1">
      <item>Ivan Brković, OIB 54830063719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STAKLO ZADAR j.d.o.o. za proizvodnju i ugradnju stakla</izvorni_sadrzaj>
    <derivirana_varijabla naziv="DomainObject.Predmet.ProtustrankaIDrugi_1">STAKLO ZADAR j.d.o.o. za proizvodnju i ugradnju stakla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STAKLO ZADAR j.d.o.o. za proizvodnju i ugradnju stakla, OIB 80845800939, Iška 4, 23000 Zadar</izvorni_sadrzaj>
    <derivirana_varijabla naziv="DomainObject.Predmet.ProtustrankaIDrugiAdressOIB_1">STAKLO ZADAR j.d.o.o. za proizvodnju i ugradnju stakla, OIB 80845800939, Iška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STAKLO ZADAR j.d.o.o. za proizvodnju i ugradnju stakla</item>
      <item>Ivan Brković</item>
    </izvorni_sadrzaj>
    <derivirana_varijabla naziv="DomainObject.Predmet.SudioniciListNaziv_1">
      <item>fina</item>
      <item>STAKLO ZADAR j.d.o.o. za proizvodnju i ugradnju stakla</item>
      <item>Ivan Brković</item>
    </derivirana_varijabla>
  </DomainObject.Predmet.SudioniciListNaziv>
  <DomainObject.Predmet.SudioniciListAdressOIB>
    <izvorni_sadrzaj>
      <item>fina, OIB 85821130368</item>
      <item>STAKLO ZADAR j.d.o.o. za proizvodnju i ugradnju stakla, OIB 80845800939, Iška 4,23000 Zadar</item>
      <item>Ivan Brković, OIB 54830063719, Admirala J. Šubića od Cezana 102,23000 Zadar</item>
    </izvorni_sadrzaj>
    <derivirana_varijabla naziv="DomainObject.Predmet.SudioniciListAdressOIB_1">
      <item>fina, OIB 85821130368</item>
      <item>STAKLO ZADAR j.d.o.o. za proizvodnju i ugradnju stakla, OIB 80845800939, Iška 4,23000 Zadar</item>
      <item>Ivan Brković, OIB 54830063719, Admirala J. Šubića od Cezana 102,23000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80845800939</item>
      <item>, OIB 54830063719</item>
    </izvorni_sadrzaj>
    <derivirana_varijabla naziv="DomainObject.Predmet.SudioniciListNazivOIB_1">
      <item>, OIB 85821130368</item>
      <item>, OIB 80845800939</item>
      <item>, OIB 54830063719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623</properties:Words>
  <properties:Characters>3256</properties:Characters>
  <properties:Lines>81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2018-02-20T10:40:00Z</dcterms:created>
  <dc:creator>Nena Mužanović</dc:creator>
  <cp:lastModifiedBy>Nena Mužanović</cp:lastModifiedBy>
  <dcterms:modified xmlns:xsi="http://www.w3.org/2001/XMLSchema-instance" xsi:type="dcterms:W3CDTF">2018-02-21T09:37:00Z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St-156-17 Staklo zadar.docx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