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4e9b" w14:paraId="04d4e9b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7940E7">
        <w:t>959</w:t>
      </w:r>
      <w:r w:rsidR="00D27F5C">
        <w:t>/17-</w:t>
      </w:r>
      <w:r w:rsidR="00BE126A">
        <w:t>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7940E7">
        <w:t>Hrvoje Dragičević jednostavno društvo s ograničenom odgovornošću za usluge, Zagreb, Čičkovina 28, MBS: 081038437, OIB: 36971042708</w:t>
      </w:r>
      <w:r>
        <w:t xml:space="preserve">, dana </w:t>
      </w:r>
      <w:r w:rsidR="00EF6F2B">
        <w:t>3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7940E7">
        <w:t>Hrvoje Dragičević jednostavno društvo s ograničenom odgovornošću za usluge, Zagreb, Čičkovina 28, MBS: 081038437, OIB: 36971042708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EF6F2B">
        <w:t>David Jakovljević</w:t>
      </w:r>
      <w:r w:rsidR="00917E6B" w:rsidRPr="00917E6B">
        <w:t xml:space="preserve">, </w:t>
      </w:r>
      <w:r w:rsidR="00EF6F2B" w:rsidRPr="00B03FBD">
        <w:t>Sesvete, Kašinska 7</w:t>
      </w:r>
      <w:r w:rsidR="00917E6B" w:rsidRPr="00917E6B">
        <w:t xml:space="preserve">, OIB: </w:t>
      </w:r>
      <w:r w:rsidR="00EF6F2B" w:rsidRPr="00B03FBD">
        <w:t>63014812654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940E7">
        <w:t>Hrvoje Dragičević jednostavno društvo s ograničenom odgovornošću za usluge, Zagreb, Čičkovina 28, MBS: 081038437, OIB: 36971042708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7940E7">
        <w:rPr>
          <w:bCs/>
        </w:rPr>
        <w:t>31</w:t>
      </w:r>
      <w:r w:rsidRPr="00F877AB">
        <w:rPr>
          <w:bCs/>
        </w:rPr>
        <w:t xml:space="preserve">. </w:t>
      </w:r>
      <w:r w:rsidR="007940E7">
        <w:rPr>
          <w:bCs/>
        </w:rPr>
        <w:t>svib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7940E7">
        <w:rPr>
          <w:bCs/>
        </w:rPr>
        <w:t>2929 od 29</w:t>
      </w:r>
      <w:r w:rsidRPr="00F877AB">
        <w:rPr>
          <w:bCs/>
        </w:rPr>
        <w:t xml:space="preserve">. </w:t>
      </w:r>
      <w:r w:rsidR="007940E7">
        <w:rPr>
          <w:bCs/>
        </w:rPr>
        <w:t>svib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nad stečajnim dužnikom </w:t>
      </w:r>
      <w:r w:rsidR="007940E7">
        <w:t>Hrvoje Dragičević jednostavno društvo s ograničenom odgovornošću za usluge, Zagreb, Čičkovina 28, MBS: 081038437, OIB: 36971042708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BB6169">
        <w:rPr>
          <w:bCs/>
        </w:rPr>
        <w:t>9</w:t>
      </w:r>
      <w:r w:rsidR="007940E7">
        <w:rPr>
          <w:bCs/>
        </w:rPr>
        <w:t>59</w:t>
      </w:r>
      <w:r w:rsidRPr="004D73A2">
        <w:rPr>
          <w:bCs/>
        </w:rPr>
        <w:t>/17-</w:t>
      </w:r>
      <w:r>
        <w:rPr>
          <w:bCs/>
        </w:rPr>
        <w:t>4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940E7">
        <w:t>4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940E7">
        <w:t>959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EF6F2B">
        <w:t>3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F6F2B">
        <w:t>23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473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940E7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EF6F2B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B6473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6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4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4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4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4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6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4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4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4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4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St-959/2017</izvorni_sadrzaj>
    <derivirana_varijabla naziv="DomainObject.Predmet.OznakaBroj_1">St-959/2017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Hrvoje Dragičević jednostavno društvo s ograničenom odgovornošću za usluge</izvorni_sadrzaj>
    <derivirana_varijabla naziv="DomainObject.Predmet.ProtustrankaFormated_1">  Hrvoje Dragičević jednostavno društvo s ograničenom odgovornošću za usluge</derivirana_varijabla>
  </DomainObject.Predmet.ProtustrankaFormated>
  <DomainObject.Predmet.ProtustrankaFormatedOIB>
    <izvorni_sadrzaj>  Hrvoje Dragičević jednostavno društvo s ograničenom odgovornošću za usluge, OIB 36971042708</izvorni_sadrzaj>
    <derivirana_varijabla naziv="DomainObject.Predmet.ProtustrankaFormatedOIB_1">  Hrvoje Dragičević jednostavno društvo s ograničenom odgovornošću za usluge, OIB 36971042708</derivirana_varijabla>
  </DomainObject.Predmet.ProtustrankaFormatedOIB>
  <DomainObject.Predmet.ProtustrankaFormatedWithAdress>
    <izvorni_sadrzaj> Hrvoje Dragičević jednostavno društvo s ograničenom odgovornošću za usluge, Čičkovina 28, 10000 Zagreb</izvorni_sadrzaj>
    <derivirana_varijabla naziv="DomainObject.Predmet.ProtustrankaFormatedWithAdress_1"> Hrvoje Dragičević jednostavno društvo s ograničenom odgovornošću za usluge, Čičkovina 28, 10000 Zagreb</derivirana_varijabla>
  </DomainObject.Predmet.ProtustrankaFormatedWithAdress>
  <DomainObject.Predmet.ProtustrankaFormatedWithAdressOIB>
    <izvorni_sadrzaj> Hrvoje Dragičević jednostavno društvo s ograničenom odgovornošću za usluge, OIB 36971042708, Čičkovina 28, 10000 Zagreb</izvorni_sadrzaj>
    <derivirana_varijabla naziv="DomainObject.Predmet.ProtustrankaFormatedWithAdressOIB_1"> Hrvoje Dragičević jednostavno društvo s ograničenom odgovornošću za usluge, OIB 36971042708, Čičkovina 28, 10000 Zagreb</derivirana_varijabla>
  </DomainObject.Predmet.ProtustrankaFormatedWithAdressOIB>
  <DomainObject.Predmet.ProtustrankaWithAdress>
    <izvorni_sadrzaj>Hrvoje Dragičević jednostavno društvo s ograničenom odgovornošću za usluge Čičkovina 28, 10000 Zagreb</izvorni_sadrzaj>
    <derivirana_varijabla naziv="DomainObject.Predmet.ProtustrankaWithAdress_1">Hrvoje Dragičević jednostavno društvo s ograničenom odgovornošću za usluge Čičkovina 28, 10000 Zagreb</derivirana_varijabla>
  </DomainObject.Predmet.ProtustrankaWithAdress>
  <DomainObject.Predmet.ProtustrankaWithAdressOIB>
    <izvorni_sadrzaj>Hrvoje Dragičević jednostavno društvo s ograničenom odgovornošću za usluge, OIB 36971042708, Čičkovina 28, 10000 Zagreb</izvorni_sadrzaj>
    <derivirana_varijabla naziv="DomainObject.Predmet.ProtustrankaWithAdressOIB_1">Hrvoje Dragičević jednostavno društvo s ograničenom odgovornošću za usluge, OIB 36971042708, Čičkovina 28, 10000 Zagreb</derivirana_varijabla>
  </DomainObject.Predmet.ProtustrankaWithAdressOIB>
  <DomainObject.Predmet.ProtustrankaNazivFormated>
    <izvorni_sadrzaj>Hrvoje Dragičević jednostavno društvo s ograničenom odgovornošću za usluge</izvorni_sadrzaj>
    <derivirana_varijabla naziv="DomainObject.Predmet.ProtustrankaNazivFormated_1">Hrvoje Dragičević jednostavno društvo s ograničenom odgovornošću za usluge</derivirana_varijabla>
  </DomainObject.Predmet.ProtustrankaNazivFormated>
  <DomainObject.Predmet.ProtustrankaNazivFormatedOIB>
    <izvorni_sadrzaj>Hrvoje Dragičević jednostavno društvo s ograničenom odgovornošću za usluge, OIB 36971042708</izvorni_sadrzaj>
    <derivirana_varijabla naziv="DomainObject.Predmet.ProtustrankaNazivFormatedOIB_1">Hrvoje Dragičević jednostavno društvo s ograničenom odgovornošću za usluge, OIB 36971042708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Hrvoje Dragičević jednostavno društvo s ograničenom odgovornošću za usluge</item>
    </izvorni_sadrzaj>
    <derivirana_varijabla naziv="DomainObject.Predmet.ProtuStrankaListFormated_1">
      <item>Hrvoje Dragičević jednostavno društvo s ograničenom odgovornošću za usluge</item>
    </derivirana_varijabla>
  </DomainObject.Predmet.ProtuStrankaListFormated>
  <DomainObject.Predmet.ProtuStrankaListFormatedOIB>
    <izvorni_sadrzaj>
      <item>Hrvoje Dragičević jednostavno društvo s ograničenom odgovornošću za usluge, OIB 36971042708</item>
    </izvorni_sadrzaj>
    <derivirana_varijabla naziv="DomainObject.Predmet.ProtuStrankaListFormatedOIB_1">
      <item>Hrvoje Dragičević jednostavno društvo s ograničenom odgovornošću za usluge, OIB 36971042708</item>
    </derivirana_varijabla>
  </DomainObject.Predmet.ProtuStrankaListFormatedOIB>
  <DomainObject.Predmet.ProtuStrankaListFormatedWithAdress>
    <izvorni_sadrzaj>
      <item>Hrvoje Dragičević jednostavno društvo s ograničenom odgovornošću za usluge, Čičkovina 28, 10000 Zagreb</item>
    </izvorni_sadrzaj>
    <derivirana_varijabla naziv="DomainObject.Predmet.ProtuStrankaListFormatedWithAdress_1">
      <item>Hrvoje Dragičević jednostavno društvo s ograničenom odgovornošću za usluge, Čičkovina 28, 10000 Zagreb</item>
    </derivirana_varijabla>
  </DomainObject.Predmet.ProtuStrankaListFormatedWithAdress>
  <DomainObject.Predmet.ProtuStrankaListFormatedWithAdressOIB>
    <izvorni_sadrzaj>
      <item>Hrvoje Dragičević jednostavno društvo s ograničenom odgovornošću za usluge, OIB 36971042708, Čičkovina 28, 10000 Zagreb</item>
    </izvorni_sadrzaj>
    <derivirana_varijabla naziv="DomainObject.Predmet.ProtuStrankaListFormatedWithAdressOIB_1">
      <item>Hrvoje Dragičević jednostavno društvo s ograničenom odgovornošću za usluge, OIB 36971042708, Čičkovina 28, 10000 Zagreb</item>
    </derivirana_varijabla>
  </DomainObject.Predmet.ProtuStrankaListFormatedWithAdressOIB>
  <DomainObject.Predmet.ProtuStrankaListNazivFormated>
    <izvorni_sadrzaj>
      <item>Hrvoje Dragičević jednostavno društvo s ograničenom odgovornošću za usluge</item>
    </izvorni_sadrzaj>
    <derivirana_varijabla naziv="DomainObject.Predmet.ProtuStrankaListNazivFormated_1">
      <item>Hrvoje Dragičević jednostavno društvo s ograničenom odgovornošću za usluge</item>
    </derivirana_varijabla>
  </DomainObject.Predmet.ProtuStrankaListNazivFormated>
  <DomainObject.Predmet.ProtuStrankaListNazivFormatedOIB>
    <izvorni_sadrzaj>
      <item>Hrvoje Dragičević jednostavno društvo s ograničenom odgovornošću za usluge, OIB 36971042708</item>
    </izvorni_sadrzaj>
    <derivirana_varijabla naziv="DomainObject.Predmet.ProtuStrankaListNazivFormatedOIB_1">
      <item>Hrvoje Dragičević jednostavno društvo s ograničenom odgovornošću za usluge, OIB 36971042708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Hrvoje Dragičević jednostavno društvo s ograničenom odgovornošću za usluge</izvorni_sadrzaj>
    <derivirana_varijabla naziv="DomainObject.Predmet.ProtustrankaIDrugi_1">Hrvoje Dragičević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Hrvoje Dragičević jednostavno društvo s ograničenom odgovornošću za usluge, OIB 36971042708, Čičkovina 28, 10000 Zagreb</izvorni_sadrzaj>
    <derivirana_varijabla naziv="DomainObject.Predmet.ProtustrankaIDrugiAdressOIB_1">Hrvoje Dragičević jednostavno društvo s ograničenom odgovornošću za usluge, OIB 36971042708, Čičkovina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Dragičević jednostavno društvo s ograničenom odgovornošću za usluge</item>
      <item>FINA Regionalni centar Zagreb</item>
    </izvorni_sadrzaj>
    <derivirana_varijabla naziv="DomainObject.Predmet.SudioniciListNaziv_1">
      <item>Hrvoje Dragičević jednostavno društvo s ograničenom odgovornošću za usluge</item>
      <item>FINA Regionalni centar Zagreb</item>
    </derivirana_varijabla>
  </DomainObject.Predmet.SudioniciListNaziv>
  <DomainObject.Predmet.SudioniciListAdressOIB>
    <izvorni_sadrzaj>
      <item>Hrvoje Dragičević jednostavno društvo s ograničenom odgovornošću za usluge, OIB 36971042708, Čičkovina 28,10000 Zagreb</item>
      <item>FINA Regionalni centar Zagreb, OIB 85821130368, Trg svibanjskih žrtava 1995. 1,10000 Zagreb</item>
    </izvorni_sadrzaj>
    <derivirana_varijabla naziv="DomainObject.Predmet.SudioniciListAdressOIB_1">
      <item>Hrvoje Dragičević jednostavno društvo s ograničenom odgovornošću za usluge, OIB 36971042708, Čičkovina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36971042708</item>
      <item>, OIB 85821130368</item>
    </izvorni_sadrzaj>
    <derivirana_varijabla naziv="DomainObject.Predmet.SudioniciListNazivOIB_1">
      <item>, OIB 36971042708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B818C1-96B4-4BC9-89FE-61F233845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3264</properties:Characters>
  <properties:Lines>90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2017-09-29T09:53:00Z</dcterms:created>
  <dc:creator>Korisnik</dc:creator>
  <cp:lastModifiedBy>Maja Videnović</cp:lastModifiedBy>
  <cp:lastPrinted>2017-09-28T04:58:00Z</cp:lastPrinted>
  <dcterms:modified xmlns:xsi="http://www.w3.org/2001/XMLSchema-instance" xsi:type="dcterms:W3CDTF">2017-10-03T08:39:00Z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