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BC18BB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4345B3">
              <w:rPr>
                <w:noProof/>
                <w:sz w:val="24"/>
                <w:szCs w:val="24"/>
              </w:rPr>
              <w:t>1971/2016-8</w:t>
            </w:r>
            <w:r w:rsidR="00BC18BB">
              <w:rPr>
                <w:noProof/>
                <w:sz w:val="24"/>
                <w:szCs w:val="24"/>
              </w:rPr>
              <w:t>7</w:t>
            </w:r>
          </w:p>
        </w:tc>
      </w:tr>
    </w:tbl>
    <w:p w14:textId="f273a86" w14:paraId="f273a86" w:rsidRDefault="0042209F" w:rsidP="0042209F" w:rsidR="0042209F">
      <w:pPr>
        <w15:collapsed w:val="false"/>
        <w:rPr>
          <w:sz w:val="24"/>
          <w:szCs w:val="24"/>
        </w:rPr>
      </w:pPr>
    </w:p>
    <w:p w:rsidRDefault="00A43E50" w:rsidP="0021620E" w:rsidR="00A43E50" w:rsidRPr="0021620E">
      <w:pPr>
        <w:jc w:val="center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8912A6" w:rsidR="00A43E50" w:rsidRPr="00A43E50">
      <w:pPr>
        <w:spacing w:after="240" w:before="30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 xml:space="preserve">Trgovački sud u Splitu, po sutkinji Ani Golub Gruić, </w:t>
      </w:r>
      <w:r w:rsidR="000456E2" w:rsidRPr="000456E2">
        <w:t xml:space="preserve">u stečajnom postupku nad stečajnim dužnikom </w:t>
      </w:r>
      <w:r w:rsidR="004345B3" w:rsidRPr="004345B3">
        <w:t>BEDEM d.o.o. u stečaju, OIB: 90384953525, Split, Zrinsko Frankopanska 64</w:t>
      </w:r>
      <w:r w:rsidR="000851E2" w:rsidRPr="00CB5E3F">
        <w:t xml:space="preserve">, </w:t>
      </w:r>
      <w:r w:rsidR="00BC18BB">
        <w:t>1</w:t>
      </w:r>
      <w:r w:rsidR="00A471F4">
        <w:t>5</w:t>
      </w:r>
      <w:r w:rsidR="00BC18BB">
        <w:t>. siječnja</w:t>
      </w:r>
      <w:r w:rsidR="000456E2">
        <w:t xml:space="preserve"> </w:t>
      </w:r>
      <w:r w:rsidR="00BC18BB">
        <w:t>2019</w:t>
      </w:r>
      <w:r w:rsidR="00CD367F" w:rsidRPr="00CB5E3F">
        <w:t>.</w:t>
      </w:r>
    </w:p>
    <w:p w:rsidRDefault="0042209F" w:rsidP="008912A6" w:rsidR="00E75741">
      <w:pPr>
        <w:spacing w:after="300" w:before="20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43408A" w:rsidR="004340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St-</w:t>
      </w:r>
      <w:r w:rsidR="004345B3">
        <w:rPr>
          <w:sz w:val="24"/>
          <w:szCs w:val="24"/>
        </w:rPr>
        <w:t>1971/2016-74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4345B3">
        <w:rPr>
          <w:sz w:val="24"/>
          <w:szCs w:val="24"/>
        </w:rPr>
        <w:t xml:space="preserve">30. listopada </w:t>
      </w:r>
      <w:r w:rsidR="000456E2">
        <w:rPr>
          <w:sz w:val="24"/>
          <w:szCs w:val="24"/>
        </w:rPr>
        <w:t>2018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pravomoćno </w:t>
      </w:r>
      <w:r w:rsidR="004345B3">
        <w:rPr>
          <w:sz w:val="24"/>
          <w:szCs w:val="24"/>
        </w:rPr>
        <w:t>13. studenog</w:t>
      </w:r>
      <w:r w:rsidR="00CD367F">
        <w:rPr>
          <w:sz w:val="24"/>
          <w:szCs w:val="24"/>
        </w:rPr>
        <w:t xml:space="preserve"> 2018</w:t>
      </w:r>
      <w:r>
        <w:rPr>
          <w:sz w:val="24"/>
          <w:szCs w:val="24"/>
        </w:rPr>
        <w:t>.</w:t>
      </w:r>
    </w:p>
    <w:p w:rsidRDefault="0043408A" w:rsidP="008912A6" w:rsidR="000456E2">
      <w:pPr>
        <w:spacing w:before="20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="00A13ABE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II. U</w:t>
      </w:r>
      <w:r w:rsidR="00A43E50" w:rsidRPr="00A43E50">
        <w:rPr>
          <w:bCs/>
          <w:sz w:val="24"/>
          <w:szCs w:val="24"/>
        </w:rPr>
        <w:t xml:space="preserve">tvrđuje se da je kupac </w:t>
      </w:r>
      <w:r w:rsidR="004345B3">
        <w:rPr>
          <w:bCs/>
          <w:sz w:val="24"/>
          <w:szCs w:val="24"/>
        </w:rPr>
        <w:t>Igor Jurišić</w:t>
      </w:r>
      <w:r w:rsidR="004345B3" w:rsidRPr="004345B3">
        <w:rPr>
          <w:bCs/>
          <w:sz w:val="24"/>
          <w:szCs w:val="24"/>
        </w:rPr>
        <w:t xml:space="preserve"> iz Lozice, Lozica 70, OIB: 93996920299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0456E2">
        <w:rPr>
          <w:bCs/>
          <w:sz w:val="24"/>
          <w:szCs w:val="24"/>
        </w:rPr>
        <w:t>,</w:t>
      </w:r>
      <w:r w:rsidR="00DC23A0">
        <w:rPr>
          <w:bCs/>
          <w:sz w:val="24"/>
          <w:szCs w:val="24"/>
        </w:rPr>
        <w:t xml:space="preserve"> </w:t>
      </w:r>
      <w:r w:rsidR="00931569">
        <w:rPr>
          <w:bCs/>
          <w:sz w:val="24"/>
          <w:szCs w:val="24"/>
        </w:rPr>
        <w:t>sukladno zaključku ovoga suda poslovni broj St-</w:t>
      </w:r>
      <w:r w:rsidR="004345B3">
        <w:rPr>
          <w:bCs/>
          <w:sz w:val="24"/>
          <w:szCs w:val="24"/>
        </w:rPr>
        <w:t>1971/2016</w:t>
      </w:r>
      <w:r w:rsidR="00931569">
        <w:rPr>
          <w:bCs/>
          <w:sz w:val="24"/>
          <w:szCs w:val="24"/>
        </w:rPr>
        <w:t xml:space="preserve"> od </w:t>
      </w:r>
      <w:r w:rsidR="004345B3">
        <w:rPr>
          <w:bCs/>
          <w:sz w:val="24"/>
          <w:szCs w:val="24"/>
        </w:rPr>
        <w:t>8. prosinca 2017</w:t>
      </w:r>
      <w:r w:rsidR="00931569">
        <w:rPr>
          <w:bCs/>
          <w:sz w:val="24"/>
          <w:szCs w:val="24"/>
        </w:rPr>
        <w:t>.</w:t>
      </w:r>
      <w:r w:rsidR="00DC23A0">
        <w:rPr>
          <w:bCs/>
          <w:sz w:val="24"/>
          <w:szCs w:val="24"/>
        </w:rPr>
        <w:t xml:space="preserve">, </w:t>
      </w:r>
      <w:r w:rsidR="000456E2">
        <w:rPr>
          <w:bCs/>
          <w:sz w:val="24"/>
          <w:szCs w:val="24"/>
        </w:rPr>
        <w:t>na</w:t>
      </w:r>
      <w:r w:rsidR="000456E2" w:rsidRPr="00A43E50">
        <w:rPr>
          <w:bCs/>
          <w:sz w:val="24"/>
          <w:szCs w:val="24"/>
        </w:rPr>
        <w:t xml:space="preserve"> račun </w:t>
      </w:r>
      <w:r w:rsidR="00A15D19">
        <w:rPr>
          <w:bCs/>
          <w:sz w:val="24"/>
          <w:szCs w:val="24"/>
        </w:rPr>
        <w:t>Financijske agencije uplatio</w:t>
      </w:r>
      <w:r w:rsidR="000456E2">
        <w:rPr>
          <w:bCs/>
          <w:sz w:val="24"/>
          <w:szCs w:val="24"/>
        </w:rPr>
        <w:t xml:space="preserve"> preostali iznos kupovnine od </w:t>
      </w:r>
      <w:r w:rsidR="004345B3" w:rsidRPr="004345B3">
        <w:rPr>
          <w:bCs/>
          <w:sz w:val="24"/>
          <w:szCs w:val="24"/>
        </w:rPr>
        <w:t>124.895,00</w:t>
      </w:r>
      <w:r w:rsidR="000456E2">
        <w:rPr>
          <w:bCs/>
          <w:sz w:val="24"/>
          <w:szCs w:val="24"/>
        </w:rPr>
        <w:t xml:space="preserve"> kn</w:t>
      </w:r>
      <w:r w:rsidR="00154DF9">
        <w:rPr>
          <w:bCs/>
          <w:sz w:val="24"/>
          <w:szCs w:val="24"/>
        </w:rPr>
        <w:t xml:space="preserve">, a </w:t>
      </w:r>
      <w:r w:rsidR="000456E2">
        <w:rPr>
          <w:bCs/>
          <w:sz w:val="24"/>
          <w:szCs w:val="24"/>
        </w:rPr>
        <w:t xml:space="preserve">za </w:t>
      </w:r>
      <w:r w:rsidR="004345B3" w:rsidRPr="004345B3">
        <w:rPr>
          <w:sz w:val="24"/>
          <w:szCs w:val="24"/>
        </w:rPr>
        <w:t>869/10000 dijela nekretnine označene kao kat. čest. 335/19 Z.U. 2866 K.O. Sinj nedjeljivo povezuje vlasništvo poslovnog prostora P1 u prizemlju, ukupne površine 154,21 m</w:t>
      </w:r>
      <w:r w:rsidR="004345B3" w:rsidRPr="004345B3">
        <w:rPr>
          <w:sz w:val="24"/>
          <w:szCs w:val="24"/>
          <w:vertAlign w:val="superscript"/>
        </w:rPr>
        <w:t>2</w:t>
      </w:r>
      <w:r w:rsidR="004345B3" w:rsidRPr="004345B3">
        <w:rPr>
          <w:sz w:val="24"/>
          <w:szCs w:val="24"/>
        </w:rPr>
        <w:t xml:space="preserve"> u etažnom nacrtu označeno ciklama bojom, </w:t>
      </w:r>
      <w:r w:rsidR="000456E2">
        <w:rPr>
          <w:bCs/>
          <w:sz w:val="24"/>
          <w:szCs w:val="24"/>
        </w:rPr>
        <w:t>sve u skladu sa točkom II</w:t>
      </w:r>
      <w:r w:rsidR="000456E2" w:rsidRPr="00A43E50">
        <w:rPr>
          <w:bCs/>
          <w:sz w:val="24"/>
          <w:szCs w:val="24"/>
        </w:rPr>
        <w:t xml:space="preserve">. izreke pravomoćnog rješenja o dosudi </w:t>
      </w:r>
      <w:r w:rsidR="000456E2">
        <w:rPr>
          <w:bCs/>
          <w:sz w:val="24"/>
          <w:szCs w:val="24"/>
        </w:rPr>
        <w:t xml:space="preserve">ovog suda </w:t>
      </w:r>
      <w:r w:rsidR="004345B3" w:rsidRPr="004345B3">
        <w:rPr>
          <w:bCs/>
          <w:sz w:val="24"/>
          <w:szCs w:val="24"/>
        </w:rPr>
        <w:t>11.St-1971/2016-74 od 30. listopada 2018</w:t>
      </w:r>
      <w:r w:rsidR="000456E2" w:rsidRPr="00A43E50">
        <w:rPr>
          <w:bCs/>
          <w:sz w:val="24"/>
          <w:szCs w:val="24"/>
        </w:rPr>
        <w:t>.</w:t>
      </w:r>
    </w:p>
    <w:p w:rsidRDefault="000456E2" w:rsidP="008912A6" w:rsidR="00154DF9">
      <w:pPr>
        <w:tabs>
          <w:tab w:pos="851" w:val="left"/>
        </w:tabs>
        <w:spacing w:before="20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A43E50">
        <w:rPr>
          <w:bCs/>
          <w:sz w:val="24"/>
          <w:szCs w:val="24"/>
        </w:rPr>
        <w:t xml:space="preserve">III. </w:t>
      </w:r>
      <w:r>
        <w:rPr>
          <w:sz w:val="22"/>
          <w:szCs w:val="22"/>
        </w:rPr>
        <w:t xml:space="preserve">Kupcu </w:t>
      </w:r>
      <w:r w:rsidR="004345B3" w:rsidRPr="004345B3">
        <w:rPr>
          <w:sz w:val="24"/>
          <w:szCs w:val="24"/>
        </w:rPr>
        <w:t>Igor</w:t>
      </w:r>
      <w:r w:rsidR="004345B3">
        <w:rPr>
          <w:sz w:val="24"/>
          <w:szCs w:val="24"/>
        </w:rPr>
        <w:t>u</w:t>
      </w:r>
      <w:r w:rsidR="004345B3" w:rsidRPr="004345B3">
        <w:rPr>
          <w:sz w:val="24"/>
          <w:szCs w:val="24"/>
        </w:rPr>
        <w:t xml:space="preserve"> Jurišić</w:t>
      </w:r>
      <w:r w:rsidR="004345B3">
        <w:rPr>
          <w:sz w:val="24"/>
          <w:szCs w:val="24"/>
        </w:rPr>
        <w:t>u</w:t>
      </w:r>
      <w:r w:rsidR="004345B3" w:rsidRPr="004345B3">
        <w:rPr>
          <w:sz w:val="24"/>
          <w:szCs w:val="24"/>
        </w:rPr>
        <w:t xml:space="preserve"> iz Lozice, Lozica 70, OIB: 93996920299</w:t>
      </w:r>
      <w:r>
        <w:rPr>
          <w:sz w:val="24"/>
          <w:szCs w:val="24"/>
        </w:rPr>
        <w:t>,</w:t>
      </w:r>
      <w:r w:rsidRPr="0024261C">
        <w:rPr>
          <w:sz w:val="22"/>
          <w:szCs w:val="22"/>
        </w:rPr>
        <w:t xml:space="preserve"> </w:t>
      </w:r>
      <w:r w:rsidRPr="00A43E50">
        <w:rPr>
          <w:sz w:val="22"/>
          <w:szCs w:val="22"/>
        </w:rPr>
        <w:t>predaje se</w:t>
      </w:r>
      <w:r w:rsidR="005B618C">
        <w:rPr>
          <w:sz w:val="22"/>
          <w:szCs w:val="22"/>
        </w:rPr>
        <w:t xml:space="preserve"> </w:t>
      </w:r>
      <w:r w:rsidR="00154DF9" w:rsidRPr="00154DF9">
        <w:rPr>
          <w:sz w:val="22"/>
          <w:szCs w:val="22"/>
        </w:rPr>
        <w:t>nekretnin</w:t>
      </w:r>
      <w:r w:rsidR="00154DF9">
        <w:rPr>
          <w:sz w:val="22"/>
          <w:szCs w:val="22"/>
        </w:rPr>
        <w:t>a opisana</w:t>
      </w:r>
      <w:r w:rsidR="00154DF9" w:rsidRPr="00154DF9">
        <w:rPr>
          <w:sz w:val="22"/>
          <w:szCs w:val="22"/>
        </w:rPr>
        <w:t xml:space="preserve"> pod točkom II. izreke ovog zaključka</w:t>
      </w:r>
      <w:r w:rsidR="00154DF9">
        <w:rPr>
          <w:sz w:val="22"/>
          <w:szCs w:val="22"/>
        </w:rPr>
        <w:t>.</w:t>
      </w:r>
    </w:p>
    <w:p w:rsidRDefault="00A13ABE" w:rsidP="008912A6" w:rsidR="00A13ABE" w:rsidRPr="00FC1FD3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IV. </w:t>
      </w:r>
      <w:r w:rsidR="00A43E50" w:rsidRPr="00A43E50">
        <w:rPr>
          <w:bCs/>
          <w:sz w:val="24"/>
          <w:szCs w:val="24"/>
        </w:rPr>
        <w:t xml:space="preserve">Nalaže se </w:t>
      </w:r>
      <w:r w:rsidR="00DC1FE7">
        <w:rPr>
          <w:bCs/>
          <w:sz w:val="24"/>
          <w:szCs w:val="24"/>
        </w:rPr>
        <w:t>Općinskom sudu</w:t>
      </w:r>
      <w:r w:rsidR="005B618C" w:rsidRPr="005B618C">
        <w:rPr>
          <w:bCs/>
          <w:sz w:val="24"/>
          <w:szCs w:val="24"/>
        </w:rPr>
        <w:t xml:space="preserve"> u </w:t>
      </w:r>
      <w:r w:rsidR="00DC1FE7">
        <w:rPr>
          <w:bCs/>
          <w:sz w:val="24"/>
          <w:szCs w:val="24"/>
        </w:rPr>
        <w:t>Splitu</w:t>
      </w:r>
      <w:r w:rsidR="005B618C" w:rsidRPr="005B618C">
        <w:rPr>
          <w:bCs/>
          <w:sz w:val="24"/>
          <w:szCs w:val="24"/>
        </w:rPr>
        <w:t xml:space="preserve"> – Zemljišnoknjižnom odjelu </w:t>
      </w:r>
      <w:r w:rsidR="00DC1FE7">
        <w:rPr>
          <w:bCs/>
          <w:sz w:val="24"/>
          <w:szCs w:val="24"/>
        </w:rPr>
        <w:t>Sinj</w:t>
      </w:r>
      <w:r w:rsidR="005B618C" w:rsidRPr="005B618C">
        <w:rPr>
          <w:bCs/>
          <w:sz w:val="24"/>
          <w:szCs w:val="24"/>
        </w:rPr>
        <w:t xml:space="preserve"> </w:t>
      </w:r>
      <w:r w:rsidR="00A43E50" w:rsidRPr="00A43E50">
        <w:rPr>
          <w:bCs/>
          <w:sz w:val="24"/>
          <w:szCs w:val="24"/>
        </w:rPr>
        <w:t>izvršiti uknjižbu</w:t>
      </w:r>
      <w:r>
        <w:rPr>
          <w:bCs/>
          <w:sz w:val="24"/>
          <w:szCs w:val="24"/>
        </w:rPr>
        <w:t xml:space="preserve"> prava vlasništva na nekretnin</w:t>
      </w:r>
      <w:r w:rsidR="005B618C">
        <w:rPr>
          <w:bCs/>
          <w:sz w:val="24"/>
          <w:szCs w:val="24"/>
        </w:rPr>
        <w:t>i</w:t>
      </w:r>
      <w:r w:rsidR="00A6467A">
        <w:rPr>
          <w:bCs/>
          <w:sz w:val="24"/>
          <w:szCs w:val="24"/>
        </w:rPr>
        <w:t xml:space="preserve"> </w:t>
      </w:r>
      <w:r w:rsidR="005B618C">
        <w:rPr>
          <w:bCs/>
          <w:sz w:val="24"/>
          <w:szCs w:val="24"/>
        </w:rPr>
        <w:t>opisanoj</w:t>
      </w:r>
      <w:r w:rsidR="00B24F0A">
        <w:rPr>
          <w:bCs/>
          <w:sz w:val="24"/>
          <w:szCs w:val="24"/>
        </w:rPr>
        <w:t xml:space="preserve"> pod točkom</w:t>
      </w:r>
      <w:r w:rsidR="005B618C">
        <w:rPr>
          <w:bCs/>
          <w:sz w:val="24"/>
          <w:szCs w:val="24"/>
        </w:rPr>
        <w:t xml:space="preserve"> I</w:t>
      </w:r>
      <w:r w:rsidR="00A6467A">
        <w:rPr>
          <w:bCs/>
          <w:sz w:val="24"/>
          <w:szCs w:val="24"/>
        </w:rPr>
        <w:t xml:space="preserve">I. izreke ovog </w:t>
      </w:r>
      <w:r w:rsidR="005B618C">
        <w:rPr>
          <w:bCs/>
          <w:sz w:val="24"/>
          <w:szCs w:val="24"/>
        </w:rPr>
        <w:t>zaključka</w:t>
      </w:r>
      <w:r w:rsidR="00A43E50" w:rsidRPr="00A43E50">
        <w:rPr>
          <w:bCs/>
          <w:sz w:val="24"/>
          <w:szCs w:val="24"/>
        </w:rPr>
        <w:t xml:space="preserve"> na ime kupca </w:t>
      </w:r>
      <w:r w:rsidR="00DC1FE7" w:rsidRPr="00DC1FE7">
        <w:rPr>
          <w:bCs/>
          <w:sz w:val="24"/>
          <w:szCs w:val="24"/>
        </w:rPr>
        <w:t>Igor</w:t>
      </w:r>
      <w:r w:rsidR="00DC1FE7">
        <w:rPr>
          <w:bCs/>
          <w:sz w:val="24"/>
          <w:szCs w:val="24"/>
        </w:rPr>
        <w:t>a</w:t>
      </w:r>
      <w:r w:rsidR="00DC1FE7" w:rsidRPr="00DC1FE7">
        <w:rPr>
          <w:bCs/>
          <w:sz w:val="24"/>
          <w:szCs w:val="24"/>
        </w:rPr>
        <w:t xml:space="preserve"> Jurišić</w:t>
      </w:r>
      <w:r w:rsidR="00DC1FE7">
        <w:rPr>
          <w:bCs/>
          <w:sz w:val="24"/>
          <w:szCs w:val="24"/>
        </w:rPr>
        <w:t>a</w:t>
      </w:r>
      <w:r w:rsidR="00DC1FE7" w:rsidRPr="00DC1FE7">
        <w:rPr>
          <w:bCs/>
          <w:sz w:val="24"/>
          <w:szCs w:val="24"/>
        </w:rPr>
        <w:t xml:space="preserve"> iz Lozice, Lozica 70, OIB: 93996920299,</w:t>
      </w:r>
      <w:r w:rsidR="00A43E50" w:rsidRPr="00A43E50">
        <w:rPr>
          <w:bCs/>
          <w:sz w:val="24"/>
          <w:szCs w:val="24"/>
        </w:rPr>
        <w:t xml:space="preserve"> </w:t>
      </w:r>
      <w:r w:rsidR="00943D1A">
        <w:rPr>
          <w:bCs/>
          <w:sz w:val="24"/>
          <w:szCs w:val="24"/>
        </w:rPr>
        <w:t>za cijelo</w:t>
      </w:r>
      <w:r w:rsidR="00A43E50" w:rsidRPr="00A43E50">
        <w:rPr>
          <w:bCs/>
          <w:sz w:val="24"/>
          <w:szCs w:val="24"/>
        </w:rPr>
        <w:t xml:space="preserve">, uz istodobno brisanje </w:t>
      </w:r>
      <w:r w:rsidR="0024261C">
        <w:rPr>
          <w:bCs/>
          <w:sz w:val="24"/>
          <w:szCs w:val="24"/>
        </w:rPr>
        <w:t>tog</w:t>
      </w:r>
      <w:r w:rsidR="00A43E50" w:rsidRPr="00A43E50">
        <w:rPr>
          <w:bCs/>
          <w:sz w:val="24"/>
          <w:szCs w:val="24"/>
        </w:rPr>
        <w:t xml:space="preserve"> prava</w:t>
      </w:r>
      <w:r w:rsidR="0024261C">
        <w:rPr>
          <w:bCs/>
          <w:sz w:val="24"/>
          <w:szCs w:val="24"/>
        </w:rPr>
        <w:t xml:space="preserve"> sa imena </w:t>
      </w:r>
      <w:r w:rsidR="00DC1FE7" w:rsidRPr="00DC1FE7">
        <w:rPr>
          <w:bCs/>
          <w:sz w:val="24"/>
          <w:szCs w:val="24"/>
        </w:rPr>
        <w:t>Bedem d.o.o. Split</w:t>
      </w:r>
      <w:r w:rsidR="00A6467A" w:rsidRPr="00A6467A">
        <w:rPr>
          <w:bCs/>
          <w:sz w:val="24"/>
          <w:szCs w:val="24"/>
        </w:rPr>
        <w:t>,</w:t>
      </w:r>
      <w:r w:rsidR="00943D1A" w:rsidRPr="00FC1FD3">
        <w:rPr>
          <w:bCs/>
          <w:sz w:val="24"/>
          <w:szCs w:val="24"/>
        </w:rPr>
        <w:t xml:space="preserve"> za </w:t>
      </w:r>
      <w:r w:rsidR="00931569" w:rsidRPr="00FC1FD3">
        <w:rPr>
          <w:bCs/>
          <w:sz w:val="24"/>
          <w:szCs w:val="24"/>
        </w:rPr>
        <w:t>cijelo</w:t>
      </w:r>
      <w:r w:rsidR="00943D1A" w:rsidRPr="00FC1FD3">
        <w:rPr>
          <w:bCs/>
          <w:sz w:val="24"/>
          <w:szCs w:val="24"/>
        </w:rPr>
        <w:t xml:space="preserve"> 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154DF9" w:rsidP="00154DF9" w:rsidR="00154DF9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>- zabilježbe ovrhe u pravnoj stvari ovrhovoditelja Credo banka d.d. u stečaju protiv ovršenika Bedem d.o.o. Split utvrđenjem vrijednosti nekretnina, njihovom prodajom i namirenjem ovrhovoditelja iz iznosa dobivenog prodajom te predajom u posjed kupcu, a sve radi naplate novčanog potraživanja u iznosu od 4.978.696,19 kn i spp upisane na temelju rješenja o ovrsi Općinskog suda u Sinju poslovni broj Ovr-610/2012 od 21. rujna 2012. (upis pod Z-2174/2012)</w:t>
      </w:r>
    </w:p>
    <w:p w:rsidRDefault="00154DF9" w:rsidP="00154DF9" w:rsidR="00154DF9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>- zabilježbe otvaranja stečajnog postupka (upis pod Z-14899/2017)</w:t>
      </w:r>
    </w:p>
    <w:p w:rsidRDefault="00154DF9" w:rsidP="00154DF9" w:rsidR="00154DF9" w:rsidRPr="004E7041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>- uknjižbe prava zaloga za iznos od 4.000.000,00 kn sa nuzgredicama upisanog u korist Credo banke d.d. Split uz zabilježbu ovršivosti (upis pod Z-759/06)</w:t>
      </w:r>
    </w:p>
    <w:p w:rsidRDefault="00154DF9" w:rsidP="00154DF9" w:rsidR="00154DF9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 xml:space="preserve">- uknjižbe založnog prava upisanog u korist Credo banke d.d. Split radi osiguranja tražbine u iznosu koji ne prelazi 4.100.000,00 kn, što na dan zaključenja Ugovora predstavlja </w:t>
      </w:r>
      <w:r w:rsidRPr="004E7041">
        <w:rPr>
          <w:bCs/>
          <w:sz w:val="24"/>
          <w:szCs w:val="24"/>
        </w:rPr>
        <w:lastRenderedPageBreak/>
        <w:t>protuvrijednost od 563.306,98 EUR-a i ostalim uvjetima iz Ugovora o okvirnom zaduženju broj 188/47/09, zabilježbe da je kao glavni uložak određen Z.U. 2866 K.O. Sinj, poduložak 76; zabilježbe ovršivosti tražbine (upis pod Z-277/10).</w:t>
      </w:r>
    </w:p>
    <w:p w:rsidRDefault="00A13ABE" w:rsidP="008912A6" w:rsidR="00A43E50">
      <w:pPr>
        <w:spacing w:before="200"/>
        <w:jc w:val="both"/>
        <w:rPr>
          <w:sz w:val="22"/>
          <w:szCs w:val="22"/>
        </w:rPr>
      </w:pPr>
      <w:r w:rsidRPr="0043408A">
        <w:rPr>
          <w:sz w:val="22"/>
          <w:szCs w:val="22"/>
        </w:rPr>
        <w:tab/>
        <w:t xml:space="preserve">   V. </w:t>
      </w:r>
      <w:r w:rsidRPr="0043408A">
        <w:rPr>
          <w:bCs/>
          <w:sz w:val="24"/>
          <w:szCs w:val="24"/>
        </w:rPr>
        <w:t>Nalaže</w:t>
      </w:r>
      <w:r w:rsidR="00105F87" w:rsidRPr="0043408A">
        <w:rPr>
          <w:bCs/>
          <w:sz w:val="24"/>
          <w:szCs w:val="24"/>
        </w:rPr>
        <w:t xml:space="preserve"> se stečajno</w:t>
      </w:r>
      <w:r w:rsidR="00A471F4">
        <w:rPr>
          <w:bCs/>
          <w:sz w:val="24"/>
          <w:szCs w:val="24"/>
        </w:rPr>
        <w:t>m</w:t>
      </w:r>
      <w:r w:rsidR="00105F87" w:rsidRPr="0043408A">
        <w:rPr>
          <w:bCs/>
          <w:sz w:val="24"/>
          <w:szCs w:val="24"/>
        </w:rPr>
        <w:t xml:space="preserve"> upravitel</w:t>
      </w:r>
      <w:r w:rsidR="005B618C" w:rsidRPr="0043408A">
        <w:rPr>
          <w:bCs/>
          <w:sz w:val="24"/>
          <w:szCs w:val="24"/>
        </w:rPr>
        <w:t>j</w:t>
      </w:r>
      <w:r w:rsidR="00A471F4">
        <w:rPr>
          <w:bCs/>
          <w:sz w:val="24"/>
          <w:szCs w:val="24"/>
        </w:rPr>
        <w:t>u</w:t>
      </w:r>
      <w:r w:rsidRPr="0043408A">
        <w:rPr>
          <w:bCs/>
          <w:sz w:val="24"/>
          <w:szCs w:val="24"/>
        </w:rPr>
        <w:t xml:space="preserve"> o izvršenoj primopred</w:t>
      </w:r>
      <w:r w:rsidRPr="00A43E50">
        <w:rPr>
          <w:bCs/>
          <w:sz w:val="24"/>
          <w:szCs w:val="24"/>
        </w:rPr>
        <w:t>aji sačiniti zapisnik te primjerak tog zapisnika dostaviti sudu.</w:t>
      </w:r>
    </w:p>
    <w:p w:rsidRDefault="00E75741" w:rsidP="005B618C" w:rsidR="00E75741" w:rsidRPr="00AE0E7D">
      <w:pPr>
        <w:spacing w:after="80" w:before="16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BC18BB" w:rsidP="00BC18BB" w:rsidR="00BC18BB">
      <w:pPr>
        <w:spacing w:before="160"/>
        <w:ind w:firstLine="708"/>
        <w:jc w:val="both"/>
        <w:rPr>
          <w:sz w:val="24"/>
          <w:szCs w:val="24"/>
        </w:rPr>
      </w:pPr>
      <w:r w:rsidRPr="004C22D8">
        <w:rPr>
          <w:sz w:val="24"/>
          <w:szCs w:val="24"/>
        </w:rPr>
        <w:t>Rješenjem ovog suda 11.St-1971/2016 od 19. travnja 2017. otvoren je stečajni postupak nad dužnikom Bedem d.o.o., OIB: 90384953525, Split, Zrinsko Frankopanska 64, a rješenjem poslovni broj 11.St-1971/2016 od 29. kolovoza 2017. određena je prodaja nekretnin</w:t>
      </w:r>
      <w:r>
        <w:rPr>
          <w:sz w:val="24"/>
          <w:szCs w:val="24"/>
        </w:rPr>
        <w:t>e</w:t>
      </w:r>
      <w:r w:rsidRPr="004C22D8">
        <w:rPr>
          <w:sz w:val="24"/>
          <w:szCs w:val="24"/>
        </w:rPr>
        <w:t xml:space="preserve"> opisan</w:t>
      </w:r>
      <w:r>
        <w:rPr>
          <w:sz w:val="24"/>
          <w:szCs w:val="24"/>
        </w:rPr>
        <w:t>e</w:t>
      </w:r>
      <w:r w:rsidRPr="004C22D8">
        <w:rPr>
          <w:sz w:val="24"/>
          <w:szCs w:val="24"/>
        </w:rPr>
        <w:t xml:space="preserve"> u točki I. izreke </w:t>
      </w:r>
      <w:r>
        <w:rPr>
          <w:sz w:val="24"/>
          <w:szCs w:val="24"/>
        </w:rPr>
        <w:t xml:space="preserve">rješenja u stečajnom postupku, a temeljem odredbe članka 247. </w:t>
      </w:r>
      <w:r w:rsidRPr="00515C8F">
        <w:rPr>
          <w:sz w:val="24"/>
          <w:szCs w:val="24"/>
        </w:rPr>
        <w:t>Stečajnog zakona (˝Narodne novine˝ broj 71/15; dalje: SZ)</w:t>
      </w:r>
      <w:r>
        <w:rPr>
          <w:sz w:val="24"/>
          <w:szCs w:val="24"/>
        </w:rPr>
        <w:t>.</w:t>
      </w:r>
    </w:p>
    <w:p w:rsidRDefault="00BC18BB" w:rsidP="00BC18BB" w:rsidR="00BC18BB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>o prodaji poslovni broj 11.St-1971/2016</w:t>
      </w:r>
      <w:r w:rsidRPr="001F66C0">
        <w:rPr>
          <w:sz w:val="24"/>
          <w:szCs w:val="24"/>
        </w:rPr>
        <w:t xml:space="preserve"> od </w:t>
      </w:r>
      <w:r w:rsidRPr="004C22D8">
        <w:rPr>
          <w:sz w:val="24"/>
          <w:szCs w:val="24"/>
        </w:rPr>
        <w:t>8. prosinca 2017.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 xml:space="preserve">vrijednost nekretnine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>
        <w:rPr>
          <w:sz w:val="24"/>
          <w:szCs w:val="24"/>
        </w:rPr>
        <w:t>(dalje FINA) na nadležno postupanje uz Zahtjev za prodaju nekretnina u stečajnom postupku.</w:t>
      </w:r>
    </w:p>
    <w:p w:rsidRDefault="00072F00" w:rsidP="008912A6" w:rsidR="008912A6" w:rsidRPr="002B0174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BC18BB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BC18BB">
        <w:rPr>
          <w:sz w:val="24"/>
          <w:szCs w:val="24"/>
        </w:rPr>
        <w:t>1971/2016-74</w:t>
      </w:r>
      <w:r w:rsidR="00B24F0A">
        <w:rPr>
          <w:sz w:val="24"/>
          <w:szCs w:val="24"/>
        </w:rPr>
        <w:t xml:space="preserve"> od </w:t>
      </w:r>
      <w:r w:rsidR="00BC18BB">
        <w:rPr>
          <w:sz w:val="24"/>
          <w:szCs w:val="24"/>
        </w:rPr>
        <w:t>30. listopad</w:t>
      </w:r>
      <w:r w:rsidR="00B24F0A">
        <w:rPr>
          <w:sz w:val="24"/>
          <w:szCs w:val="24"/>
        </w:rPr>
        <w:t>a 2018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BC18BB">
        <w:rPr>
          <w:sz w:val="24"/>
          <w:szCs w:val="24"/>
        </w:rPr>
        <w:t>Igoru Jurišiću</w:t>
      </w:r>
      <w:r>
        <w:rPr>
          <w:sz w:val="24"/>
          <w:szCs w:val="24"/>
        </w:rPr>
        <w:t xml:space="preserve"> 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BC18BB">
        <w:rPr>
          <w:rFonts w:eastAsia="Calibri"/>
          <w:sz w:val="24"/>
          <w:szCs w:val="24"/>
          <w:lang w:eastAsia="en-US"/>
        </w:rPr>
        <w:t>138.550,</w:t>
      </w:r>
      <w:r w:rsidR="00DE4A6A">
        <w:rPr>
          <w:rFonts w:eastAsia="Calibri"/>
          <w:sz w:val="24"/>
          <w:szCs w:val="24"/>
          <w:lang w:eastAsia="en-US"/>
        </w:rPr>
        <w:t>00 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 xml:space="preserve">u iznosu od </w:t>
      </w:r>
      <w:r w:rsidR="00BC18BB">
        <w:rPr>
          <w:sz w:val="24"/>
          <w:szCs w:val="24"/>
        </w:rPr>
        <w:t>13.655,00</w:t>
      </w:r>
      <w:r w:rsidR="00CB5E3F">
        <w:rPr>
          <w:sz w:val="24"/>
          <w:szCs w:val="24"/>
        </w:rPr>
        <w:t xml:space="preserve"> kn</w:t>
      </w:r>
      <w:r w:rsidR="00CB5E3F" w:rsidRPr="00345D1B">
        <w:rPr>
          <w:sz w:val="24"/>
          <w:szCs w:val="24"/>
        </w:rPr>
        <w:t>, dakle, iznos od</w:t>
      </w:r>
      <w:r w:rsidR="00CB5E3F">
        <w:rPr>
          <w:sz w:val="24"/>
          <w:szCs w:val="24"/>
        </w:rPr>
        <w:t xml:space="preserve"> </w:t>
      </w:r>
      <w:r w:rsidR="00BC18BB">
        <w:rPr>
          <w:sz w:val="24"/>
          <w:szCs w:val="24"/>
        </w:rPr>
        <w:t>124.895</w:t>
      </w:r>
      <w:r w:rsidR="005B618C">
        <w:rPr>
          <w:sz w:val="24"/>
          <w:szCs w:val="24"/>
        </w:rPr>
        <w:t>,00</w:t>
      </w:r>
      <w:r w:rsidR="00CB5E3F" w:rsidRPr="00345D1B">
        <w:rPr>
          <w:sz w:val="24"/>
          <w:szCs w:val="24"/>
        </w:rPr>
        <w:t xml:space="preserve"> </w:t>
      </w:r>
      <w:r w:rsidR="005B618C">
        <w:rPr>
          <w:sz w:val="24"/>
          <w:szCs w:val="24"/>
        </w:rPr>
        <w:t>kn.</w:t>
      </w:r>
      <w:r w:rsidR="008912A6">
        <w:rPr>
          <w:sz w:val="24"/>
          <w:szCs w:val="24"/>
        </w:rPr>
        <w:t xml:space="preserve"> Predmetno rješenje postalo je pravomoćno </w:t>
      </w:r>
      <w:r w:rsidR="00BC18BB">
        <w:rPr>
          <w:sz w:val="24"/>
          <w:szCs w:val="24"/>
        </w:rPr>
        <w:t>13. studenog</w:t>
      </w:r>
      <w:r w:rsidR="008912A6">
        <w:rPr>
          <w:sz w:val="24"/>
          <w:szCs w:val="24"/>
        </w:rPr>
        <w:t xml:space="preserve"> 2018. </w:t>
      </w:r>
    </w:p>
    <w:p w:rsidRDefault="00A15D19" w:rsidP="008912A6" w:rsidR="00DC23A0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BC18BB">
        <w:rPr>
          <w:sz w:val="24"/>
          <w:szCs w:val="24"/>
        </w:rPr>
        <w:t>9. studenog</w:t>
      </w:r>
      <w:r>
        <w:rPr>
          <w:sz w:val="24"/>
          <w:szCs w:val="24"/>
        </w:rPr>
        <w:t xml:space="preserve"> 2018.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BC18BB">
        <w:rPr>
          <w:sz w:val="24"/>
          <w:szCs w:val="24"/>
        </w:rPr>
        <w:t>Igor Jurišić</w:t>
      </w:r>
      <w:r w:rsidR="00DC23A0" w:rsidRPr="00DC23A0">
        <w:rPr>
          <w:sz w:val="24"/>
          <w:szCs w:val="24"/>
        </w:rPr>
        <w:t xml:space="preserve"> u cijelosti</w:t>
      </w:r>
      <w:r w:rsidRPr="00DC23A0">
        <w:rPr>
          <w:sz w:val="24"/>
          <w:szCs w:val="24"/>
        </w:rPr>
        <w:t xml:space="preserve"> postupi</w:t>
      </w:r>
      <w:r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po rješenju o dosudi ovog suda poslovni broj 11.</w:t>
      </w:r>
      <w:r w:rsidR="00BC18BB" w:rsidRPr="00BC18BB">
        <w:t xml:space="preserve"> </w:t>
      </w:r>
      <w:r w:rsidR="00BC18BB" w:rsidRPr="00BC18BB">
        <w:rPr>
          <w:sz w:val="24"/>
          <w:szCs w:val="24"/>
        </w:rPr>
        <w:t>St-1971/2016-74 od 30. listopada 2018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>
        <w:rPr>
          <w:sz w:val="24"/>
          <w:szCs w:val="24"/>
        </w:rPr>
        <w:t>o</w:t>
      </w:r>
      <w:r w:rsidR="00A6467A"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preostal</w:t>
      </w:r>
      <w:r w:rsidR="005B618C">
        <w:rPr>
          <w:sz w:val="24"/>
          <w:szCs w:val="24"/>
        </w:rPr>
        <w:t>i</w:t>
      </w:r>
      <w:r w:rsidR="00CB5E3F">
        <w:rPr>
          <w:sz w:val="24"/>
          <w:szCs w:val="24"/>
        </w:rPr>
        <w:t xml:space="preserve"> iznos</w:t>
      </w:r>
      <w:r w:rsidR="00A6467A">
        <w:rPr>
          <w:sz w:val="24"/>
          <w:szCs w:val="24"/>
        </w:rPr>
        <w:t xml:space="preserve"> kupovnine</w:t>
      </w:r>
      <w:r w:rsidR="00CB5E3F"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 za iznos up</w:t>
      </w:r>
      <w:r w:rsidR="005B618C">
        <w:rPr>
          <w:sz w:val="24"/>
          <w:szCs w:val="24"/>
        </w:rPr>
        <w:t>laćene</w:t>
      </w:r>
      <w:r w:rsidR="00CB5E3F">
        <w:rPr>
          <w:sz w:val="24"/>
          <w:szCs w:val="24"/>
        </w:rPr>
        <w:t xml:space="preserve"> jamčevin</w:t>
      </w:r>
      <w:r w:rsidR="005B618C">
        <w:rPr>
          <w:sz w:val="24"/>
          <w:szCs w:val="24"/>
        </w:rPr>
        <w:t>e</w:t>
      </w:r>
      <w:r w:rsidR="00CB5E3F"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471F4" w:rsidP="008912A6" w:rsidR="00A471F4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7. studenog 2018. (list 467 spisa) stečajni upravitelj predložio je da sud dopuni rješenje o dosudi od 30. listopada 2018. na način da se vrijednost isporuka nekretnina uveća za iznos PDV-a od 25%, budući isporuka navedenih nekretnina podliježe oporezivanju PDV-om sukladno članku 40. stavku 1. točaka j) i k) i stavku 4. te članku 75. stavku 3. točki c) Zakona o porezu na dodanu vrijednost.</w:t>
      </w:r>
    </w:p>
    <w:p w:rsidRDefault="00A471F4" w:rsidP="008912A6" w:rsidR="00A471F4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17. prosinca 2018. (listovi 475-476 spisa) stečajni upravitelj izvijestio je sud da je kupac Igor Jurišić izvršio uplatu PDV-a u iznosu od 34.637,50 kn. </w:t>
      </w:r>
    </w:p>
    <w:p w:rsidRDefault="00A471F4" w:rsidP="008912A6" w:rsidR="00A471F4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Konačno, podneskom od 4. siječnja 2019. (listovi 477-496 spisa) stečajni upravitelj navodi da, obzirom da iz zemljišnoknjižnog izvatka nije bilo vidljivo da su navedene nekretnine bilo u upotrebi, je kupcima ispostavio račune za plaćanje PDV-. U međuvremenu, kupci da su pribavili dokumentaciju od Općinskog suda u Sinju iz koje je evidentno da je prvi vlasnik bio Alcom d.o.o. koji je predmetne nekretnine prodao 2006. stečajnom dužniku. Slijedom navedenog, da je stornirao račun i kupcu Igoru Jurišiću vratio iznos od 34.637,50 kn uplaćen na ime PDV-a. Stečajni upravitelj zaključuje da je kupac oslobođen plaćanja PDV-a, da je u cijelosti uplatio kupovninu te da mu se nekretnina može predati u posjed. </w:t>
      </w:r>
    </w:p>
    <w:p w:rsidRDefault="00A13ABE" w:rsidP="008912A6" w:rsidR="00A13ABE" w:rsidRPr="00A13ABE">
      <w:pPr>
        <w:tabs>
          <w:tab w:pos="1260" w:val="left"/>
        </w:tabs>
        <w:spacing w:before="20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lastRenderedPageBreak/>
        <w:t>Slijedom naveden</w:t>
      </w:r>
      <w:r w:rsidR="0092790F">
        <w:rPr>
          <w:sz w:val="24"/>
          <w:szCs w:val="24"/>
        </w:rPr>
        <w:t xml:space="preserve">og, a temeljem odredbe </w:t>
      </w:r>
      <w:r w:rsidR="00DE4A6A">
        <w:rPr>
          <w:sz w:val="24"/>
          <w:szCs w:val="24"/>
        </w:rPr>
        <w:t>članka</w:t>
      </w:r>
      <w:r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="00DE4A6A">
        <w:rPr>
          <w:sz w:val="24"/>
          <w:szCs w:val="24"/>
        </w:rPr>
        <w:t xml:space="preserve">u vezi s odredbom članka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5B618C" w:rsidR="00AE0E7D" w:rsidRPr="00AE0E7D">
      <w:pPr>
        <w:spacing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DE4A6A">
        <w:rPr>
          <w:sz w:val="24"/>
          <w:szCs w:val="24"/>
        </w:rPr>
        <w:t xml:space="preserve">Splitu </w:t>
      </w:r>
      <w:r w:rsidR="00BC18BB">
        <w:rPr>
          <w:sz w:val="24"/>
          <w:szCs w:val="24"/>
        </w:rPr>
        <w:t>1</w:t>
      </w:r>
      <w:r w:rsidR="00A471F4">
        <w:rPr>
          <w:sz w:val="24"/>
          <w:szCs w:val="24"/>
        </w:rPr>
        <w:t>5</w:t>
      </w:r>
      <w:r w:rsidR="00BC18BB">
        <w:rPr>
          <w:sz w:val="24"/>
          <w:szCs w:val="24"/>
        </w:rPr>
        <w:t>. siječnja 2019</w:t>
      </w:r>
      <w:r w:rsidR="00D17A01">
        <w:rPr>
          <w:sz w:val="24"/>
          <w:szCs w:val="24"/>
        </w:rPr>
        <w:t>.</w:t>
      </w:r>
    </w:p>
    <w:p w:rsidRDefault="00D17A01" w:rsidP="005B618C" w:rsidR="00AE0E7D" w:rsidRPr="00AE0E7D">
      <w:pPr>
        <w:spacing w:before="2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636489" w:rsidRPr="00636489">
      <w:pPr>
        <w:ind w:left="6372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Ana Golub </w:t>
      </w:r>
      <w:r w:rsidRPr="00636489">
        <w:rPr>
          <w:sz w:val="24"/>
          <w:szCs w:val="24"/>
        </w:rPr>
        <w:t>Gruić</w:t>
      </w:r>
      <w:r w:rsidR="00636489" w:rsidRPr="00636489">
        <w:rPr>
          <w:sz w:val="24"/>
          <w:szCs w:val="24"/>
        </w:rPr>
        <w:t>, v.r.</w:t>
      </w:r>
    </w:p>
    <w:p w:rsidRDefault="00636489" w:rsidP="008832A6" w:rsidR="00636489" w:rsidRPr="00636489">
      <w:pPr>
        <w:jc w:val="right"/>
        <w:rPr>
          <w:sz w:val="24"/>
          <w:szCs w:val="24"/>
        </w:rPr>
      </w:pPr>
      <w:r w:rsidRPr="00636489">
        <w:rPr>
          <w:sz w:val="24"/>
          <w:szCs w:val="24"/>
        </w:rPr>
        <w:t>za točnost otpravka – ovlašteni službenik</w:t>
      </w:r>
    </w:p>
    <w:p w:rsidRDefault="00636489" w:rsidP="008832A6" w:rsidR="00636489" w:rsidRPr="00636489">
      <w:pPr>
        <w:ind w:firstLine="708" w:left="4956"/>
        <w:jc w:val="center"/>
        <w:rPr>
          <w:sz w:val="24"/>
          <w:szCs w:val="24"/>
        </w:rPr>
      </w:pPr>
      <w:r w:rsidRPr="00636489">
        <w:rPr>
          <w:sz w:val="24"/>
          <w:szCs w:val="24"/>
        </w:rPr>
        <w:t>Ana Bosančić</w:t>
      </w:r>
    </w:p>
    <w:p w:rsidRDefault="00AE0E7D" w:rsidP="00AE0E7D" w:rsidR="00AE0E7D">
      <w:pPr>
        <w:ind w:firstLine="708" w:left="5664"/>
        <w:jc w:val="center"/>
        <w:rPr>
          <w:sz w:val="24"/>
          <w:szCs w:val="24"/>
        </w:rPr>
      </w:pPr>
    </w:p>
    <w:p w:rsidRDefault="005B618C" w:rsidP="00E75741" w:rsidR="005B618C">
      <w:pPr>
        <w:jc w:val="both"/>
        <w:rPr>
          <w:b/>
          <w:sz w:val="24"/>
          <w:szCs w:val="24"/>
        </w:rPr>
      </w:pPr>
    </w:p>
    <w:p w:rsidRDefault="00D17A01" w:rsidP="00E75741" w:rsidR="00E7574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sectPr w:rsidSect="004F266A" w:rsidR="00E757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8BB" w:rsidR="00BC18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8BB" w:rsidR="00BC18B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8BB" w:rsidR="00BC18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8BB" w:rsidR="00BC18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489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BC18BB">
      <w:rPr>
        <w:sz w:val="24"/>
        <w:szCs w:val="24"/>
      </w:rPr>
      <w:t>1971/2016-87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8BB" w:rsidR="00BC18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456E2"/>
    <w:rsid w:val="00066650"/>
    <w:rsid w:val="00072F00"/>
    <w:rsid w:val="000851E2"/>
    <w:rsid w:val="00085E7C"/>
    <w:rsid w:val="000B4D96"/>
    <w:rsid w:val="000D5416"/>
    <w:rsid w:val="000E6D83"/>
    <w:rsid w:val="00105F87"/>
    <w:rsid w:val="00113416"/>
    <w:rsid w:val="00154DF9"/>
    <w:rsid w:val="0021620E"/>
    <w:rsid w:val="0024261C"/>
    <w:rsid w:val="002D0EEB"/>
    <w:rsid w:val="00315BEB"/>
    <w:rsid w:val="003938EE"/>
    <w:rsid w:val="003C2F22"/>
    <w:rsid w:val="00417EA6"/>
    <w:rsid w:val="0042209F"/>
    <w:rsid w:val="0043408A"/>
    <w:rsid w:val="004345B3"/>
    <w:rsid w:val="004F266A"/>
    <w:rsid w:val="00563E5A"/>
    <w:rsid w:val="005B618C"/>
    <w:rsid w:val="00614A70"/>
    <w:rsid w:val="00636489"/>
    <w:rsid w:val="00705682"/>
    <w:rsid w:val="0071519E"/>
    <w:rsid w:val="0077004A"/>
    <w:rsid w:val="00791EA7"/>
    <w:rsid w:val="007F7A84"/>
    <w:rsid w:val="00814EDB"/>
    <w:rsid w:val="00815142"/>
    <w:rsid w:val="00853B3E"/>
    <w:rsid w:val="008912A6"/>
    <w:rsid w:val="0092790F"/>
    <w:rsid w:val="00931569"/>
    <w:rsid w:val="00931A98"/>
    <w:rsid w:val="00943D1A"/>
    <w:rsid w:val="00976F7F"/>
    <w:rsid w:val="00981D37"/>
    <w:rsid w:val="009F0637"/>
    <w:rsid w:val="00A13ABE"/>
    <w:rsid w:val="00A15D19"/>
    <w:rsid w:val="00A43E50"/>
    <w:rsid w:val="00A471F4"/>
    <w:rsid w:val="00A51DE9"/>
    <w:rsid w:val="00A6467A"/>
    <w:rsid w:val="00AB7ABB"/>
    <w:rsid w:val="00AE0E7D"/>
    <w:rsid w:val="00B24F0A"/>
    <w:rsid w:val="00B7506F"/>
    <w:rsid w:val="00BA0234"/>
    <w:rsid w:val="00BC18BB"/>
    <w:rsid w:val="00C33145"/>
    <w:rsid w:val="00C75BDE"/>
    <w:rsid w:val="00C93B7B"/>
    <w:rsid w:val="00CB5E3F"/>
    <w:rsid w:val="00CD367F"/>
    <w:rsid w:val="00D17A01"/>
    <w:rsid w:val="00D8632A"/>
    <w:rsid w:val="00DC1FE7"/>
    <w:rsid w:val="00DC23A0"/>
    <w:rsid w:val="00DD0D50"/>
    <w:rsid w:val="00DE4A6A"/>
    <w:rsid w:val="00E75741"/>
    <w:rsid w:val="00EB6A52"/>
    <w:rsid w:val="00F2599E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6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4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4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4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4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6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4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4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4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4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punomoćnica sudionika u postupku Credo banka dioničko društvo "u stečaju"</item>
      <item>Zoran Mandac</item>
    </izvorni_sadrzaj>
    <derivirana_varijabla naziv="DomainObject.Predmet.OstaliListFormated_1">
      <item>Ankica Čenić punomoćnica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punomoćnica sudionika u postupku Credo banka dioničko društvo "u stečaju"</item>
      <item>Zoran Mandac, OIB 77393397707</item>
    </izvorni_sadrzaj>
    <derivirana_varijabla naziv="DomainObject.Predmet.OstaliListFormatedOIB_1">
      <item>Ankica Čenić, OIB 67541309757 punomoćnica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punomoćnica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punomoćnica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punomoćnica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punomoćnica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studenog 2017.</izvorni_sadrzaj>
    <derivirana_varijabla naziv="DomainObject.Predmet.DatumZadnjeOdrzaneSudskeRadnje_1">24. studenog 2017.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St-1971/2016-81</izvorni_sadrzaj>
    <derivirana_varijabla naziv="DomainObject.PredzadnjaOdlukaIzPredmeta.Oznaka_1">St-1971/2016-81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938E2-7B96-4410-A968-4BFFD050F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5192</properties:Characters>
  <properties:Lines>100</properties:Lines>
  <properties:Paragraphs>32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2019-01-15T09:26:00Z</cp:lastPrinted>
  <dcterms:modified xmlns:xsi="http://www.w3.org/2001/XMLSchema-instance" xsi:type="dcterms:W3CDTF">2019-01-15T09:26:00Z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(St-1971-2016 Zaključak - predaja u posjed - Jurišić.docx)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