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a35e9" w14:paraId="9aa35e9" w:rsidRDefault="004C3072" w:rsidP="008C04AA" w:rsidR="008C04AA" w:rsidRPr="00C74429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</w:t>
      </w:r>
      <w:r w:rsidR="008C04AA" w:rsidRPr="00C74429">
        <w:rPr>
          <w:b/>
        </w:rPr>
        <w:t xml:space="preserve">          </w:t>
      </w:r>
      <w:r w:rsidR="008C04AA" w:rsidRPr="00C74429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04AA" w:rsidRPr="00C74429">
        <w:rPr>
          <w:b/>
        </w:rPr>
        <w:t xml:space="preserve">                                                            </w:t>
      </w:r>
    </w:p>
    <w:p w:rsidRDefault="008C04AA" w:rsidP="008C04AA" w:rsidR="008C04AA" w:rsidRPr="00C74429">
      <w:r w:rsidRPr="00C74429">
        <w:t xml:space="preserve">    REPUBLIKA HRVATSKA </w:t>
      </w:r>
      <w:r w:rsidRPr="00C74429">
        <w:tab/>
      </w:r>
      <w:r w:rsidRPr="00C74429">
        <w:tab/>
      </w:r>
      <w:r w:rsidRPr="00C74429">
        <w:tab/>
      </w:r>
      <w:r w:rsidRPr="00C74429">
        <w:tab/>
      </w:r>
      <w:r w:rsidRPr="00C74429">
        <w:tab/>
      </w:r>
    </w:p>
    <w:p w:rsidRDefault="008C04AA" w:rsidP="008C04AA" w:rsidR="008C04AA" w:rsidRPr="00C74429">
      <w:r w:rsidRPr="00C74429">
        <w:t xml:space="preserve"> TRGOVAČKI SUD U PAZINU</w:t>
      </w:r>
    </w:p>
    <w:p w:rsidRDefault="008C04AA" w:rsidP="008C04AA" w:rsidR="008C04AA" w:rsidRPr="00C74429">
      <w:r w:rsidRPr="00C74429">
        <w:t xml:space="preserve">     52000 PAZIN, Dršćevka 1</w:t>
      </w:r>
      <w:r w:rsidRPr="00C74429">
        <w:tab/>
      </w:r>
      <w:r w:rsidRPr="00C74429">
        <w:tab/>
      </w:r>
      <w:r w:rsidRPr="00C74429">
        <w:tab/>
      </w:r>
      <w:r w:rsidRPr="00C74429">
        <w:tab/>
      </w:r>
      <w:r w:rsidRPr="00C74429">
        <w:tab/>
        <w:t xml:space="preserve">      </w:t>
      </w:r>
    </w:p>
    <w:p w:rsidRDefault="008C04AA" w:rsidP="008C04AA" w:rsidR="008C04AA" w:rsidRPr="00C74429">
      <w:pPr>
        <w:jc w:val="both"/>
      </w:pPr>
    </w:p>
    <w:p w:rsidRDefault="008C04AA" w:rsidP="008C04AA" w:rsidR="008C04AA" w:rsidRPr="00C74429">
      <w:pPr>
        <w:jc w:val="both"/>
      </w:pPr>
    </w:p>
    <w:p w:rsidRDefault="008C04AA" w:rsidP="008C04AA" w:rsidR="008C04AA" w:rsidRPr="00C74429">
      <w:pPr>
        <w:jc w:val="center"/>
      </w:pPr>
      <w:r w:rsidRPr="00C74429">
        <w:t>R E P U B L I K A   H R V A T S K A</w:t>
      </w:r>
    </w:p>
    <w:p w:rsidRDefault="008C04AA" w:rsidP="008C04AA" w:rsidR="008C04AA" w:rsidRPr="00C74429">
      <w:pPr>
        <w:jc w:val="center"/>
      </w:pPr>
      <w:r w:rsidRPr="00C74429">
        <w:t>R J E Š E N J E</w:t>
      </w:r>
    </w:p>
    <w:p w:rsidRDefault="008C04AA" w:rsidP="008C04AA" w:rsidR="008C04AA" w:rsidRPr="00C74429">
      <w:pPr>
        <w:jc w:val="both"/>
      </w:pPr>
    </w:p>
    <w:p w:rsidRDefault="008C04AA" w:rsidP="008C04AA" w:rsidR="008C04AA" w:rsidRPr="00C74429">
      <w:pPr>
        <w:jc w:val="both"/>
      </w:pPr>
    </w:p>
    <w:p w:rsidRDefault="008C04AA" w:rsidP="008C04AA" w:rsidR="008C04AA" w:rsidRPr="00C74429">
      <w:pPr>
        <w:jc w:val="both"/>
      </w:pPr>
      <w:r w:rsidRPr="00C74429">
        <w:tab/>
        <w:t xml:space="preserve">Trgovački sud u Pazinu, po stečajnom sucu </w:t>
      </w:r>
      <w:r w:rsidR="00046985" w:rsidRPr="00C74429">
        <w:t>Damiru Rabaru</w:t>
      </w:r>
      <w:r w:rsidRPr="00C74429">
        <w:t xml:space="preserve">, po prijedlogu predlagatelja Republike Hrvatske, Ministarstva financija, Porezne uprave, Područni ured Istra, Primorje, Lika, OIB: 52634238587,  zastupane po Županijskom državnom odvjetništvu u Puli - Pola, za otvaranje stečajnog postupka nad dužnikom </w:t>
      </w:r>
      <w:r w:rsidR="006C6C55">
        <w:t>MOTOR YACHT CHARTER DK d. o. o. Pula, Cesta Prekomorskih brigada 12, OIB 75777022900,</w:t>
      </w:r>
      <w:r w:rsidR="00315459" w:rsidRPr="00C74429">
        <w:t xml:space="preserve"> </w:t>
      </w:r>
      <w:r w:rsidR="006C6C55">
        <w:t>10</w:t>
      </w:r>
      <w:r w:rsidR="00C764D7" w:rsidRPr="00C74429">
        <w:t xml:space="preserve">. </w:t>
      </w:r>
      <w:r w:rsidR="006C6C55">
        <w:t xml:space="preserve">listopada </w:t>
      </w:r>
      <w:r w:rsidR="00315459" w:rsidRPr="00C74429">
        <w:t>2016</w:t>
      </w:r>
      <w:r w:rsidRPr="00C74429">
        <w:t>.</w:t>
      </w:r>
    </w:p>
    <w:p w:rsidRDefault="008C04AA" w:rsidP="008C04AA" w:rsidR="008C04AA" w:rsidRPr="00C74429">
      <w:pPr>
        <w:jc w:val="both"/>
      </w:pPr>
    </w:p>
    <w:p w:rsidRDefault="008C04AA" w:rsidP="008C04AA" w:rsidR="008C04AA" w:rsidRPr="00C74429">
      <w:pPr>
        <w:jc w:val="center"/>
      </w:pPr>
      <w:r w:rsidRPr="00C74429">
        <w:t>r i j e š i o  j e</w:t>
      </w:r>
    </w:p>
    <w:p w:rsidRDefault="008C04AA" w:rsidP="008C04AA" w:rsidR="008C04AA" w:rsidRPr="00C74429">
      <w:pPr>
        <w:jc w:val="center"/>
      </w:pPr>
    </w:p>
    <w:p w:rsidRDefault="008C04AA" w:rsidP="008C04AA" w:rsidR="008C04AA" w:rsidRPr="00EC53FB">
      <w:pPr>
        <w:jc w:val="both"/>
      </w:pPr>
      <w:r w:rsidRPr="00C74429">
        <w:tab/>
        <w:t>I.</w:t>
      </w:r>
      <w:r w:rsidRPr="00C74429">
        <w:tab/>
        <w:t xml:space="preserve">Otvara se stečajni postupak nad dužnikom </w:t>
      </w:r>
      <w:r w:rsidR="006C6C55">
        <w:t>MOTOR YACHT CHARTER DK d. o. o. Pula, Cesta Prekomorskih brigada 12, OIB 75777022900,</w:t>
      </w:r>
      <w:r w:rsidR="006C6C55" w:rsidRPr="00C74429">
        <w:t xml:space="preserve"> </w:t>
      </w:r>
      <w:r w:rsidR="006C6C55" w:rsidRPr="00EC53FB">
        <w:t>10. listopada 2016</w:t>
      </w:r>
      <w:r w:rsidR="00DE0F0E" w:rsidRPr="00EC53FB">
        <w:t xml:space="preserve">. </w:t>
      </w:r>
      <w:r w:rsidRPr="00EC53FB">
        <w:t xml:space="preserve">u </w:t>
      </w:r>
      <w:r w:rsidR="00DE0F0E" w:rsidRPr="00EC53FB">
        <w:t>1</w:t>
      </w:r>
      <w:r w:rsidR="00DF49CC">
        <w:t>2</w:t>
      </w:r>
      <w:r w:rsidRPr="00EC53FB">
        <w:t>:</w:t>
      </w:r>
      <w:r w:rsidR="00DF49CC">
        <w:t>3</w:t>
      </w:r>
      <w:r w:rsidR="00DE0F0E" w:rsidRPr="00EC53FB">
        <w:t>0</w:t>
      </w:r>
      <w:r w:rsidRPr="00EC53FB">
        <w:t xml:space="preserve"> sati.</w:t>
      </w:r>
    </w:p>
    <w:p w:rsidRDefault="008C04AA" w:rsidP="008C04AA" w:rsidR="008C04AA" w:rsidRPr="00C74429">
      <w:pPr>
        <w:jc w:val="both"/>
      </w:pPr>
    </w:p>
    <w:p w:rsidRDefault="008C04AA" w:rsidP="008C04AA" w:rsidR="008C04AA" w:rsidRPr="00B011D0">
      <w:pPr>
        <w:jc w:val="both"/>
      </w:pPr>
      <w:r w:rsidRPr="00B011D0">
        <w:tab/>
        <w:t>II.</w:t>
      </w:r>
      <w:r w:rsidRPr="00B011D0">
        <w:tab/>
        <w:t xml:space="preserve">Za stečajnog upravitelja imenuje se </w:t>
      </w:r>
      <w:r w:rsidR="00B011D0" w:rsidRPr="00B011D0">
        <w:t>Ana Glavan Dukić iz Rijeke, Užarska 17/II</w:t>
      </w:r>
      <w:r w:rsidR="007E2006" w:rsidRPr="00B011D0">
        <w:t>,</w:t>
      </w:r>
      <w:r w:rsidR="00241BA0" w:rsidRPr="00B011D0">
        <w:t xml:space="preserve"> </w:t>
      </w:r>
      <w:r w:rsidR="00C764D7" w:rsidRPr="00B011D0">
        <w:t xml:space="preserve">OIB: </w:t>
      </w:r>
      <w:r w:rsidR="00B011D0" w:rsidRPr="00B011D0">
        <w:t>32609326349</w:t>
      </w:r>
      <w:r w:rsidRPr="00B011D0">
        <w:rPr>
          <w:rStyle w:val="f01"/>
          <w:color w:val="auto"/>
        </w:rPr>
        <w:t>.</w:t>
      </w:r>
    </w:p>
    <w:p w:rsidRDefault="008C04AA" w:rsidP="008C04AA" w:rsidR="008C04AA" w:rsidRPr="00C74429">
      <w:pPr>
        <w:jc w:val="both"/>
      </w:pPr>
    </w:p>
    <w:p w:rsidRDefault="008C04AA" w:rsidP="008C04AA" w:rsidR="008C04AA" w:rsidRPr="00C74429">
      <w:pPr>
        <w:jc w:val="both"/>
      </w:pPr>
      <w:r w:rsidRPr="00C74429">
        <w:tab/>
        <w:t>III.</w:t>
      </w:r>
      <w:r w:rsidRPr="00C74429">
        <w:tab/>
        <w:t>Pozivaju se vjerovnici da u</w:t>
      </w:r>
      <w:r w:rsidR="00C764D7" w:rsidRPr="00C74429">
        <w:t xml:space="preserve"> roku od 6</w:t>
      </w:r>
      <w:r w:rsidRPr="00C74429">
        <w:t xml:space="preserve">0 dana od </w:t>
      </w:r>
      <w:r w:rsidR="00C764D7" w:rsidRPr="00C74429">
        <w:t xml:space="preserve">dana objave ovog rješenja na mrežnoj stranici e-Oglasna ploča Trgovačkog suda u Pazinu, </w:t>
      </w:r>
      <w:r w:rsidRPr="00C74429">
        <w:t xml:space="preserve">prijave svoje tražbine na adresu stečajnog upravitelja </w:t>
      </w:r>
      <w:r w:rsidR="00887DAA" w:rsidRPr="00C74429">
        <w:t>na propisanom obrascu</w:t>
      </w:r>
      <w:r w:rsidRPr="00C74429">
        <w:t xml:space="preserve"> u dva pri</w:t>
      </w:r>
      <w:r w:rsidR="00C764D7" w:rsidRPr="00C74429">
        <w:t>mjerka</w:t>
      </w:r>
      <w:r w:rsidR="00887DAA" w:rsidRPr="00C74429">
        <w:t>, sa sadržajem</w:t>
      </w:r>
      <w:r w:rsidR="001A1476" w:rsidRPr="00C74429">
        <w:t xml:space="preserve"> prijave</w:t>
      </w:r>
      <w:r w:rsidR="00887DAA" w:rsidRPr="00C74429">
        <w:t xml:space="preserve"> i prilogom isprava</w:t>
      </w:r>
      <w:r w:rsidR="00C764D7" w:rsidRPr="00C74429">
        <w:t xml:space="preserve"> </w:t>
      </w:r>
      <w:r w:rsidR="00EE7DC4" w:rsidRPr="00C74429">
        <w:t>propisanim odredbom</w:t>
      </w:r>
      <w:r w:rsidR="00C764D7" w:rsidRPr="00C74429">
        <w:t xml:space="preserve"> čl.</w:t>
      </w:r>
      <w:r w:rsidRPr="00C74429">
        <w:t xml:space="preserve"> </w:t>
      </w:r>
      <w:r w:rsidR="00887DAA" w:rsidRPr="00C74429">
        <w:t>257</w:t>
      </w:r>
      <w:r w:rsidRPr="00C74429">
        <w:t>.</w:t>
      </w:r>
      <w:r w:rsidR="00887DAA" w:rsidRPr="00C74429">
        <w:t xml:space="preserve"> st. 1. i 2.</w:t>
      </w:r>
      <w:r w:rsidRPr="00C74429">
        <w:t xml:space="preserve"> Stečajnog zakona (Narodne novine br. </w:t>
      </w:r>
      <w:r w:rsidR="00774CCA" w:rsidRPr="00C74429">
        <w:t>71/15</w:t>
      </w:r>
      <w:r w:rsidRPr="00C74429">
        <w:t>, dalje: SZ).</w:t>
      </w:r>
    </w:p>
    <w:p w:rsidRDefault="008C04AA" w:rsidP="008C04AA" w:rsidR="008C04AA" w:rsidRPr="00C74429">
      <w:pPr>
        <w:jc w:val="both"/>
      </w:pPr>
      <w:r w:rsidRPr="00C74429">
        <w:tab/>
        <w:t xml:space="preserve">Prijavi treba priložiti dokaz o plaćanju pristojbe u visini od 2% prijavljene tražbine, ali ne više od 500,00 kn i to u korist Državnog proračuna </w:t>
      </w:r>
      <w:r w:rsidR="00EE7DC4" w:rsidRPr="00C74429">
        <w:rPr>
          <w:bCs/>
        </w:rPr>
        <w:t>HR12 1001005 1863000160</w:t>
      </w:r>
      <w:r w:rsidRPr="00C74429">
        <w:t xml:space="preserve"> poziv na broj </w:t>
      </w:r>
      <w:r w:rsidRPr="004C3072">
        <w:t>64 5045-48752-</w:t>
      </w:r>
      <w:r w:rsidR="006C6C55" w:rsidRPr="004C3072">
        <w:t>362</w:t>
      </w:r>
      <w:r w:rsidRPr="004C3072">
        <w:t>201</w:t>
      </w:r>
      <w:r w:rsidR="006C6C55" w:rsidRPr="004C3072">
        <w:t>6</w:t>
      </w:r>
      <w:r w:rsidRPr="00C74429">
        <w:t xml:space="preserve">. Zaposlenici koji prijavljuju svoja potraživanja po osnovu rada ne moraju platiti pristojbu. </w:t>
      </w:r>
    </w:p>
    <w:p w:rsidRDefault="008C04AA" w:rsidP="008C04AA" w:rsidR="008C04AA" w:rsidRPr="00C74429">
      <w:pPr>
        <w:jc w:val="both"/>
      </w:pPr>
    </w:p>
    <w:p w:rsidRDefault="008C04AA" w:rsidP="008C04AA" w:rsidR="008C04AA" w:rsidRPr="00C74429">
      <w:pPr>
        <w:jc w:val="both"/>
      </w:pPr>
      <w:r w:rsidRPr="00C74429">
        <w:tab/>
        <w:t>IV.</w:t>
      </w:r>
      <w:r w:rsidRPr="00C74429">
        <w:tab/>
      </w:r>
      <w:r w:rsidR="00EE7DC4" w:rsidRPr="00C74429">
        <w:t>Prijavu tražbine podnesenu nakon isteka roka za prijavljivanje sud će odbaciti rješenjem (čl. 257. st. 6. SZ-a).</w:t>
      </w:r>
    </w:p>
    <w:p w:rsidRDefault="008C04AA" w:rsidP="008C04AA" w:rsidR="008C04AA" w:rsidRPr="00C74429">
      <w:pPr>
        <w:jc w:val="both"/>
      </w:pPr>
      <w:r w:rsidRPr="00C74429">
        <w:tab/>
        <w:t xml:space="preserve">Samo prijave dostavljene na </w:t>
      </w:r>
      <w:r w:rsidR="00EE7DC4" w:rsidRPr="00C74429">
        <w:t>način</w:t>
      </w:r>
      <w:r w:rsidRPr="00C74429">
        <w:t xml:space="preserve"> koj</w:t>
      </w:r>
      <w:r w:rsidR="00EE7DC4" w:rsidRPr="00C74429">
        <w:t>i je naveden</w:t>
      </w:r>
      <w:r w:rsidRPr="00C74429">
        <w:t xml:space="preserve"> u točki I</w:t>
      </w:r>
      <w:r w:rsidR="00EE7DC4" w:rsidRPr="00C74429">
        <w:t>I</w:t>
      </w:r>
      <w:r w:rsidRPr="00C74429">
        <w:t xml:space="preserve">I. ovog rješenja smatraju se urednima i pravovremenima. </w:t>
      </w:r>
    </w:p>
    <w:p w:rsidRDefault="008C04AA" w:rsidP="008C04AA" w:rsidR="008C04AA" w:rsidRPr="00C74429">
      <w:pPr>
        <w:jc w:val="both"/>
      </w:pPr>
      <w:r w:rsidRPr="00C74429">
        <w:tab/>
      </w:r>
    </w:p>
    <w:p w:rsidRDefault="008C04AA" w:rsidP="008C04AA" w:rsidR="008C04AA" w:rsidRPr="00C74429">
      <w:pPr>
        <w:jc w:val="both"/>
      </w:pPr>
      <w:r w:rsidRPr="00C74429">
        <w:tab/>
        <w:t>V.</w:t>
      </w:r>
      <w:r w:rsidRPr="00C74429">
        <w:tab/>
        <w:t>Razlučni i izlučni vjerovnici se pozivaju da u roku iz t. III. ovog rješenja obavijeste stečajnog upravitelja o svojim pravima</w:t>
      </w:r>
      <w:r w:rsidR="006E061C" w:rsidRPr="00C74429">
        <w:t>, sukladno odredbi čl. 258</w:t>
      </w:r>
      <w:r w:rsidRPr="00C74429">
        <w:t xml:space="preserve">. st. </w:t>
      </w:r>
      <w:r w:rsidR="006E061C" w:rsidRPr="00C74429">
        <w:t>1</w:t>
      </w:r>
      <w:r w:rsidRPr="00C74429">
        <w:t xml:space="preserve">. i </w:t>
      </w:r>
      <w:r w:rsidR="006E061C" w:rsidRPr="00C74429">
        <w:t>2</w:t>
      </w:r>
      <w:r w:rsidRPr="00C74429">
        <w:t xml:space="preserve">. SZ-a. </w:t>
      </w:r>
    </w:p>
    <w:p w:rsidRDefault="008C04AA" w:rsidP="008C04AA" w:rsidR="008C04AA" w:rsidRPr="00C74429">
      <w:pPr>
        <w:jc w:val="both"/>
      </w:pPr>
      <w:r w:rsidRPr="00C74429">
        <w:tab/>
      </w:r>
    </w:p>
    <w:p w:rsidRDefault="008C04AA" w:rsidP="008C04AA" w:rsidR="008C04AA" w:rsidRPr="00C74429">
      <w:pPr>
        <w:jc w:val="both"/>
      </w:pPr>
      <w:r w:rsidRPr="00C74429">
        <w:tab/>
        <w:t>VI.</w:t>
      </w:r>
      <w:r w:rsidRPr="00C74429">
        <w:tab/>
        <w:t>Pozivaju se dužnikovi dužnici da svoje obveze</w:t>
      </w:r>
      <w:r w:rsidR="00A347DB" w:rsidRPr="00C74429">
        <w:t xml:space="preserve"> bez odgode ispunjavaju stečajnom upravitelju za stečajnog dužnika</w:t>
      </w:r>
      <w:r w:rsidRPr="00C74429">
        <w:t xml:space="preserve">. </w:t>
      </w:r>
    </w:p>
    <w:p w:rsidRDefault="008C04AA" w:rsidP="008C04AA" w:rsidR="008C04AA" w:rsidRPr="00C74429">
      <w:pPr>
        <w:jc w:val="both"/>
      </w:pPr>
      <w:r w:rsidRPr="00C74429">
        <w:tab/>
      </w:r>
    </w:p>
    <w:p w:rsidRDefault="008C04AA" w:rsidP="008C04AA" w:rsidR="000D7CB0" w:rsidRPr="00C74429">
      <w:pPr>
        <w:jc w:val="both"/>
      </w:pPr>
      <w:r w:rsidRPr="00C74429">
        <w:lastRenderedPageBreak/>
        <w:tab/>
        <w:t>VII.</w:t>
      </w:r>
      <w:r w:rsidRPr="00C74429">
        <w:tab/>
        <w:t>Otvaranje stečajnog postupka upisati će se u sudski registar ovog suda</w:t>
      </w:r>
      <w:r w:rsidR="000D7CB0" w:rsidRPr="00C74429">
        <w:t xml:space="preserve">. </w:t>
      </w:r>
      <w:r w:rsidRPr="00C74429">
        <w:t xml:space="preserve"> </w:t>
      </w:r>
    </w:p>
    <w:p w:rsidRDefault="008C04AA" w:rsidP="008C04AA" w:rsidR="008C04AA" w:rsidRPr="00C74429"/>
    <w:p w:rsidRDefault="008C04AA" w:rsidP="008C04AA" w:rsidR="008C04AA" w:rsidRPr="00C74429">
      <w:r w:rsidRPr="00C74429">
        <w:tab/>
      </w:r>
      <w:r w:rsidR="000D7CB0" w:rsidRPr="00C74429">
        <w:t>VIII</w:t>
      </w:r>
      <w:r w:rsidRPr="00C74429">
        <w:t>.</w:t>
      </w:r>
      <w:r w:rsidRPr="00C74429">
        <w:tab/>
        <w:t xml:space="preserve">Ispitno ročište na kojem će se ispitivati prijavljene tražbine određuje se za dan </w:t>
      </w:r>
    </w:p>
    <w:p w:rsidRDefault="008C04AA" w:rsidP="008C04AA" w:rsidR="008C04AA" w:rsidRPr="00C74429">
      <w:pPr>
        <w:jc w:val="center"/>
      </w:pPr>
    </w:p>
    <w:p w:rsidRDefault="007E2006" w:rsidP="008C04AA" w:rsidR="008C04AA" w:rsidRPr="00C74429">
      <w:pPr>
        <w:jc w:val="center"/>
      </w:pPr>
      <w:r w:rsidRPr="00C74429">
        <w:t>1</w:t>
      </w:r>
      <w:r w:rsidR="006C6C55">
        <w:t>9</w:t>
      </w:r>
      <w:r w:rsidR="00F07B51" w:rsidRPr="00C74429">
        <w:t xml:space="preserve">. </w:t>
      </w:r>
      <w:r w:rsidRPr="00C74429">
        <w:t xml:space="preserve">siječnja </w:t>
      </w:r>
      <w:r w:rsidR="00025D6E" w:rsidRPr="00C74429">
        <w:t>201</w:t>
      </w:r>
      <w:r w:rsidRPr="00C74429">
        <w:t>7</w:t>
      </w:r>
      <w:r w:rsidR="008C04AA" w:rsidRPr="00C74429">
        <w:t xml:space="preserve">. g. u </w:t>
      </w:r>
      <w:r w:rsidR="00E60ABE" w:rsidRPr="00C74429">
        <w:t>1</w:t>
      </w:r>
      <w:r w:rsidR="006C6C55">
        <w:t>3</w:t>
      </w:r>
      <w:r w:rsidR="008C04AA" w:rsidRPr="00C74429">
        <w:t>:</w:t>
      </w:r>
      <w:r w:rsidRPr="00C74429">
        <w:t>00</w:t>
      </w:r>
      <w:r w:rsidR="008C04AA" w:rsidRPr="00C74429">
        <w:t xml:space="preserve"> sati,</w:t>
      </w:r>
    </w:p>
    <w:p w:rsidRDefault="008C04AA" w:rsidP="008C04AA" w:rsidR="008C04AA" w:rsidRPr="00C74429">
      <w:pPr>
        <w:jc w:val="center"/>
      </w:pPr>
      <w:r w:rsidRPr="00C74429">
        <w:t xml:space="preserve">sudnica broj </w:t>
      </w:r>
      <w:r w:rsidR="007E2006" w:rsidRPr="00C74429">
        <w:t>2</w:t>
      </w:r>
      <w:r w:rsidRPr="00C74429">
        <w:t>,</w:t>
      </w:r>
    </w:p>
    <w:p w:rsidRDefault="008C04AA" w:rsidP="008C04AA" w:rsidR="008C04AA" w:rsidRPr="00C74429">
      <w:pPr>
        <w:jc w:val="center"/>
      </w:pPr>
      <w:r w:rsidRPr="00C74429">
        <w:t>u Trgovačkom sudu u Pazinu,</w:t>
      </w:r>
    </w:p>
    <w:p w:rsidRDefault="008C04AA" w:rsidP="00E60ABE" w:rsidR="008C04AA" w:rsidRPr="00C74429">
      <w:pPr>
        <w:jc w:val="center"/>
      </w:pPr>
      <w:r w:rsidRPr="00C74429">
        <w:t xml:space="preserve">Dršćevka 1. </w:t>
      </w:r>
    </w:p>
    <w:p w:rsidRDefault="008C04AA" w:rsidP="008C04AA" w:rsidR="008C04AA" w:rsidRPr="00C74429"/>
    <w:p w:rsidRDefault="008C04AA" w:rsidP="008C04AA" w:rsidR="008C04AA" w:rsidRPr="00C74429">
      <w:pPr>
        <w:jc w:val="both"/>
      </w:pPr>
      <w:r w:rsidRPr="00C74429">
        <w:tab/>
      </w:r>
      <w:r w:rsidR="009900B8" w:rsidRPr="00C74429">
        <w:t>IX</w:t>
      </w:r>
      <w:r w:rsidRPr="00C74429">
        <w:t>.</w:t>
      </w:r>
      <w:r w:rsidRPr="00C74429">
        <w:tab/>
        <w:t xml:space="preserve">Izvještajno ročište na kojem </w:t>
      </w:r>
      <w:r w:rsidR="00F07B51" w:rsidRPr="00C74429">
        <w:t xml:space="preserve">će </w:t>
      </w:r>
      <w:r w:rsidRPr="00C74429">
        <w:t xml:space="preserve">se na temelju izvješća stečajnog upravitelja odlučivati o daljnjem tijeku stečajnog postupka određuje se za dan </w:t>
      </w:r>
    </w:p>
    <w:p w:rsidRDefault="008C04AA" w:rsidP="008C04AA" w:rsidR="008C04AA" w:rsidRPr="00C74429">
      <w:pPr>
        <w:jc w:val="center"/>
      </w:pPr>
    </w:p>
    <w:p w:rsidRDefault="001E75F6" w:rsidP="008C04AA" w:rsidR="008C04AA" w:rsidRPr="00C74429">
      <w:pPr>
        <w:jc w:val="center"/>
      </w:pPr>
      <w:r w:rsidRPr="00C74429">
        <w:t>1</w:t>
      </w:r>
      <w:r w:rsidR="006C6C55">
        <w:t>9</w:t>
      </w:r>
      <w:r w:rsidR="00F07B51" w:rsidRPr="00C74429">
        <w:t xml:space="preserve">. </w:t>
      </w:r>
      <w:r w:rsidR="007E2006" w:rsidRPr="00C74429">
        <w:t xml:space="preserve">siječnja </w:t>
      </w:r>
      <w:r w:rsidR="00025D6E" w:rsidRPr="00C74429">
        <w:t>201</w:t>
      </w:r>
      <w:r w:rsidR="007E2006" w:rsidRPr="00C74429">
        <w:t>7</w:t>
      </w:r>
      <w:r w:rsidR="00F07B51" w:rsidRPr="00C74429">
        <w:t>. g. u 1</w:t>
      </w:r>
      <w:r w:rsidR="006C6C55">
        <w:t>3</w:t>
      </w:r>
      <w:r w:rsidR="008C04AA" w:rsidRPr="00C74429">
        <w:t>:</w:t>
      </w:r>
      <w:r w:rsidR="007E2006" w:rsidRPr="00C74429">
        <w:t>3</w:t>
      </w:r>
      <w:r w:rsidR="008C04AA" w:rsidRPr="00C74429">
        <w:t>0 sati</w:t>
      </w:r>
    </w:p>
    <w:p w:rsidRDefault="008C04AA" w:rsidP="008C04AA" w:rsidR="008C04AA" w:rsidRPr="00C74429">
      <w:pPr>
        <w:jc w:val="center"/>
      </w:pPr>
      <w:r w:rsidRPr="00C74429">
        <w:t xml:space="preserve">sudnica broj </w:t>
      </w:r>
      <w:r w:rsidR="00C06203">
        <w:t>2</w:t>
      </w:r>
    </w:p>
    <w:p w:rsidRDefault="008C04AA" w:rsidP="008C04AA" w:rsidR="008C04AA" w:rsidRPr="00C74429">
      <w:pPr>
        <w:jc w:val="center"/>
      </w:pPr>
      <w:r w:rsidRPr="00C74429">
        <w:t>u Trgovačkom sudu u Pazinu,</w:t>
      </w:r>
    </w:p>
    <w:p w:rsidRDefault="008C04AA" w:rsidP="008C04AA" w:rsidR="008C04AA" w:rsidRPr="00C74429">
      <w:pPr>
        <w:jc w:val="center"/>
      </w:pPr>
      <w:r w:rsidRPr="00C74429">
        <w:t>Dršćevka 1.</w:t>
      </w:r>
    </w:p>
    <w:p w:rsidRDefault="008C04AA" w:rsidP="008C04AA" w:rsidR="008C04AA" w:rsidRPr="00C74429">
      <w:pPr>
        <w:jc w:val="center"/>
      </w:pPr>
    </w:p>
    <w:p w:rsidRDefault="008148EA" w:rsidP="008C04AA" w:rsidR="008148EA" w:rsidRPr="00C06203">
      <w:pPr>
        <w:jc w:val="both"/>
        <w:rPr>
          <w:color w:val="FF0000"/>
        </w:rPr>
      </w:pPr>
    </w:p>
    <w:p w:rsidRDefault="00D313E1" w:rsidP="00EF6267" w:rsidR="00EF6267" w:rsidRPr="00204B8E">
      <w:pPr>
        <w:jc w:val="both"/>
      </w:pPr>
      <w:r w:rsidRPr="00204B8E">
        <w:tab/>
        <w:t>X.</w:t>
      </w:r>
      <w:r w:rsidR="00EF6267" w:rsidRPr="00204B8E">
        <w:tab/>
        <w:t>Nalaže se Lučkoj kapetaniji Pula da izvrš</w:t>
      </w:r>
      <w:r w:rsidRPr="00204B8E">
        <w:t>i</w:t>
      </w:r>
      <w:r w:rsidR="00EF6267" w:rsidRPr="00204B8E">
        <w:t xml:space="preserve"> </w:t>
      </w:r>
      <w:r w:rsidRPr="00204B8E">
        <w:t xml:space="preserve">upis otvaranja stečajnog postupka nad društvom </w:t>
      </w:r>
      <w:r w:rsidR="00614B7E" w:rsidRPr="00204B8E">
        <w:t xml:space="preserve">MOTOR YACHT CHARTER DK d. o. o. Pula, Cesta Prekomorskih brigada 12, OIB 75777022900 </w:t>
      </w:r>
      <w:r w:rsidR="00EF6267" w:rsidRPr="00204B8E">
        <w:t>u upisniku</w:t>
      </w:r>
      <w:r w:rsidR="00614B7E" w:rsidRPr="00204B8E">
        <w:t xml:space="preserve"> </w:t>
      </w:r>
      <w:r w:rsidR="00EF6267" w:rsidRPr="00204B8E">
        <w:t xml:space="preserve">brodica u </w:t>
      </w:r>
      <w:r w:rsidR="00614B7E" w:rsidRPr="00204B8E">
        <w:t>vlasništvu duž</w:t>
      </w:r>
      <w:r w:rsidR="00EF6267" w:rsidRPr="00204B8E">
        <w:t>nika, i to:</w:t>
      </w:r>
    </w:p>
    <w:p w:rsidRDefault="00EF6267" w:rsidP="00EF6267" w:rsidR="00EF6267">
      <w:pPr>
        <w:jc w:val="both"/>
      </w:pPr>
    </w:p>
    <w:p w:rsidRDefault="00EF6267" w:rsidP="00EF6267" w:rsidR="00EF6267" w:rsidRPr="006B0637">
      <w:pPr>
        <w:pStyle w:val="Odlomakpopisa"/>
        <w:numPr>
          <w:ilvl w:val="0"/>
          <w:numId w:val="1"/>
        </w:numPr>
        <w:jc w:val="both"/>
      </w:pPr>
      <w:r w:rsidRPr="006B0637">
        <w:t>brodice oznake 1416 PU</w:t>
      </w:r>
      <w:r>
        <w:t xml:space="preserve"> </w:t>
      </w:r>
      <w:r w:rsidRPr="006B0637">
        <w:t>-</w:t>
      </w:r>
      <w:r>
        <w:t xml:space="preserve"> </w:t>
      </w:r>
      <w:r w:rsidRPr="006B0637">
        <w:t>tip motorna brodica QUICKSILVER 635</w:t>
      </w:r>
      <w:r>
        <w:t xml:space="preserve"> </w:t>
      </w:r>
      <w:r w:rsidRPr="006B0637">
        <w:t>COMMANDER dužine 6,35 m</w:t>
      </w:r>
      <w:r>
        <w:t>etara,</w:t>
      </w:r>
      <w:r w:rsidRPr="006B0637">
        <w:t xml:space="preserve"> serijski broj trupa PL-DELDR312B707, pogon</w:t>
      </w:r>
      <w:r>
        <w:t xml:space="preserve"> </w:t>
      </w:r>
      <w:r w:rsidRPr="006B0637">
        <w:t>vanbrodski motor MERCURY 200-XLO OPTIMA broj motora 1B458281 snage</w:t>
      </w:r>
      <w:r>
        <w:t xml:space="preserve"> </w:t>
      </w:r>
      <w:r w:rsidRPr="006B0637">
        <w:t>147 kw, godina gradnje 2007.god.</w:t>
      </w:r>
      <w:r w:rsidR="001E01AE">
        <w:t xml:space="preserve"> u</w:t>
      </w:r>
      <w:r w:rsidRPr="006B0637">
        <w:t xml:space="preserve"> Poljskoj upisana u u</w:t>
      </w:r>
      <w:r w:rsidR="001E01AE">
        <w:t>l</w:t>
      </w:r>
      <w:r w:rsidRPr="006B0637">
        <w:t>.</w:t>
      </w:r>
      <w:r w:rsidR="001E01AE">
        <w:t xml:space="preserve"> </w:t>
      </w:r>
      <w:r w:rsidRPr="006B0637">
        <w:t>1416 Knjige brodica za</w:t>
      </w:r>
      <w:r>
        <w:t xml:space="preserve"> </w:t>
      </w:r>
      <w:r w:rsidRPr="006B0637">
        <w:t>gospodarsku namjenu Lučke kapetanije</w:t>
      </w:r>
    </w:p>
    <w:p w:rsidRDefault="00EF6267" w:rsidP="00EF6267" w:rsidR="00EF6267" w:rsidRPr="006B0637">
      <w:pPr>
        <w:pStyle w:val="Odlomakpopisa"/>
        <w:numPr>
          <w:ilvl w:val="0"/>
          <w:numId w:val="1"/>
        </w:numPr>
        <w:jc w:val="both"/>
      </w:pPr>
      <w:r w:rsidRPr="006B0637">
        <w:t>brodica oznake 1845 PU X-TREME</w:t>
      </w:r>
      <w:r w:rsidR="001E01AE">
        <w:t xml:space="preserve"> </w:t>
      </w:r>
      <w:r w:rsidRPr="006B0637">
        <w:t>-</w:t>
      </w:r>
      <w:r w:rsidR="001E01AE">
        <w:t xml:space="preserve"> </w:t>
      </w:r>
      <w:r w:rsidRPr="006B0637">
        <w:t>tip motorna brodica QUICKSILVER</w:t>
      </w:r>
      <w:r>
        <w:t xml:space="preserve"> </w:t>
      </w:r>
      <w:r w:rsidRPr="006B0637">
        <w:t>COMMANDER 630, dužine 5,85 m serijski broj trupa PL-DELOD486D404,</w:t>
      </w:r>
      <w:r>
        <w:t xml:space="preserve"> </w:t>
      </w:r>
      <w:r w:rsidRPr="006B0637">
        <w:t xml:space="preserve">pogon je vanbrodski motor MERCURY 150, broj motora </w:t>
      </w:r>
      <w:r w:rsidR="00524928">
        <w:t>1</w:t>
      </w:r>
      <w:r w:rsidRPr="006B0637">
        <w:t>B010357, snage 110,4</w:t>
      </w:r>
      <w:r>
        <w:t xml:space="preserve"> </w:t>
      </w:r>
      <w:r w:rsidRPr="006B0637">
        <w:t>kW građena 2004. u Belgiji upisana u ulošku 1845 Knjige brodica za gospodarsku</w:t>
      </w:r>
      <w:r>
        <w:t xml:space="preserve"> </w:t>
      </w:r>
      <w:r w:rsidRPr="006B0637">
        <w:t>namjenu Lučke kapetanije Pula</w:t>
      </w:r>
    </w:p>
    <w:p w:rsidRDefault="00EF6267" w:rsidP="00EF6267" w:rsidR="00EF6267" w:rsidRPr="006B0637">
      <w:pPr>
        <w:pStyle w:val="Odlomakpopisa"/>
        <w:numPr>
          <w:ilvl w:val="0"/>
          <w:numId w:val="1"/>
        </w:numPr>
        <w:jc w:val="both"/>
      </w:pPr>
      <w:r w:rsidRPr="006B0637">
        <w:t>brodica oznake 1979 PU MONTI II</w:t>
      </w:r>
      <w:r w:rsidR="00524928">
        <w:t xml:space="preserve"> </w:t>
      </w:r>
      <w:r w:rsidRPr="006B0637">
        <w:t>-</w:t>
      </w:r>
      <w:r w:rsidR="00524928">
        <w:t xml:space="preserve"> </w:t>
      </w:r>
      <w:r w:rsidRPr="006B0637">
        <w:t>tip jedrilica SEALINE F37, dužine 10,98 m,</w:t>
      </w:r>
      <w:r>
        <w:t xml:space="preserve"> </w:t>
      </w:r>
      <w:r w:rsidRPr="006B0637">
        <w:t>serijski broj trupa GB-S</w:t>
      </w:r>
      <w:r w:rsidR="00524928">
        <w:t>I</w:t>
      </w:r>
      <w:r w:rsidRPr="006B0637">
        <w:t>L3FO3BE000, pogon je ugrađeni motor VOLVO MD</w:t>
      </w:r>
      <w:r>
        <w:t xml:space="preserve"> </w:t>
      </w:r>
      <w:r w:rsidRPr="006B0637">
        <w:t>2030, broj motora 5102148785, snage 21 kW građena 2010. u Njemačkoj upisana</w:t>
      </w:r>
      <w:r>
        <w:t xml:space="preserve"> </w:t>
      </w:r>
      <w:r w:rsidRPr="006B0637">
        <w:t>u ulošku 1979 Knjige brodica za gospodarsku namjenu Lučke kapetanije Pula</w:t>
      </w:r>
      <w:r>
        <w:t xml:space="preserve"> </w:t>
      </w:r>
      <w:r w:rsidRPr="006B0637">
        <w:t>a koja zabilježba je odredena rješenjem Općinskog suda u Pul</w:t>
      </w:r>
      <w:r>
        <w:t>i</w:t>
      </w:r>
      <w:r w:rsidRPr="006B0637">
        <w:t>- Pola, posl_ br. Ovr-1534/2012 od dana 19. lipnja 2012. godine.</w:t>
      </w:r>
    </w:p>
    <w:p w:rsidRDefault="00EF6267" w:rsidP="00EF6267" w:rsidR="00EF6267">
      <w:pPr>
        <w:jc w:val="both"/>
      </w:pPr>
    </w:p>
    <w:p w:rsidRDefault="008C04AA" w:rsidP="008C04AA" w:rsidR="008C04AA" w:rsidRPr="00C74429">
      <w:pPr>
        <w:jc w:val="both"/>
      </w:pPr>
    </w:p>
    <w:p w:rsidRDefault="008C04AA" w:rsidP="008C04AA" w:rsidR="008C04AA" w:rsidRPr="00C74429">
      <w:pPr>
        <w:jc w:val="center"/>
      </w:pPr>
      <w:r w:rsidRPr="00C74429">
        <w:t>Obrazloženje</w:t>
      </w:r>
    </w:p>
    <w:p w:rsidRDefault="00EB0698" w:rsidP="008C04AA" w:rsidR="00EB0698" w:rsidRPr="00C74429">
      <w:pPr>
        <w:jc w:val="both"/>
      </w:pPr>
    </w:p>
    <w:p w:rsidRDefault="00EB0698" w:rsidP="00EB0698" w:rsidR="00D44782" w:rsidRPr="00204B8E">
      <w:pPr>
        <w:jc w:val="both"/>
      </w:pPr>
      <w:r w:rsidRPr="00C74429">
        <w:tab/>
        <w:t xml:space="preserve">Republika Hrvatska, OIB: 52634238587, Ministarstvo financija, Porezna uprava, Područni ured Istra, Hrvatsko primorje, Gorski kotar i Lika, predložila je otvaranje stečajnog postupka nad </w:t>
      </w:r>
      <w:r w:rsidR="00C06203">
        <w:t xml:space="preserve">MOTOR YACHT CHARTER DK d. o. o. Pula, Cesta Prekomorskih brigada 12, OIB </w:t>
      </w:r>
      <w:r w:rsidR="00C06203" w:rsidRPr="00204B8E">
        <w:t>75777022900,</w:t>
      </w:r>
      <w:r w:rsidR="00315459" w:rsidRPr="00204B8E">
        <w:t xml:space="preserve"> </w:t>
      </w:r>
      <w:r w:rsidRPr="00204B8E">
        <w:t xml:space="preserve">navodeći u bitnome da </w:t>
      </w:r>
      <w:r w:rsidR="00697801" w:rsidRPr="00204B8E">
        <w:t xml:space="preserve">prema </w:t>
      </w:r>
      <w:r w:rsidRPr="00204B8E">
        <w:t xml:space="preserve">dužnik </w:t>
      </w:r>
      <w:r w:rsidR="00697801" w:rsidRPr="00204B8E">
        <w:t xml:space="preserve">prema njoj </w:t>
      </w:r>
      <w:r w:rsidRPr="00204B8E">
        <w:t xml:space="preserve">ima </w:t>
      </w:r>
      <w:r w:rsidR="00D148B6" w:rsidRPr="00204B8E">
        <w:t>3.121.163,20</w:t>
      </w:r>
      <w:r w:rsidRPr="00204B8E">
        <w:t xml:space="preserve"> kn neizmirenih dospjelih obveza na dan 2</w:t>
      </w:r>
      <w:r w:rsidR="00C05C02" w:rsidRPr="00204B8E">
        <w:t>0</w:t>
      </w:r>
      <w:r w:rsidRPr="00204B8E">
        <w:t>.</w:t>
      </w:r>
      <w:r w:rsidR="00C05C02" w:rsidRPr="00204B8E">
        <w:t xml:space="preserve"> siječnja </w:t>
      </w:r>
      <w:r w:rsidRPr="00204B8E">
        <w:t>201</w:t>
      </w:r>
      <w:r w:rsidR="00C05C02" w:rsidRPr="00204B8E">
        <w:t>6</w:t>
      </w:r>
      <w:r w:rsidRPr="00204B8E">
        <w:t>. g. Vjerojatnost tražbine dokaz</w:t>
      </w:r>
      <w:r w:rsidR="00F73C78" w:rsidRPr="00204B8E">
        <w:t>ana je</w:t>
      </w:r>
      <w:r w:rsidRPr="00204B8E">
        <w:t xml:space="preserve"> rješenjima o utvrđenim poreznim obvezama i vjerodostojnim ispravama poreznog tijela. Na okolnost nesposobnosti za plaćanje dostav</w:t>
      </w:r>
      <w:r w:rsidR="00F73C78" w:rsidRPr="00204B8E">
        <w:t>ljen</w:t>
      </w:r>
      <w:r w:rsidRPr="00204B8E">
        <w:t xml:space="preserve"> je </w:t>
      </w:r>
      <w:r w:rsidR="00F73C78" w:rsidRPr="00204B8E">
        <w:t>podatak</w:t>
      </w:r>
      <w:r w:rsidRPr="00204B8E">
        <w:t xml:space="preserve"> FINA-e od </w:t>
      </w:r>
      <w:r w:rsidR="008E587B" w:rsidRPr="00204B8E">
        <w:t>1</w:t>
      </w:r>
      <w:r w:rsidRPr="00204B8E">
        <w:t>.</w:t>
      </w:r>
      <w:r w:rsidR="008E587B" w:rsidRPr="00204B8E">
        <w:t xml:space="preserve"> rujna </w:t>
      </w:r>
      <w:r w:rsidRPr="00204B8E">
        <w:t>2015. g. Na nekretninama dužnika upisano je založno pravo predlagatelja ra</w:t>
      </w:r>
      <w:r w:rsidR="00811ED3" w:rsidRPr="00204B8E">
        <w:t>di osiguranja novčane tražbine</w:t>
      </w:r>
      <w:r w:rsidR="008E587B" w:rsidRPr="00204B8E">
        <w:t xml:space="preserve">, kao i založno pravo </w:t>
      </w:r>
      <w:r w:rsidR="00D44782" w:rsidRPr="00204B8E">
        <w:t>drugih vjerovnika.</w:t>
      </w:r>
    </w:p>
    <w:p w:rsidRDefault="008148EA" w:rsidP="00B4030D" w:rsidR="00EB0698" w:rsidRPr="00204B8E">
      <w:pPr>
        <w:ind w:firstLine="720"/>
        <w:jc w:val="both"/>
      </w:pPr>
      <w:r w:rsidRPr="00204B8E">
        <w:t>U</w:t>
      </w:r>
      <w:r w:rsidR="00B4030D" w:rsidRPr="00204B8E">
        <w:t xml:space="preserve"> </w:t>
      </w:r>
      <w:r w:rsidR="00EB0698" w:rsidRPr="00204B8E">
        <w:t xml:space="preserve">prethodnom postupku </w:t>
      </w:r>
      <w:r w:rsidR="00F73C78" w:rsidRPr="00204B8E">
        <w:t>ut</w:t>
      </w:r>
      <w:r w:rsidR="00B4030D" w:rsidRPr="00204B8E">
        <w:t>vr</w:t>
      </w:r>
      <w:r w:rsidRPr="00204B8E">
        <w:t xml:space="preserve">đeno je </w:t>
      </w:r>
      <w:r w:rsidR="00B4030D" w:rsidRPr="00204B8E">
        <w:t xml:space="preserve">postojanje stečajnog razloga nesposobnosti za plaćanje, kojeg je već </w:t>
      </w:r>
      <w:r w:rsidR="002668F5" w:rsidRPr="00204B8E">
        <w:t>predlagatelj dokazao temeljem podataka FINA-e</w:t>
      </w:r>
      <w:r w:rsidRPr="00204B8E">
        <w:t>,</w:t>
      </w:r>
      <w:r w:rsidR="002668F5" w:rsidRPr="00204B8E">
        <w:t xml:space="preserve"> prema kojima je na dan </w:t>
      </w:r>
      <w:r w:rsidR="00D44782" w:rsidRPr="00204B8E">
        <w:t>1</w:t>
      </w:r>
      <w:r w:rsidR="002668F5" w:rsidRPr="00204B8E">
        <w:t xml:space="preserve">. </w:t>
      </w:r>
      <w:r w:rsidR="00D44782" w:rsidRPr="00204B8E">
        <w:t>rujna</w:t>
      </w:r>
      <w:r w:rsidR="00804A05" w:rsidRPr="00204B8E">
        <w:t xml:space="preserve"> 2015.</w:t>
      </w:r>
      <w:r w:rsidR="00D44782" w:rsidRPr="00204B8E">
        <w:t xml:space="preserve"> </w:t>
      </w:r>
      <w:r w:rsidR="002668F5" w:rsidRPr="00204B8E">
        <w:t xml:space="preserve">g. dužnik imao evidentirane nepodmirene obveze u Očevidniku redoslijeda plaćanja u iznosu od </w:t>
      </w:r>
      <w:r w:rsidR="00204B8E" w:rsidRPr="00204B8E">
        <w:t>3.887.411,52</w:t>
      </w:r>
      <w:r w:rsidR="002668F5" w:rsidRPr="00204B8E">
        <w:t xml:space="preserve"> kn i trajanje neprekidne blokade od </w:t>
      </w:r>
      <w:r w:rsidR="00204B8E" w:rsidRPr="00204B8E">
        <w:t>2506</w:t>
      </w:r>
      <w:r w:rsidR="002668F5" w:rsidRPr="00204B8E">
        <w:t xml:space="preserve"> dana</w:t>
      </w:r>
      <w:r w:rsidR="00B4030D" w:rsidRPr="00204B8E">
        <w:t xml:space="preserve"> (čl. 5. st. 2. u svezi s čl. 6. st. 1., st. 2.t.1. i st. 4. SZ-a)</w:t>
      </w:r>
      <w:r w:rsidR="002668F5" w:rsidRPr="00204B8E">
        <w:t>.</w:t>
      </w:r>
    </w:p>
    <w:p w:rsidRDefault="00B43E2A" w:rsidP="00B4030D" w:rsidR="00B43E2A" w:rsidRPr="00C06203">
      <w:pPr>
        <w:ind w:firstLine="720"/>
        <w:jc w:val="both"/>
        <w:rPr>
          <w:color w:val="FF0000"/>
        </w:rPr>
      </w:pPr>
    </w:p>
    <w:p w:rsidRDefault="00B43E2A" w:rsidP="00B43E2A" w:rsidR="00B43E2A" w:rsidRPr="00D148B6">
      <w:pPr>
        <w:ind w:firstLine="708"/>
        <w:jc w:val="both"/>
      </w:pPr>
      <w:r w:rsidRPr="00D148B6">
        <w:t xml:space="preserve">Sud je stečajnog upravitelja </w:t>
      </w:r>
      <w:r w:rsidR="004C3072">
        <w:t>Anu</w:t>
      </w:r>
      <w:r w:rsidR="00B011D0" w:rsidRPr="00D148B6">
        <w:t xml:space="preserve"> Glavan Dukić </w:t>
      </w:r>
      <w:r w:rsidRPr="00D148B6">
        <w:t>imenovao metodom slučajnog odabira u skladu sa čl. 84. st. 1. i 85. st. 1. SZ-a (točka II. izreke).</w:t>
      </w:r>
    </w:p>
    <w:p w:rsidRDefault="00B43E2A" w:rsidP="00B43E2A" w:rsidR="00B43E2A" w:rsidRPr="00C74429">
      <w:pPr>
        <w:ind w:firstLine="708"/>
        <w:jc w:val="both"/>
      </w:pPr>
    </w:p>
    <w:p w:rsidRDefault="00B43E2A" w:rsidP="00B43E2A" w:rsidR="00B43E2A" w:rsidRPr="00C74429">
      <w:pPr>
        <w:jc w:val="both"/>
      </w:pPr>
      <w:r w:rsidRPr="00C74429">
        <w:tab/>
        <w:t xml:space="preserve">Temeljem čl. 133. st. 5. i st. 6. SZ-a sud je zakazao ispitno i izvještajno ročište. </w:t>
      </w:r>
    </w:p>
    <w:p w:rsidRDefault="00B43E2A" w:rsidP="00B43E2A" w:rsidR="00B43E2A" w:rsidRPr="00C74429"/>
    <w:p w:rsidRDefault="00B43E2A" w:rsidP="00B43E2A" w:rsidR="00B43E2A" w:rsidRPr="00C74429">
      <w:pPr>
        <w:jc w:val="both"/>
      </w:pPr>
      <w:r w:rsidRPr="00C74429">
        <w:tab/>
        <w:t>Temeljem čl. 131. st</w:t>
      </w:r>
      <w:r w:rsidR="00D148B6">
        <w:t xml:space="preserve">. 2. SZ-a naloženo je nadležnoj </w:t>
      </w:r>
      <w:r w:rsidR="00D148B6" w:rsidRPr="006B0637">
        <w:t>Lučkoj kapetaniji Pula</w:t>
      </w:r>
      <w:r w:rsidR="00D148B6">
        <w:t xml:space="preserve"> </w:t>
      </w:r>
      <w:r w:rsidRPr="00C74429">
        <w:t>da izvrši upis zabilježbe otvaranja stečajnog postupka.</w:t>
      </w:r>
    </w:p>
    <w:p w:rsidRDefault="00B43E2A" w:rsidP="00B43E2A" w:rsidR="00B43E2A" w:rsidRPr="00C74429"/>
    <w:p w:rsidRDefault="008C04AA" w:rsidP="008C04AA" w:rsidR="008C04AA" w:rsidRPr="00C74429">
      <w:pPr>
        <w:jc w:val="both"/>
      </w:pPr>
      <w:r w:rsidRPr="00C74429">
        <w:tab/>
        <w:t xml:space="preserve">Slijedom navedenog, na temelju odredbe čl. </w:t>
      </w:r>
      <w:r w:rsidR="00033221" w:rsidRPr="00C74429">
        <w:t>129. i 130.</w:t>
      </w:r>
      <w:r w:rsidRPr="00C74429">
        <w:t xml:space="preserve"> SZ-a odlučeno je kao u izreci ovog rješenja. </w:t>
      </w:r>
    </w:p>
    <w:p w:rsidRDefault="008C04AA" w:rsidP="008C04AA" w:rsidR="008C04AA" w:rsidRPr="00C74429">
      <w:pPr>
        <w:jc w:val="both"/>
      </w:pPr>
    </w:p>
    <w:p w:rsidRDefault="008C04AA" w:rsidP="008C04AA" w:rsidR="008C04AA" w:rsidRPr="00C74429">
      <w:pPr>
        <w:jc w:val="center"/>
      </w:pPr>
      <w:r w:rsidRPr="00C74429">
        <w:t>U Pazinu</w:t>
      </w:r>
      <w:r w:rsidR="004C3072">
        <w:t>, 10. listopada</w:t>
      </w:r>
      <w:r w:rsidR="008148EA" w:rsidRPr="00C74429">
        <w:t xml:space="preserve"> </w:t>
      </w:r>
      <w:r w:rsidRPr="00C74429">
        <w:t>201</w:t>
      </w:r>
      <w:r w:rsidR="008148EA" w:rsidRPr="00C74429">
        <w:t>6</w:t>
      </w:r>
      <w:r w:rsidRPr="00C74429">
        <w:t>.</w:t>
      </w:r>
    </w:p>
    <w:p w:rsidRDefault="008C04AA" w:rsidP="008C04AA" w:rsidR="008C04AA" w:rsidRPr="00C74429">
      <w:pPr>
        <w:jc w:val="center"/>
      </w:pPr>
    </w:p>
    <w:p w:rsidRDefault="001E75F6" w:rsidP="008C04AA" w:rsidR="001E75F6" w:rsidRPr="00C74429">
      <w:pPr>
        <w:jc w:val="center"/>
      </w:pPr>
    </w:p>
    <w:p w:rsidRDefault="008C04AA" w:rsidP="008C04AA" w:rsidR="008C04AA" w:rsidRPr="00C74429">
      <w:pPr>
        <w:jc w:val="both"/>
      </w:pPr>
      <w:r w:rsidRPr="00C74429">
        <w:tab/>
      </w:r>
      <w:r w:rsidRPr="00C74429">
        <w:tab/>
      </w:r>
      <w:r w:rsidRPr="00C74429">
        <w:tab/>
      </w:r>
      <w:r w:rsidRPr="00C74429">
        <w:tab/>
      </w:r>
      <w:r w:rsidRPr="00C74429">
        <w:tab/>
      </w:r>
      <w:r w:rsidRPr="00C74429">
        <w:tab/>
      </w:r>
      <w:r w:rsidRPr="00C74429">
        <w:tab/>
      </w:r>
      <w:r w:rsidRPr="00C74429">
        <w:tab/>
      </w:r>
      <w:r w:rsidRPr="00C74429">
        <w:tab/>
        <w:t xml:space="preserve">       Stečajni sudac</w:t>
      </w:r>
    </w:p>
    <w:p w:rsidRDefault="008C04AA" w:rsidP="008C04AA" w:rsidR="008C04AA" w:rsidRPr="00C74429">
      <w:pPr>
        <w:jc w:val="both"/>
      </w:pPr>
      <w:r w:rsidRPr="00C74429">
        <w:tab/>
      </w:r>
      <w:r w:rsidRPr="00C74429">
        <w:tab/>
      </w:r>
      <w:r w:rsidRPr="00C74429">
        <w:tab/>
      </w:r>
      <w:r w:rsidRPr="00C74429">
        <w:tab/>
      </w:r>
      <w:r w:rsidRPr="00C74429">
        <w:tab/>
      </w:r>
      <w:r w:rsidRPr="00C74429">
        <w:tab/>
      </w:r>
      <w:r w:rsidRPr="00C74429">
        <w:tab/>
      </w:r>
      <w:r w:rsidRPr="00C74429">
        <w:tab/>
        <w:t xml:space="preserve">        </w:t>
      </w:r>
      <w:r w:rsidR="008148EA" w:rsidRPr="00C74429">
        <w:t xml:space="preserve">            Damir Rabar</w:t>
      </w:r>
      <w:r w:rsidRPr="00C74429">
        <w:t xml:space="preserve"> </w:t>
      </w:r>
    </w:p>
    <w:p w:rsidRDefault="008C04AA" w:rsidP="008C04AA" w:rsidR="008C04AA" w:rsidRPr="00C74429">
      <w:pPr>
        <w:jc w:val="both"/>
      </w:pPr>
    </w:p>
    <w:p w:rsidRDefault="008C04AA" w:rsidP="008C04AA" w:rsidR="008C04AA" w:rsidRPr="00C74429">
      <w:pPr>
        <w:jc w:val="both"/>
      </w:pPr>
    </w:p>
    <w:p w:rsidRDefault="008C04AA" w:rsidP="008C04AA" w:rsidR="008C04AA" w:rsidRPr="00C74429">
      <w:pPr>
        <w:jc w:val="both"/>
      </w:pPr>
    </w:p>
    <w:p w:rsidRDefault="008C04AA" w:rsidP="008C04AA" w:rsidR="008C04AA" w:rsidRPr="00C74429">
      <w:pPr>
        <w:jc w:val="both"/>
      </w:pPr>
    </w:p>
    <w:p w:rsidRDefault="008C04AA" w:rsidP="008C04AA" w:rsidR="008C04AA" w:rsidRPr="00C74429">
      <w:r w:rsidRPr="00C74429">
        <w:t xml:space="preserve">UPUTA O PRAVNOM LIJEKU: </w:t>
      </w:r>
    </w:p>
    <w:p w:rsidRDefault="008C04AA" w:rsidP="008C04AA" w:rsidR="008C04AA" w:rsidRPr="00C74429">
      <w:pPr>
        <w:jc w:val="both"/>
      </w:pPr>
      <w:r w:rsidRPr="00C74429">
        <w:t xml:space="preserve">Protiv rješenja o otvaranju stečajnog postupka žalbu može podnijeti osoba </w:t>
      </w:r>
      <w:r w:rsidR="00033221" w:rsidRPr="00C74429">
        <w:t xml:space="preserve">ovlaštena za zastupanje </w:t>
      </w:r>
      <w:r w:rsidRPr="00C74429">
        <w:t xml:space="preserve">dužnika </w:t>
      </w:r>
      <w:r w:rsidR="00033221" w:rsidRPr="00C74429">
        <w:t>po zakonu</w:t>
      </w:r>
      <w:r w:rsidRPr="00C74429">
        <w:t xml:space="preserve"> do dana nastupanja pravnih posljedica otvaranja stečajnog postupka i dužnik pojedinac (čl.</w:t>
      </w:r>
      <w:r w:rsidR="00033221" w:rsidRPr="00C74429">
        <w:t>128</w:t>
      </w:r>
      <w:r w:rsidRPr="00C74429">
        <w:t>.st.</w:t>
      </w:r>
      <w:r w:rsidR="00033221" w:rsidRPr="00C74429">
        <w:t>8</w:t>
      </w:r>
      <w:r w:rsidRPr="00C74429">
        <w:t xml:space="preserve">.SZ). Žalba se podnosi ovom sudu u dva primjerka u roku od 8 dana od dana dostave pisanog otpravka rješenja, a o žalbi odlučuje Visoki trgovački sud Republike Hrvatske. </w:t>
      </w:r>
    </w:p>
    <w:p w:rsidRDefault="008C04AA" w:rsidP="008C04AA" w:rsidR="008C04AA" w:rsidRPr="00C74429">
      <w:pPr>
        <w:jc w:val="both"/>
      </w:pPr>
    </w:p>
    <w:p w:rsidRDefault="008C04AA" w:rsidP="008C04AA" w:rsidR="008C04AA" w:rsidRPr="00C74429">
      <w:pPr>
        <w:jc w:val="both"/>
      </w:pPr>
      <w:r w:rsidRPr="00C74429">
        <w:t>DNA:</w:t>
      </w:r>
    </w:p>
    <w:p w:rsidRDefault="002B1A3F" w:rsidP="002B1A3F" w:rsidR="002B1A3F" w:rsidRPr="00C74429">
      <w:pPr>
        <w:jc w:val="both"/>
      </w:pPr>
      <w:r w:rsidRPr="00C74429">
        <w:t>- predlagatelju po ŽDO Pula</w:t>
      </w:r>
    </w:p>
    <w:p w:rsidRDefault="002B1A3F" w:rsidP="008C04AA" w:rsidR="002B1A3F" w:rsidRPr="00C74429">
      <w:pPr>
        <w:jc w:val="both"/>
      </w:pPr>
      <w:r w:rsidRPr="00C74429">
        <w:t xml:space="preserve">- dužniku </w:t>
      </w:r>
      <w:r w:rsidR="00C06203">
        <w:t xml:space="preserve">MOTOR YACHT CHARTER DK d. o. o. Pula, Cesta Prekomorskih brigada 12, </w:t>
      </w:r>
    </w:p>
    <w:p w:rsidRDefault="002B1A3F" w:rsidP="002B1A3F" w:rsidR="002B1A3F" w:rsidRPr="004C3072">
      <w:pPr>
        <w:jc w:val="both"/>
      </w:pPr>
      <w:r w:rsidRPr="004C3072">
        <w:t xml:space="preserve">- FINA – Poslovnica </w:t>
      </w:r>
      <w:r w:rsidR="004C3072" w:rsidRPr="004C3072">
        <w:t>Pazin, 25. rujna 17,</w:t>
      </w:r>
    </w:p>
    <w:p w:rsidRDefault="004C3072" w:rsidP="008C04AA" w:rsidR="002B1A3F" w:rsidRPr="004C3072">
      <w:pPr>
        <w:jc w:val="both"/>
      </w:pPr>
      <w:r w:rsidRPr="004C3072">
        <w:t>- Porezna uprava Pazin, M. B. Rašana 2/4,</w:t>
      </w:r>
    </w:p>
    <w:p w:rsidRDefault="00DF49CC" w:rsidP="008C04AA" w:rsidR="0021290B" w:rsidRPr="00D148B6">
      <w:pPr>
        <w:jc w:val="both"/>
      </w:pPr>
      <w:r>
        <w:t>- stečajnom</w:t>
      </w:r>
      <w:r w:rsidR="008C04AA" w:rsidRPr="00D148B6">
        <w:t xml:space="preserve"> upravitelju </w:t>
      </w:r>
      <w:r w:rsidR="00B011D0" w:rsidRPr="00D148B6">
        <w:t>Ana Glavan Dukić iz Rijeke, Užarska 17/II,</w:t>
      </w:r>
    </w:p>
    <w:p w:rsidRDefault="008C04AA" w:rsidP="008C04AA" w:rsidR="008C04AA" w:rsidRPr="00C74429">
      <w:pPr>
        <w:jc w:val="both"/>
      </w:pPr>
      <w:r w:rsidRPr="00C74429">
        <w:softHyphen/>
        <w:t>- sudski registar ovoga suda</w:t>
      </w:r>
    </w:p>
    <w:p w:rsidRDefault="008C04AA" w:rsidP="00CE38D4" w:rsidR="008C04AA" w:rsidRPr="00C06203">
      <w:pPr>
        <w:rPr>
          <w:color w:val="FF0000"/>
        </w:rPr>
      </w:pPr>
      <w:r w:rsidRPr="004C3072">
        <w:t>-</w:t>
      </w:r>
      <w:r w:rsidRPr="00C06203">
        <w:rPr>
          <w:color w:val="FF0000"/>
        </w:rPr>
        <w:t xml:space="preserve"> </w:t>
      </w:r>
      <w:r w:rsidR="00DF49CC">
        <w:t>Lučkoj</w:t>
      </w:r>
      <w:r w:rsidR="00D148B6" w:rsidRPr="006B0637">
        <w:t xml:space="preserve"> kapetanij</w:t>
      </w:r>
      <w:r w:rsidR="00DF49CC">
        <w:t>i</w:t>
      </w:r>
      <w:r w:rsidR="00D148B6" w:rsidRPr="006B0637">
        <w:t xml:space="preserve"> Pula</w:t>
      </w:r>
      <w:r w:rsidR="00DF49CC">
        <w:t>, Riva 18,</w:t>
      </w:r>
    </w:p>
    <w:p w:rsidRDefault="002B1A3F" w:rsidP="00CE38D4" w:rsidR="00500701" w:rsidRPr="00C74429">
      <w:pPr>
        <w:jc w:val="both"/>
      </w:pPr>
      <w:r w:rsidRPr="00C74429">
        <w:t xml:space="preserve">- e-oglasna ploča </w:t>
      </w:r>
      <w:r w:rsidR="00CE38D4" w:rsidRPr="00C74429">
        <w:t>8 dana</w:t>
      </w:r>
    </w:p>
    <w:sectPr w:rsidSect="001A1476" w:rsidR="00500701" w:rsidRPr="00C74429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68C0" w:rsidP="008C04AA" w:rsidR="00BD68C0">
      <w:r>
        <w:separator/>
      </w:r>
    </w:p>
  </w:endnote>
  <w:endnote w:id="0" w:type="continuationSeparator">
    <w:p w:rsidRDefault="00BD68C0" w:rsidP="008C04AA" w:rsidR="00BD68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68C0" w:rsidP="008C04AA" w:rsidR="00BD68C0">
      <w:r>
        <w:separator/>
      </w:r>
    </w:p>
  </w:footnote>
  <w:footnote w:id="0" w:type="continuationSeparator">
    <w:p w:rsidRDefault="00BD68C0" w:rsidP="008C04AA" w:rsidR="00BD68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A3526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352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4C3072">
      <w:t>Posl. br.: 1 St-362/16-15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4C3072" w:rsidR="00E84C66">
    <w:pPr>
      <w:pStyle w:val="Zaglavlje"/>
      <w:jc w:val="right"/>
    </w:pPr>
    <w:r>
      <w:tab/>
    </w:r>
    <w:r>
      <w:tab/>
    </w:r>
    <w:r w:rsidR="004C3072">
      <w:t>Posl. br.: 1 St-362/16-15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271CD"/>
    <w:multiLevelType w:val="hybridMultilevel"/>
    <w:tmpl w:val="43940E56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25D6E"/>
    <w:rsid w:val="00033221"/>
    <w:rsid w:val="00046985"/>
    <w:rsid w:val="000C4632"/>
    <w:rsid w:val="000D7CB0"/>
    <w:rsid w:val="001A1476"/>
    <w:rsid w:val="001E01AE"/>
    <w:rsid w:val="001E75F6"/>
    <w:rsid w:val="00204B8E"/>
    <w:rsid w:val="0021290B"/>
    <w:rsid w:val="00241BA0"/>
    <w:rsid w:val="002668F5"/>
    <w:rsid w:val="002B1A3F"/>
    <w:rsid w:val="00315459"/>
    <w:rsid w:val="0035048B"/>
    <w:rsid w:val="00372CDC"/>
    <w:rsid w:val="004336B9"/>
    <w:rsid w:val="004C3072"/>
    <w:rsid w:val="004F3599"/>
    <w:rsid w:val="00524928"/>
    <w:rsid w:val="00554328"/>
    <w:rsid w:val="005F57AE"/>
    <w:rsid w:val="00614B7E"/>
    <w:rsid w:val="00644D5E"/>
    <w:rsid w:val="00692004"/>
    <w:rsid w:val="00697801"/>
    <w:rsid w:val="006C2F5C"/>
    <w:rsid w:val="006C6C55"/>
    <w:rsid w:val="006D090B"/>
    <w:rsid w:val="006E061C"/>
    <w:rsid w:val="00771FE3"/>
    <w:rsid w:val="00774CCA"/>
    <w:rsid w:val="007961D3"/>
    <w:rsid w:val="007A2780"/>
    <w:rsid w:val="007B10F5"/>
    <w:rsid w:val="007E2006"/>
    <w:rsid w:val="00804A05"/>
    <w:rsid w:val="00811ED3"/>
    <w:rsid w:val="008148EA"/>
    <w:rsid w:val="00887DAA"/>
    <w:rsid w:val="008C04AA"/>
    <w:rsid w:val="008D0C27"/>
    <w:rsid w:val="008E587B"/>
    <w:rsid w:val="00985388"/>
    <w:rsid w:val="009900B8"/>
    <w:rsid w:val="009A3526"/>
    <w:rsid w:val="00A347DB"/>
    <w:rsid w:val="00A36529"/>
    <w:rsid w:val="00A75C39"/>
    <w:rsid w:val="00AB4A8D"/>
    <w:rsid w:val="00AF2FA5"/>
    <w:rsid w:val="00AF607B"/>
    <w:rsid w:val="00B011D0"/>
    <w:rsid w:val="00B4030D"/>
    <w:rsid w:val="00B4379C"/>
    <w:rsid w:val="00B43E2A"/>
    <w:rsid w:val="00BC6E78"/>
    <w:rsid w:val="00BD68C0"/>
    <w:rsid w:val="00C05C02"/>
    <w:rsid w:val="00C06203"/>
    <w:rsid w:val="00C521B1"/>
    <w:rsid w:val="00C74429"/>
    <w:rsid w:val="00C764D7"/>
    <w:rsid w:val="00CA16DB"/>
    <w:rsid w:val="00CD29E7"/>
    <w:rsid w:val="00CE38D4"/>
    <w:rsid w:val="00CF2BA4"/>
    <w:rsid w:val="00D148B6"/>
    <w:rsid w:val="00D25E6F"/>
    <w:rsid w:val="00D313E1"/>
    <w:rsid w:val="00D44782"/>
    <w:rsid w:val="00DE0F0E"/>
    <w:rsid w:val="00DF49CC"/>
    <w:rsid w:val="00E60ABE"/>
    <w:rsid w:val="00E778FF"/>
    <w:rsid w:val="00EB0698"/>
    <w:rsid w:val="00EC53FB"/>
    <w:rsid w:val="00EE7DC4"/>
    <w:rsid w:val="00EF6267"/>
    <w:rsid w:val="00F07B51"/>
    <w:rsid w:val="00F73C78"/>
    <w:rsid w:val="00FC2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04A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62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35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352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352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352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352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04A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62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35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352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352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352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352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0295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St-362/2016</izvorni_sadrzaj>
    <derivirana_varijabla naziv="DomainObject.Predmet.OznakaBroj_1">St-362/2016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MOTOR YACHT CHARTER DK d. o. o. PULA</izvorni_sadrzaj>
    <derivirana_varijabla naziv="DomainObject.Predmet.ProtustrankaFormated_1">  MOTOR YACHT CHARTER DK d. o. o. PULA</derivirana_varijabla>
  </DomainObject.Predmet.ProtustrankaFormated>
  <DomainObject.Predmet.ProtustrankaFormatedOIB>
    <izvorni_sadrzaj>  MOTOR YACHT CHARTER DK d. o. o. PULA, OIB 75777022900</izvorni_sadrzaj>
    <derivirana_varijabla naziv="DomainObject.Predmet.ProtustrankaFormatedOIB_1">  MOTOR YACHT CHARTER DK d. o. o. PULA, OIB 75777022900</derivirana_varijabla>
  </DomainObject.Predmet.ProtustrankaFormatedOIB>
  <DomainObject.Predmet.ProtustrankaFormatedWithAdress>
    <izvorni_sadrzaj> MOTOR YACHT CHARTER DK d. o. o. PULA, Cesta Prekomorskih brigada 12, 52100 Pula</izvorni_sadrzaj>
    <derivirana_varijabla naziv="DomainObject.Predmet.ProtustrankaFormatedWithAdress_1"> MOTOR YACHT CHARTER DK d. o. o. PULA, Cesta Prekomorskih brigada 12, 52100 Pula</derivirana_varijabla>
  </DomainObject.Predmet.ProtustrankaFormatedWithAdress>
  <DomainObject.Predmet.ProtustrankaFormatedWithAdressOIB>
    <izvorni_sadrzaj> MOTOR YACHT CHARTER DK d. o. o. PULA, OIB 75777022900, Cesta Prekomorskih brigada 12, 52100 Pula</izvorni_sadrzaj>
    <derivirana_varijabla naziv="DomainObject.Predmet.ProtustrankaFormatedWithAdressOIB_1"> MOTOR YACHT CHARTER DK d. o. o. PULA, OIB 75777022900, Cesta Prekomorskih brigada 12, 52100 Pula</derivirana_varijabla>
  </DomainObject.Predmet.ProtustrankaFormatedWithAdressOIB>
  <DomainObject.Predmet.ProtustrankaWithAdress>
    <izvorni_sadrzaj>MOTOR YACHT CHARTER DK d. o. o. PULA Cesta Prekomorskih brigada 12, 52100 Pula</izvorni_sadrzaj>
    <derivirana_varijabla naziv="DomainObject.Predmet.ProtustrankaWithAdress_1">MOTOR YACHT CHARTER DK d. o. o. PULA Cesta Prekomorskih brigada 12, 52100 Pula</derivirana_varijabla>
  </DomainObject.Predmet.ProtustrankaWithAdress>
  <DomainObject.Predmet.ProtustrankaWithAdressOIB>
    <izvorni_sadrzaj>MOTOR YACHT CHARTER DK d. o. o. PULA, OIB 75777022900, Cesta Prekomorskih brigada 12, 52100 Pula</izvorni_sadrzaj>
    <derivirana_varijabla naziv="DomainObject.Predmet.ProtustrankaWithAdressOIB_1">MOTOR YACHT CHARTER DK d. o. o. PULA, OIB 75777022900, Cesta Prekomorskih brigada 12, 52100 Pula</derivirana_varijabla>
  </DomainObject.Predmet.ProtustrankaWithAdressOIB>
  <DomainObject.Predmet.ProtustrankaNazivFormated>
    <izvorni_sadrzaj>MOTOR YACHT CHARTER DK d. o. o. PULA</izvorni_sadrzaj>
    <derivirana_varijabla naziv="DomainObject.Predmet.ProtustrankaNazivFormated_1">MOTOR YACHT CHARTER DK d. o. o. PULA</derivirana_varijabla>
  </DomainObject.Predmet.ProtustrankaNazivFormated>
  <DomainObject.Predmet.ProtustrankaNazivFormatedOIB>
    <izvorni_sadrzaj>MOTOR YACHT CHARTER DK d. o. o. PULA, OIB 75777022900</izvorni_sadrzaj>
    <derivirana_varijabla naziv="DomainObject.Predmet.ProtustrankaNazivFormatedOIB_1">MOTOR YACHT CHARTER DK d. o. o. PULA, OIB 75777022900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ŽUPANIJSKO DRŽAVNO ODVJETNIŠTVO U PULI - POLA</izvorni_sadrzaj>
    <derivirana_varijabla naziv="DomainObject.Predmet.StrankaFormated_1">  REPUBLIKA HRVATSKA, Ministarstvo financija, Porezna uprava, Područni ured Istra, Primorje, Gorski Kotar  i Lika zastupanog po punomoćniku ŽUPANIJSKO DRŽAVNO ODVJETNIŠTVO U PULI - POLA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ŽUPANIJSKO DRŽAVNO ODVJETNIŠTVO U PULI - POLA</izvorni_sadrzaj>
    <derivirana_varijabla naziv="DomainObject.Predmet.StrankaFormatedOIB_1">  REPUBLIKA HRVATSKA, Ministarstvo financija, Porezna uprava, Područni ured Istra, Primorje, Gorski Kotar  i Lika, OIB 52634238587 zastupanog po punomoćniku ŽUPANIJSKO DRŽAVNO ODVJETNIŠTVO U PULI - POLA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ŽUPANIJSKO DRŽAVNO ODVJETNIŠTVO U PULI - POLA</izvorni_sadrzaj>
    <derivirana_varijabla naziv="DomainObject.Predmet.StrankaFormatedWithAdress_1"> REPUBLIKA HRVATSKA, Ministarstvo financija, Porezna uprava, Područni ured Istra, Primorje, Gorski Kotar  i Lika zastupanog po punomoćniku ŽUPANIJSKO DRŽAVNO ODVJETNIŠTVO U PULI - POLA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ŽUPANIJSKO DRŽAVNO ODVJETNIŠTVO U PULI - POLA</izvorni_sadrzaj>
    <derivirana_varijabla naziv="DomainObject.Predmet.StrankaFormatedWithAdressOIB_1"> REPUBLIKA HRVATSKA, Ministarstvo financija, Porezna uprava, Područni ured Istra, Primorje, Gorski Kotar  i Lika, OIB 52634238587 zastupanog po punomoćniku ŽUPANIJSKO DRŽAVNO ODVJETNIŠTVO U PULI - POLA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3887411.52</izvorni_sadrzaj>
    <derivirana_varijabla naziv="DomainObject.Predmet.TrenutnaVrijednost_1">3887411.52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ŽUPANIJSKO DRŽAVNO ODVJETNIŠTVO U PULI - POLA</item>
    </izvorni_sadrzaj>
    <derivirana_varijabla naziv="DomainObject.Predmet.StrankaListFormated_1">
      <item>REPUBLIKA HRVATSKA, Ministarstvo financija, Porezna uprava, Područni ured Istra, Primorje, Gorski Kotar  i Lika zastupanog po punomoćniku ŽUPANIJSKO DRŽAVNO ODVJETNIŠTVO U PULI - POLA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ŽUPANIJSKO DRŽAVNO ODVJETNIŠTVO U PULI - POLA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ŽUPANIJSKO DRŽAVNO ODVJETNIŠTVO U PULI - POLA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ŽUPANIJSKO DRŽAVNO ODVJETNIŠTVO U PULI - POLA</item>
    </izvorni_sadrzaj>
    <derivirana_varijabla naziv="DomainObject.Predmet.StrankaListFormatedWithAdress_1">
      <item>REPUBLIKA HRVATSKA, Ministarstvo financija, Porezna uprava, Područni ured Istra, Primorje, Gorski Kotar  i Lika zastupanog po punomoćniku ŽUPANIJSKO DRŽAVNO ODVJETNIŠTVO U PULI - POLA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ŽUPANIJSKO DRŽAVNO ODVJETNIŠTVO U PULI - POLA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ŽUPANIJSKO DRŽAVNO ODVJETNIŠTVO U PULI - POLA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MOTOR YACHT CHARTER DK d. o. o. PULA</item>
    </izvorni_sadrzaj>
    <derivirana_varijabla naziv="DomainObject.Predmet.ProtuStrankaListFormated_1">
      <item>MOTOR YACHT CHARTER DK d. o. o. PULA</item>
    </derivirana_varijabla>
  </DomainObject.Predmet.ProtuStrankaListFormated>
  <DomainObject.Predmet.ProtuStrankaListFormatedOIB>
    <izvorni_sadrzaj>
      <item>MOTOR YACHT CHARTER DK d. o. o. PULA, OIB 75777022900</item>
    </izvorni_sadrzaj>
    <derivirana_varijabla naziv="DomainObject.Predmet.ProtuStrankaListFormatedOIB_1">
      <item>MOTOR YACHT CHARTER DK d. o. o. PULA, OIB 75777022900</item>
    </derivirana_varijabla>
  </DomainObject.Predmet.ProtuStrankaListFormatedOIB>
  <DomainObject.Predmet.ProtuStrankaListFormatedWithAdress>
    <izvorni_sadrzaj>
      <item>MOTOR YACHT CHARTER DK d. o. o. PULA, Cesta Prekomorskih brigada 12, 52100 Pula</item>
    </izvorni_sadrzaj>
    <derivirana_varijabla naziv="DomainObject.Predmet.ProtuStrankaListFormatedWithAdress_1">
      <item>MOTOR YACHT CHARTER DK d. o. o. PULA, Cesta Prekomorskih brigada 12, 52100 Pula</item>
    </derivirana_varijabla>
  </DomainObject.Predmet.ProtuStrankaListFormatedWithAdress>
  <DomainObject.Predmet.ProtuStrankaListFormatedWithAdressOIB>
    <izvorni_sadrzaj>
      <item>MOTOR YACHT CHARTER DK d. o. o. PULA, OIB 75777022900, Cesta Prekomorskih brigada 12, 52100 Pula</item>
    </izvorni_sadrzaj>
    <derivirana_varijabla naziv="DomainObject.Predmet.ProtuStrankaListFormatedWithAdressOIB_1">
      <item>MOTOR YACHT CHARTER DK d. o. o. PULA, OIB 75777022900, Cesta Prekomorskih brigada 12, 52100 Pula</item>
    </derivirana_varijabla>
  </DomainObject.Predmet.ProtuStrankaListFormatedWithAdressOIB>
  <DomainObject.Predmet.ProtuStrankaListNazivFormated>
    <izvorni_sadrzaj>
      <item>MOTOR YACHT CHARTER DK d. o. o. PULA</item>
    </izvorni_sadrzaj>
    <derivirana_varijabla naziv="DomainObject.Predmet.ProtuStrankaListNazivFormated_1">
      <item>MOTOR YACHT CHARTER DK d. o. o. PULA</item>
    </derivirana_varijabla>
  </DomainObject.Predmet.ProtuStrankaListNazivFormated>
  <DomainObject.Predmet.ProtuStrankaListNazivFormatedOIB>
    <izvorni_sadrzaj>
      <item>MOTOR YACHT CHARTER DK d. o. o. PULA, OIB 75777022900</item>
    </izvorni_sadrzaj>
    <derivirana_varijabla naziv="DomainObject.Predmet.ProtuStrankaListNazivFormatedOIB_1">
      <item>MOTOR YACHT CHARTER DK d. o. o. PULA, OIB 75777022900</item>
    </derivirana_varijabla>
  </DomainObject.Predmet.ProtuStrankaListNazivFormatedOIB>
  <DomainObject.Predmet.OstaliListFormated>
    <izvorni_sadrzaj>
      <item>ŽUPANIJSKO DRŽAVNO ODVJETNIŠTVO U PULI - POLA punomoćnik sudionika u postupku REPUBLIKA HRVATSKA, Ministarstvo financija, Porezna uprava, Područni ured Istra, Primorje, Gorski Kotar  i Lika</item>
    </izvorni_sadrzaj>
    <derivirana_varijabla naziv="DomainObject.Predmet.OstaliListFormated_1">
      <item>ŽUPANIJSKO DRŽAVNO ODVJETNIŠTVO U PULI - POLA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ŽUPANIJSKO DRŽAVNO ODVJETNIŠTVO U PULI - POLA punomoćnik sudionika u postupku REPUBLIKA HRVATSKA, Ministarstvo financija, Porezna uprava, Područni ured Istra, Primorje, Gorski Kotar  i Lika</item>
    </izvorni_sadrzaj>
    <derivirana_varijabla naziv="DomainObject.Predmet.OstaliListFormatedOIB_1">
      <item>ŽUPANIJSKO DRŽAVNO ODVJETNIŠTVO U PULI - POLA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ŽUPANIJSKO DRŽAVNO ODVJETNIŠTVO U PULI - POLA, Kranjčevićeva 8,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ŽUPANIJSKO DRŽAVNO ODVJETNIŠTVO U PULI - POLA, Kranjčevićeva 8,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ŽUPANIJSKO DRŽAVNO ODVJETNIŠTVO U PULI - POLA, Kranjčevićeva 8,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ŽUPANIJSKO DRŽAVNO ODVJETNIŠTVO U PULI - POLA, Kranjčevićeva 8,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ŽUPANIJSKO DRŽAVNO ODVJETNIŠTVO U PULI - POLA</item>
    </izvorni_sadrzaj>
    <derivirana_varijabla naziv="DomainObject.Predmet.OstaliListNazivFormated_1">
      <item>ŽUPANIJSKO DRŽAVNO ODVJETNIŠTVO U PULI - POLA</item>
    </derivirana_varijabla>
  </DomainObject.Predmet.OstaliListNazivFormated>
  <DomainObject.Predmet.OstaliListNazivFormatedOIB>
    <izvorni_sadrzaj>
      <item>ŽUPANIJSKO DRŽAVNO ODVJETNIŠTVO U PULI - POLA</item>
    </izvorni_sadrzaj>
    <derivirana_varijabla naziv="DomainObject.Predmet.OstaliListNazivFormatedOIB_1">
      <item>ŽUPANIJSKO DRŽAVNO ODVJETNIŠTVO U PULI - POLA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MOTOR YACHT CHARTER DK d. o. o. PULA</izvorni_sadrzaj>
    <derivirana_varijabla naziv="DomainObject.Predmet.ProtustrankaIDrugi_1">MOTOR YACHT CHARTER DK d. o. o. PULA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MOTOR YACHT CHARTER DK d. o. o. PULA, OIB 75777022900, Cesta Prekomorskih brigada 12, 52100 Pula</izvorni_sadrzaj>
    <derivirana_varijabla naziv="DomainObject.Predmet.ProtustrankaIDrugiAdressOIB_1">MOTOR YACHT CHARTER DK d. o. o. PULA, OIB 75777022900, Cesta Prekomorskih brigada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MOTOR YACHT CHARTER DK d. o. o. PULA</item>
      <item>REPUBLIKA HRVATSKA, Ministarstvo financija, Porezna uprava, Područni ured Istra, Primorje, Gorski Kotar  i Lika</item>
      <item>ŽUPANIJSKO DRŽAVNO ODVJETNIŠTVO U PULI - POLA</item>
    </izvorni_sadrzaj>
    <derivirana_varijabla naziv="DomainObject.Predmet.SudioniciListNaziv_1">
      <item>MOTOR YACHT CHARTER DK d. o. o. PULA</item>
      <item>REPUBLIKA HRVATSKA, Ministarstvo financija, Porezna uprava, Područni ured Istra, Primorje, Gorski Kotar  i Lika</item>
      <item>ŽUPANIJSKO DRŽAVNO ODVJETNIŠTVO U PULI - POLA</item>
    </derivirana_varijabla>
  </DomainObject.Predmet.SudioniciListNaziv>
  <DomainObject.Predmet.SudioniciListAdressOIB>
    <izvorni_sadrzaj>
      <item>MOTOR YACHT CHARTER DK d. o. o. PULA, OIB 75777022900, Cesta Prekomorskih brigada 12,52100 Pula</item>
      <item>REPUBLIKA HRVATSKA, Ministarstvo financija, Porezna uprava, Područni ured Istra, Primorje, Gorski Kotar  i Lika, OIB 52634238587</item>
      <item>ŽUPANIJSKO DRŽAVNO ODVJETNIŠTVO U PULI - POLA, Kranjčevićeva 8,52100 Pula</item>
    </izvorni_sadrzaj>
    <derivirana_varijabla naziv="DomainObject.Predmet.SudioniciListAdressOIB_1">
      <item>MOTOR YACHT CHARTER DK d. o. o. PULA, OIB 75777022900, Cesta Prekomorskih brigada 12,52100 Pula</item>
      <item>REPUBLIKA HRVATSKA, Ministarstvo financija, Porezna uprava, Područni ured Istra, Primorje, Gorski Kotar  i Lika, OIB 52634238587</item>
      <item>ŽUPANIJSKO DRŽAVNO ODVJETNIŠTVO U PULI - POLA, Kranjčevićeva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75777022900</item>
      <item>, OIB 52634238587</item>
      <item>, OIB null</item>
    </izvorni_sadrzaj>
    <derivirana_varijabla naziv="DomainObject.Predmet.SudioniciListNazivOIB_1">
      <item>, OIB 75777022900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Brca 18, 51000 Rijeka</item>
    </izvorni_sadrzaj>
    <derivirana_varijabla naziv="DomainObject.Predmet.StecajniUpraviteljiListAddressOIB_1">
      <item>Ana Glavan Dukić, OIB 32609326349, Brca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988</properties:Words>
  <properties:Characters>5235</properties:Characters>
  <properties:Lines>139</properties:Lines>
  <properties:Paragraphs>51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2016-10-10T07:15:00Z</dcterms:created>
  <dc:creator>Jasmina Matika</dc:creator>
  <cp:lastModifiedBy>Lorena Paris Aničić</cp:lastModifiedBy>
  <cp:lastPrinted>2015-12-22T09:50:00Z</cp:lastPrinted>
  <dcterms:modified xmlns:xsi="http://www.w3.org/2001/XMLSchema-instance" xsi:type="dcterms:W3CDTF">2016-10-10T10:24:00Z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