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a050" w14:paraId="176a050" w:rsidRDefault="00213162" w:rsidP="00910611" w:rsidR="0021316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3162" w:rsidP="00910611" w:rsidR="00213162">
      <w:r>
        <w:rPr>
          <w:rFonts w:eastAsia="MS Mincho"/>
        </w:rPr>
        <w:t xml:space="preserve">   REPUBLIKA HRVATSKA</w:t>
      </w:r>
    </w:p>
    <w:p w:rsidRDefault="00213162" w:rsidP="00910611" w:rsidR="00213162">
      <w:r>
        <w:rPr>
          <w:rFonts w:eastAsia="MS Mincho"/>
        </w:rPr>
        <w:t>TRGOVAČKI SUD U RIJECI</w:t>
      </w:r>
    </w:p>
    <w:p w:rsidRDefault="00213162" w:rsidR="0021316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 xml:space="preserve">po sucu pojedincu Danieli Korlević, odlučujući o prijedlogu Financijske agencije, Regionalni centar Rijeka, F. Kurelca 8 za otvaranje stečajnog postupka nad dužnikom trgovačkim društvom </w:t>
      </w:r>
      <w:r w:rsidR="00B20466">
        <w:rPr>
          <w:rFonts w:cs="Arial"/>
        </w:rPr>
        <w:t xml:space="preserve"> </w:t>
      </w:r>
      <w:r w:rsidR="00B20466" w:rsidRPr="00B20466">
        <w:rPr>
          <w:rFonts w:cs="Arial"/>
          <w:b/>
        </w:rPr>
        <w:t>S. D. I. USLUGE društvo s ograničenom odgovornošću za promidžbu, trgovinu i usluge, turistička agencija, Crikvenica, Kralja Tomislava 132, OIB 41246352378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B64195">
        <w:rPr>
          <w:rFonts w:cs="Arial"/>
        </w:rPr>
        <w:t>20</w:t>
      </w:r>
      <w:r>
        <w:rPr>
          <w:rFonts w:cs="Arial"/>
        </w:rPr>
        <w:t>. listopada</w:t>
      </w:r>
      <w:r w:rsidRPr="00B65459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B20466" w:rsidRPr="00B20466">
        <w:rPr>
          <w:rFonts w:cs="Arial"/>
          <w:b/>
        </w:rPr>
        <w:t>S. D. I. USLUGE društvo s ograničenom odgovornošću za promidžbu, trgovinu i usluge, turistička agencija, Crikvenica, Kralja Tomislava 132, OIB 41246352378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B20466">
        <w:t>Ranka Herljević, Čavle, Soboli 10, OIB 14109641646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B20466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13</w:t>
      </w:r>
      <w:r w:rsidR="00B64195">
        <w:rPr>
          <w:b/>
          <w:bCs/>
        </w:rPr>
        <w:t>. prosinca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 w:rsidR="0036495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B20466">
        <w:t>19</w:t>
      </w:r>
      <w:r w:rsidR="00B64195">
        <w:t>. travnja</w:t>
      </w:r>
      <w:r>
        <w:t xml:space="preserve"> 2017. godine prijedlog za otvaranje stečajnog postupka nad dužnikom </w:t>
      </w:r>
      <w:r w:rsidR="00B20466" w:rsidRPr="00B20466">
        <w:rPr>
          <w:b/>
        </w:rPr>
        <w:t>S. D. I. USLUGE društvo s ograničenom odgovornošću za promidžbu, trgovinu i usluge, turistička agencija, Crikvenica, Kralja Tomislava 132, OIB 41246352378</w:t>
      </w:r>
      <w:r w:rsidRPr="00B65459">
        <w:t xml:space="preserve"> </w:t>
      </w:r>
      <w:r>
        <w:t xml:space="preserve">(dalje: dužnik) temeljem čl.110. st.1. Stečajnog zakona (Narodne novine, broj 71/15, dalje: SZ-a). </w:t>
      </w:r>
    </w:p>
    <w:p w:rsidRDefault="00B65459" w:rsidP="00B65459" w:rsidR="00B65459">
      <w:pPr>
        <w:jc w:val="both"/>
      </w:pPr>
      <w:r>
        <w:tab/>
        <w:t xml:space="preserve">Predlagatelj je u prijedlogu naveo da dužnik na dan </w:t>
      </w:r>
      <w:r w:rsidR="00B20466">
        <w:t>12. travnja</w:t>
      </w:r>
      <w:r>
        <w:t xml:space="preserve"> 2017. godine u Očevidniku redoslijeda osnova za plaćanje ima evidentirane neizvršene osnove za plaćanje u neprekinutom razdoblju od 120 dana u ukupnom iznosu od </w:t>
      </w:r>
      <w:r w:rsidR="00B20466">
        <w:t>60.689,13</w:t>
      </w:r>
      <w:r>
        <w:t xml:space="preserve"> kn u koji iznos je uračunata i kamata i naknada Financijske agencije za provedbe ovrhe, da dužnik ima</w:t>
      </w:r>
      <w:r w:rsidR="00B64195">
        <w:t xml:space="preserve"> </w:t>
      </w:r>
      <w:r w:rsidR="00B20466">
        <w:t>dva</w:t>
      </w:r>
      <w:r>
        <w:t xml:space="preserve"> zaposlenika, te dostavila potvrdu o neizvršenim osnovama za plaćanje iz koje proizlazi da dužnik na dan </w:t>
      </w:r>
      <w:r w:rsidR="00B20466">
        <w:t>12</w:t>
      </w:r>
      <w:r w:rsidR="00B64195">
        <w:t>. listopada</w:t>
      </w:r>
      <w:r>
        <w:t xml:space="preserve"> 2017. godine ima evidentirane neizvršene osnove za plaćanje u neprekinutom razdoblju od </w:t>
      </w:r>
      <w:r w:rsidR="00B20466">
        <w:t>302</w:t>
      </w:r>
      <w:r w:rsidR="00B64195">
        <w:t xml:space="preserve"> </w:t>
      </w:r>
      <w:r>
        <w:t>dana.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B65459" w:rsidP="00B65459" w:rsidR="00B65459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64195">
        <w:rPr>
          <w:b/>
        </w:rPr>
        <w:t>20</w:t>
      </w:r>
      <w:r w:rsidR="00B65459">
        <w:rPr>
          <w:b/>
        </w:rPr>
        <w:t>. listopada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E50421" w:rsidR="0027230F" w:rsidRPr="00F74703">
      <w:pPr>
        <w:ind w:firstLine="708" w:left="1416"/>
        <w:jc w:val="right"/>
        <w:rPr>
          <w:sz w:val="28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  <w:r w:rsidR="00E50421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EC1FDC" w:rsidR="00EC1FDC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B20466">
        <w:rPr>
          <w:sz w:val="20"/>
          <w:szCs w:val="20"/>
        </w:rPr>
        <w:t>Sanjin Delić –</w:t>
      </w:r>
      <w:r w:rsidR="00B64195">
        <w:rPr>
          <w:sz w:val="20"/>
          <w:szCs w:val="20"/>
        </w:rPr>
        <w:t xml:space="preserve"> </w:t>
      </w:r>
      <w:r w:rsidR="00B20466">
        <w:rPr>
          <w:sz w:val="20"/>
          <w:szCs w:val="20"/>
        </w:rPr>
        <w:t xml:space="preserve">Ibukić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64195">
        <w:rPr>
          <w:sz w:val="20"/>
          <w:szCs w:val="20"/>
        </w:rPr>
        <w:t>20</w:t>
      </w:r>
      <w:r w:rsidR="00B65459">
        <w:rPr>
          <w:sz w:val="20"/>
          <w:szCs w:val="20"/>
        </w:rPr>
        <w:t>.10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B65459" w:rsidP="00C616C1" w:rsidR="00B65459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31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B20466">
      <w:t>272</w:t>
    </w:r>
    <w:r w:rsidR="00031E1A">
      <w:t>/17-</w:t>
    </w:r>
    <w:r w:rsidR="00B6419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13162"/>
    <w:rsid w:val="00222AF1"/>
    <w:rsid w:val="00226C34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537A36"/>
    <w:rsid w:val="005436EC"/>
    <w:rsid w:val="00561A74"/>
    <w:rsid w:val="00573792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3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1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1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1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1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3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1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1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1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1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D. I. USLUGE društvo s ograničenom odgovornošću za promidžbu, trgovinu i usluge, turistička agencija</izvorni_sadrzaj>
    <derivirana_varijabla naziv="DomainObject.Predmet.ProtustrankaFormated_1">  S. D. I. USLUGE društvo s ograničenom odgovornošću za promidžbu, trgovinu i usluge, turistička agencija</derivirana_varijabla>
  </DomainObject.Predmet.ProtustrankaFormated>
  <DomainObject.Predmet.ProtustrankaFormatedOIB>
    <izvorni_sadrzaj>  S. D. I. USLUGE društvo s ograničenom odgovornošću za promidžbu, trgovinu i usluge, turistička agencija, OIB 41246352378</izvorni_sadrzaj>
    <derivirana_varijabla naziv="DomainObject.Predmet.ProtustrankaFormatedOIB_1">  S. D. I. USLUGE društvo s ograničenom odgovornošću za promidžbu, trgovinu i usluge, turistička agencija, OIB 41246352378</derivirana_varijabla>
  </DomainObject.Predmet.ProtustrankaFormatedOIB>
  <DomainObject.Predmet.ProtustrankaFormatedWithAdress>
    <izvorni_sadrzaj> S. D. I. USLUGE društvo s ograničenom odgovornošću za promidžbu, trgovinu i usluge, turistička agencija, Kralja Tomislava 132, 51260 Crikvenica</izvorni_sadrzaj>
    <derivirana_varijabla naziv="DomainObject.Predmet.ProtustrankaFormatedWithAdress_1"> S. D. I. USLUGE društvo s ograničenom odgovornošću za promidžbu, trgovinu i usluge, turistička agencija, Kralja Tomislava 132, 51260 Crikvenica</derivirana_varijabla>
  </DomainObject.Predmet.ProtustrankaFormatedWithAdress>
  <DomainObject.Predmet.ProtustrankaFormatedWithAdressOIB>
    <izvorni_sadrzaj> S. D. I. USLUGE društvo s ograničenom odgovornošću za promidžbu, trgovinu i usluge, turistička agencija, OIB 41246352378, Kralja Tomislava 132, 51260 Crikvenica</izvorni_sadrzaj>
    <derivirana_varijabla naziv="DomainObject.Predmet.ProtustrankaFormatedWithAdressOIB_1"> S. D. I. USLUGE društvo s ograničenom odgovornošću za promidžbu, trgovinu i usluge, turistička agencija, OIB 41246352378, Kralja Tomislava 132, 51260 Crikvenica</derivirana_varijabla>
  </DomainObject.Predmet.ProtustrankaFormatedWithAdressOIB>
  <DomainObject.Predmet.ProtustrankaWithAdress>
    <izvorni_sadrzaj>S. D. I. USLUGE društvo s ograničenom odgovornošću za promidžbu, trgovinu i usluge, turistička agencija Kralja Tomislava 132, 51260 Crikvenica</izvorni_sadrzaj>
    <derivirana_varijabla naziv="DomainObject.Predmet.ProtustrankaWithAdress_1">S. D. I. USLUGE društvo s ograničenom odgovornošću za promidžbu, trgovinu i usluge, turistička agencija Kralja Tomislava 132, 51260 Crikvenica</derivirana_varijabla>
  </DomainObject.Predmet.ProtustrankaWithAdress>
  <DomainObject.Predmet.ProtustrankaWithAdressOIB>
    <izvorni_sadrzaj>S. D. I. USLUGE društvo s ograničenom odgovornošću za promidžbu, trgovinu i usluge, turistička agencija, OIB 41246352378, Kralja Tomislava 132, 51260 Crikvenica</izvorni_sadrzaj>
    <derivirana_varijabla naziv="DomainObject.Predmet.ProtustrankaWithAdressOIB_1">S. D. I. USLUGE društvo s ograničenom odgovornošću za promidžbu, trgovinu i usluge, turistička agencija, OIB 41246352378, Kralja Tomislava 132, 51260 Crikvenica</derivirana_varijabla>
  </DomainObject.Predmet.ProtustrankaWithAdressOIB>
  <DomainObject.Predmet.ProtustrankaNazivFormated>
    <izvorni_sadrzaj>S. D. I. USLUGE društvo s ograničenom odgovornošću za promidžbu, trgovinu i usluge, turistička agencija</izvorni_sadrzaj>
    <derivirana_varijabla naziv="DomainObject.Predmet.ProtustrankaNazivFormated_1">S. D. I. USLUGE društvo s ograničenom odgovornošću za promidžbu, trgovinu i usluge, turistička agencija</derivirana_varijabla>
  </DomainObject.Predmet.ProtustrankaNazivFormated>
  <DomainObject.Predmet.ProtustrankaNazivFormatedOIB>
    <izvorni_sadrzaj>S. D. I. USLUGE društvo s ograničenom odgovornošću za promidžbu, trgovinu i usluge, turistička agencija, OIB 41246352378</izvorni_sadrzaj>
    <derivirana_varijabla naziv="DomainObject.Predmet.ProtustrankaNazivFormatedOIB_1">S. D. I. USLUGE društvo s ograničenom odgovornošću za promidžbu, trgovinu i usluge, turistička agencija, OIB 41246352378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D. I. USLUGE društvo s ograničenom odgovornošću za promidžbu, trgovinu i usluge, turistička agencija</item>
    </izvorni_sadrzaj>
    <derivirana_varijabla naziv="DomainObject.Predmet.ProtuStrankaListFormated_1">
      <item>S. D. I. USLUGE društvo s ograničenom odgovornošću za promidžbu, trgovinu i usluge, turistička agencija</item>
    </derivirana_varijabla>
  </DomainObject.Predmet.ProtuStrankaListFormated>
  <DomainObject.Predmet.ProtuStrankaListFormatedOIB>
    <izvorni_sadrzaj>
      <item>S. D. I. USLUGE društvo s ograničenom odgovornošću za promidžbu, trgovinu i usluge, turistička agencija, OIB 41246352378</item>
    </izvorni_sadrzaj>
    <derivirana_varijabla naziv="DomainObject.Predmet.ProtuStrankaListFormatedOIB_1">
      <item>S. D. I. USLUGE društvo s ograničenom odgovornošću za promidžbu, trgovinu i usluge, turistička agencija, OIB 41246352378</item>
    </derivirana_varijabla>
  </DomainObject.Predmet.ProtuStrankaListFormatedOIB>
  <DomainObject.Predmet.ProtuStrankaListFormatedWithAdress>
    <izvorni_sadrzaj>
      <item>S. D. I. USLUGE društvo s ograničenom odgovornošću za promidžbu, trgovinu i usluge, turistička agencija, Kralja Tomislava 132, 51260 Crikvenica</item>
    </izvorni_sadrzaj>
    <derivirana_varijabla naziv="DomainObject.Predmet.ProtuStrankaListFormatedWithAdress_1">
      <item>S. D. I. USLUGE društvo s ograničenom odgovornošću za promidžbu, trgovinu i usluge, turistička agencija, Kralja Tomislava 132, 51260 Crikvenica</item>
    </derivirana_varijabla>
  </DomainObject.Predmet.ProtuStrankaListFormatedWithAdress>
  <DomainObject.Predmet.ProtuStrankaListFormatedWithAdressOIB>
    <izvorni_sadrzaj>
      <item>S. D. I. USLUGE društvo s ograničenom odgovornošću za promidžbu, trgovinu i usluge, turistička agencija, OIB 41246352378, Kralja Tomislava 132, 51260 Crikvenica</item>
    </izvorni_sadrzaj>
    <derivirana_varijabla naziv="DomainObject.Predmet.ProtuStrankaListFormatedWithAdressOIB_1">
      <item>S. D. I. USLUGE društvo s ograničenom odgovornošću za promidžbu, trgovinu i usluge, turistička agencija, OIB 41246352378, Kralja Tomislava 132, 51260 Crikvenica</item>
    </derivirana_varijabla>
  </DomainObject.Predmet.ProtuStrankaListFormatedWithAdressOIB>
  <DomainObject.Predmet.ProtuStrankaListNazivFormated>
    <izvorni_sadrzaj>
      <item>S. D. I. USLUGE društvo s ograničenom odgovornošću za promidžbu, trgovinu i usluge, turistička agencija</item>
    </izvorni_sadrzaj>
    <derivirana_varijabla naziv="DomainObject.Predmet.ProtuStrankaListNazivFormated_1">
      <item>S. D. I. USLUGE društvo s ograničenom odgovornošću za promidžbu, trgovinu i usluge, turistička agencija</item>
    </derivirana_varijabla>
  </DomainObject.Predmet.ProtuStrankaListNazivFormated>
  <DomainObject.Predmet.ProtuStrankaListNazivFormatedOIB>
    <izvorni_sadrzaj>
      <item>S. D. I. USLUGE društvo s ograničenom odgovornošću za promidžbu, trgovinu i usluge, turistička agencija, OIB 41246352378</item>
    </izvorni_sadrzaj>
    <derivirana_varijabla naziv="DomainObject.Predmet.ProtuStrankaListNazivFormatedOIB_1">
      <item>S. D. I. USLUGE društvo s ograničenom odgovornošću za promidžbu, trgovinu i usluge, turistička agencija, OIB 41246352378</item>
    </derivirana_varijabla>
  </DomainObject.Predmet.ProtuStrankaListNazivFormatedOIB>
  <DomainObject.Predmet.OstaliListFormated>
    <izvorni_sadrzaj>
      <item>Sanjin Delić-Ibukić</item>
    </izvorni_sadrzaj>
    <derivirana_varijabla naziv="DomainObject.Predmet.OstaliListFormated_1">
      <item>Sanjin Delić-Ibukić</item>
    </derivirana_varijabla>
  </DomainObject.Predmet.OstaliListFormated>
  <DomainObject.Predmet.OstaliListFormatedOIB>
    <izvorni_sadrzaj>
      <item>Sanjin Delić-Ibukić, OIB 05105035716</item>
    </izvorni_sadrzaj>
    <derivirana_varijabla naziv="DomainObject.Predmet.OstaliListFormatedOIB_1">
      <item>Sanjin Delić-Ibukić, OIB 05105035716</item>
    </derivirana_varijabla>
  </DomainObject.Predmet.OstaliListFormatedOIB>
  <DomainObject.Predmet.OstaliListFormatedWithAdress>
    <izvorni_sadrzaj>
      <item>Sanjin Delić-Ibukić, Kralja Tomislava 132, 51260 Crikvenica</item>
    </izvorni_sadrzaj>
    <derivirana_varijabla naziv="DomainObject.Predmet.OstaliListFormatedWithAdress_1">
      <item>Sanjin Delić-Ibukić, Kralja Tomislava 132, 51260 Crikvenica</item>
    </derivirana_varijabla>
  </DomainObject.Predmet.OstaliListFormatedWithAdress>
  <DomainObject.Predmet.OstaliListFormatedWithAdressOIB>
    <izvorni_sadrzaj>
      <item>Sanjin Delić-Ibukić, OIB 05105035716, Kralja Tomislava 132, 51260 Crikvenica</item>
    </izvorni_sadrzaj>
    <derivirana_varijabla naziv="DomainObject.Predmet.OstaliListFormatedWithAdressOIB_1">
      <item>Sanjin Delić-Ibukić, OIB 05105035716, Kralja Tomislava 132, 51260 Crikvenica</item>
    </derivirana_varijabla>
  </DomainObject.Predmet.OstaliListFormatedWithAdressOIB>
  <DomainObject.Predmet.OstaliListNazivFormated>
    <izvorni_sadrzaj>
      <item>Sanjin Delić-Ibukić</item>
    </izvorni_sadrzaj>
    <derivirana_varijabla naziv="DomainObject.Predmet.OstaliListNazivFormated_1">
      <item>Sanjin Delić-Ibukić</item>
    </derivirana_varijabla>
  </DomainObject.Predmet.OstaliListNazivFormated>
  <DomainObject.Predmet.OstaliListNazivFormatedOIB>
    <izvorni_sadrzaj>
      <item>Sanjin Delić-Ibukić, OIB 05105035716</item>
    </izvorni_sadrzaj>
    <derivirana_varijabla naziv="DomainObject.Predmet.OstaliListNazivFormatedOIB_1">
      <item>Sanjin Delić-Ibukić, OIB 05105035716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D. I. USLUGE društvo s ograničenom odgovornošću za promidžbu, trgovinu i usluge, turistička agencija</izvorni_sadrzaj>
    <derivirana_varijabla naziv="DomainObject.Predmet.ProtustrankaIDrugi_1">S. D. I. USLUGE društvo s ograničenom odgovornošću za promidžbu, trgovinu i usluge, turistička agencija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D. I. USLUGE društvo s ograničenom odgovornošću za promidžbu, trgovinu i usluge, turistička agencija, OIB 41246352378, Kralja Tomislava 132, 51260 Crikvenica</izvorni_sadrzaj>
    <derivirana_varijabla naziv="DomainObject.Predmet.ProtustrankaIDrugiAdressOIB_1">S. D. I. USLUGE društvo s ograničenom odgovornošću za promidžbu, trgovinu i usluge, turistička agencija, OIB 41246352378, Kralja Tomislava 132,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 D. I. USLUGE društvo s ograničenom odgovornošću za promidžbu, trgovinu i usluge, turistička agencija</item>
      <item>Sanjin Delić-Ibukić</item>
    </izvorni_sadrzaj>
    <derivirana_varijabla naziv="DomainObject.Predmet.SudioniciListNaziv_1">
      <item>FINA  Rijeka</item>
      <item>S. D. I. USLUGE društvo s ograničenom odgovornošću za promidžbu, trgovinu i usluge, turistička agencija</item>
      <item>Sanjin Delić-Ibukić</item>
    </derivirana_varijabla>
  </DomainObject.Predmet.SudioniciListNaziv>
  <DomainObject.Predmet.SudioniciListAdressOIB>
    <izvorni_sadrzaj>
      <item>FINA  Rijeka, OIB 85821130368, Frana Kurelca 8,51000 Rijeka</item>
      <item>S. D. I. USLUGE društvo s ograničenom odgovornošću za promidžbu, trgovinu i usluge, turistička agencija, OIB 41246352378, Kralja Tomislava 132,51260 Crikvenica</item>
      <item>Sanjin Delić-Ibukić, OIB 05105035716, Kralja Tomislava 132,51260 Crikvenica</item>
    </izvorni_sadrzaj>
    <derivirana_varijabla naziv="DomainObject.Predmet.SudioniciListAdressOIB_1">
      <item>FINA  Rijeka, OIB 85821130368, Frana Kurelca 8,51000 Rijeka</item>
      <item>S. D. I. USLUGE društvo s ograničenom odgovornošću za promidžbu, trgovinu i usluge, turistička agencija, OIB 41246352378, Kralja Tomislava 132,51260 Crikvenica</item>
      <item>Sanjin Delić-Ibukić, OIB 05105035716, Kralja Tomislava 132,51260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41246352378</item>
      <item>, OIB 05105035716</item>
    </izvorni_sadrzaj>
    <derivirana_varijabla naziv="DomainObject.Predmet.SudioniciListNazivOIB_1">
      <item>, OIB 85821130368</item>
      <item>, OIB 41246352378</item>
      <item>, OIB 05105035716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E30F1-75DD-41FC-9D89-20094DDC1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672</properties:Words>
  <properties:Characters>3774</properties:Characters>
  <properties:Lines>99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2017-10-20T09:03:00Z</dcterms:created>
  <dc:creator>stecaj</dc:creator>
  <cp:lastModifiedBy>Jasna Radulović</cp:lastModifiedBy>
  <cp:lastPrinted>2017-10-20T07:28:00Z</cp:lastPrinted>
  <dcterms:modified xmlns:xsi="http://www.w3.org/2001/XMLSchema-instance" xsi:type="dcterms:W3CDTF">2017-10-20T09:08:00Z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