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dcd5" w14:paraId="db7dcd5" w:rsidRDefault="00565BAF" w:rsidP="00565BAF" w:rsidR="00565BAF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565BAF" w:rsidP="00565BAF" w:rsidR="00565BAF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ab/>
        <w:t xml:space="preserve">     2 St-576</w:t>
      </w:r>
      <w:r w:rsidRPr="0096577A">
        <w:t>/</w:t>
      </w:r>
      <w:r>
        <w:t>20</w:t>
      </w:r>
      <w:r w:rsidRPr="00E97C04">
        <w:t>1</w:t>
      </w:r>
      <w:r w:rsidRPr="00126566">
        <w:t>7-</w:t>
      </w:r>
      <w:r>
        <w:t>10</w:t>
      </w:r>
    </w:p>
    <w:p w:rsidRDefault="00565BAF" w:rsidP="00565BAF" w:rsidR="00565BAF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65BAF" w:rsidP="00565BAF" w:rsidR="00565BAF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565BAF" w:rsidP="00565BAF" w:rsidR="00565BAF" w:rsidRPr="0096577A">
      <w:pPr>
        <w:jc w:val="both"/>
      </w:pPr>
    </w:p>
    <w:p w:rsidRDefault="00565BAF" w:rsidP="00565BAF" w:rsidR="00565BAF" w:rsidRPr="0096577A">
      <w:pPr>
        <w:jc w:val="center"/>
      </w:pPr>
      <w:r>
        <w:t xml:space="preserve">  R E P U B L I K A  H R V A T S K A</w:t>
      </w:r>
    </w:p>
    <w:p w:rsidRDefault="00565BAF" w:rsidP="00565BAF" w:rsidR="00565BAF" w:rsidRPr="0096577A"/>
    <w:p w:rsidRDefault="00565BAF" w:rsidP="00565BAF" w:rsidR="00565BAF" w:rsidRPr="0096577A">
      <w:pPr>
        <w:jc w:val="center"/>
      </w:pPr>
      <w:r w:rsidRPr="0096577A">
        <w:t>R J E Š E NJ E</w:t>
      </w:r>
    </w:p>
    <w:p w:rsidRDefault="00565BAF" w:rsidP="00565BAF" w:rsidR="00565BAF" w:rsidRPr="0096577A"/>
    <w:p w:rsidRDefault="00565BAF" w:rsidP="00565BAF" w:rsidR="00565BAF" w:rsidRPr="00126566">
      <w:pPr>
        <w:jc w:val="both"/>
      </w:pPr>
      <w:r w:rsidRPr="00E14354">
        <w:tab/>
        <w:t xml:space="preserve">Trgovački sud u Pazinu, po stečajnom sucu Adrijani Labinjan Skok, </w:t>
      </w:r>
      <w:r>
        <w:t xml:space="preserve">u </w:t>
      </w:r>
      <w:r w:rsidRPr="00301DD1">
        <w:t>stečajno</w:t>
      </w:r>
      <w:r>
        <w:t>m postupku</w:t>
      </w:r>
      <w:r w:rsidRPr="00301DD1">
        <w:t xml:space="preserve"> nad dužnikom</w:t>
      </w:r>
      <w:r w:rsidRPr="00E14354">
        <w:t xml:space="preserve"> </w:t>
      </w:r>
      <w:r>
        <w:t>KAMEN-STIL j.d.o.o., Labin, Snašići 20, OIB: 8335</w:t>
      </w:r>
      <w:r w:rsidRPr="000B5280">
        <w:t>09658</w:t>
      </w:r>
      <w:r w:rsidRPr="00F52D86">
        <w:t>67</w:t>
      </w:r>
      <w:r w:rsidRPr="00126566">
        <w:t xml:space="preserve">, </w:t>
      </w:r>
      <w:r>
        <w:t>9</w:t>
      </w:r>
      <w:r w:rsidRPr="00126566">
        <w:t>. siječnja 2018.</w:t>
      </w:r>
    </w:p>
    <w:p w:rsidRDefault="00565BAF" w:rsidP="00565BAF" w:rsidR="00565BAF" w:rsidRPr="0096577A">
      <w:pPr>
        <w:jc w:val="both"/>
      </w:pPr>
    </w:p>
    <w:p w:rsidRDefault="00565BAF" w:rsidP="00565BAF" w:rsidR="00565BAF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565BAF" w:rsidP="00565BAF" w:rsidR="00565BAF">
      <w:pPr>
        <w:ind w:firstLine="708"/>
        <w:jc w:val="both"/>
      </w:pPr>
    </w:p>
    <w:p w:rsidRDefault="00565BAF" w:rsidP="00565BAF" w:rsidR="00565BAF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>iznos od 175,00 kn isplati FINA-i na račun br. HR4223900011100017042, model: HR05, poziv na broj: 7524005-8335</w:t>
      </w:r>
      <w:r w:rsidRPr="000B5280">
        <w:t>09658</w:t>
      </w:r>
      <w:r w:rsidRPr="00F52D86">
        <w:t>67</w:t>
      </w:r>
      <w:r>
        <w:t xml:space="preserve">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565BAF" w:rsidP="00565BAF" w:rsidR="00565BAF" w:rsidRPr="004351BA">
      <w:pPr>
        <w:jc w:val="both"/>
      </w:pPr>
    </w:p>
    <w:p w:rsidRDefault="00565BAF" w:rsidP="00565BAF" w:rsidR="00565BAF" w:rsidRPr="004351BA">
      <w:pPr>
        <w:jc w:val="center"/>
      </w:pPr>
      <w:r w:rsidRPr="004351BA">
        <w:t>Obrazloženje</w:t>
      </w:r>
    </w:p>
    <w:p w:rsidRDefault="00565BAF" w:rsidP="00565BAF" w:rsidR="00565BAF" w:rsidRPr="004351BA"/>
    <w:p w:rsidRDefault="00565BAF" w:rsidP="00565BAF" w:rsidR="00565BAF" w:rsidRPr="00D912AF">
      <w:pPr>
        <w:jc w:val="both"/>
      </w:pPr>
      <w:r w:rsidRPr="00D912AF"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565BAF" w:rsidP="00565BAF" w:rsidR="00565BAF" w:rsidRPr="004351BA">
      <w:pPr>
        <w:jc w:val="both"/>
      </w:pPr>
    </w:p>
    <w:p w:rsidRDefault="00565BAF" w:rsidP="00565BAF" w:rsidR="00565BAF" w:rsidRPr="004351BA">
      <w:pPr>
        <w:jc w:val="center"/>
      </w:pPr>
      <w:r w:rsidRPr="004351BA">
        <w:t>U Pazin</w:t>
      </w:r>
      <w:r w:rsidRPr="00E97C04">
        <w:t xml:space="preserve">u </w:t>
      </w:r>
      <w:r>
        <w:t>9</w:t>
      </w:r>
      <w:r w:rsidRPr="00301DD1">
        <w:t>. siječnja 2018</w:t>
      </w:r>
      <w:r>
        <w:t>.</w:t>
      </w:r>
    </w:p>
    <w:p w:rsidRDefault="00565BAF" w:rsidP="00565BAF" w:rsidR="00565BAF">
      <w:pPr>
        <w:jc w:val="center"/>
      </w:pPr>
    </w:p>
    <w:p w:rsidRDefault="00565BAF" w:rsidP="00565BAF" w:rsidR="00565BAF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565BAF" w:rsidP="00565BAF" w:rsidR="00565BAF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565BAF" w:rsidP="00565BAF" w:rsidR="00565BAF" w:rsidRPr="00A01367">
      <w:pPr>
        <w:jc w:val="both"/>
      </w:pPr>
    </w:p>
    <w:p w:rsidRDefault="00565BAF" w:rsidP="00565BAF" w:rsidR="00565BAF">
      <w:r w:rsidRPr="00A01367">
        <w:t>UPUTA O PRAVNOM LIJEKU:</w:t>
      </w:r>
    </w:p>
    <w:p w:rsidRDefault="00565BAF" w:rsidP="00565BAF" w:rsidR="00565BAF" w:rsidRPr="00A01367"/>
    <w:p w:rsidRDefault="00565BAF" w:rsidP="00565BAF" w:rsidR="00565BAF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565BAF" w:rsidP="00565BAF" w:rsidR="00565BAF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565BAF" w:rsidP="00565BAF" w:rsidR="00565BAF" w:rsidRPr="00A01367">
      <w:pPr>
        <w:jc w:val="both"/>
      </w:pPr>
    </w:p>
    <w:p w:rsidRDefault="00565BAF" w:rsidP="00565BAF" w:rsidR="00565BAF" w:rsidRPr="00A01367">
      <w:pPr>
        <w:jc w:val="both"/>
      </w:pPr>
      <w:r w:rsidRPr="00A01367">
        <w:t>DNA:</w:t>
      </w:r>
    </w:p>
    <w:p w:rsidRDefault="00565BAF" w:rsidP="00565BAF" w:rsidR="00565BAF" w:rsidRPr="00D912AF">
      <w:pPr>
        <w:jc w:val="both"/>
      </w:pPr>
      <w:r w:rsidRPr="00D912AF">
        <w:t xml:space="preserve">- FINA, Regionalni centar Rijeka, Rijeka, F. Kurelca 8 </w:t>
      </w:r>
    </w:p>
    <w:p w:rsidRDefault="00565BAF" w:rsidP="00565BAF" w:rsidR="00565BAF">
      <w:r w:rsidRPr="00D912AF">
        <w:t>- mrežna stranica e-Oglasna ploča suda (8 dana)</w:t>
      </w:r>
    </w:p>
    <w:p w:rsidRDefault="00565BAF" w:rsidP="00565BAF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7B9" w:rsidR="00000000">
      <w:r>
        <w:separator/>
      </w:r>
    </w:p>
  </w:endnote>
  <w:endnote w:id="0" w:type="continuationSeparator">
    <w:p w:rsidRDefault="004327B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7B9" w:rsidR="00000000">
      <w:r>
        <w:separator/>
      </w:r>
    </w:p>
  </w:footnote>
  <w:footnote w:id="0" w:type="continuationSeparator">
    <w:p w:rsidRDefault="004327B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65BAF" w:rsidP="00A879FD" w:rsidR="00DA15C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2 St-507</w:t>
        </w:r>
        <w:r w:rsidRPr="0096577A">
          <w:t>/</w:t>
        </w:r>
        <w:r>
          <w:t>20</w:t>
        </w:r>
        <w:r w:rsidRPr="00126566">
          <w:t>17-10</w:t>
        </w:r>
      </w:p>
    </w:sdtContent>
  </w:sdt>
  <w:p w:rsidRDefault="004327B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BAF"/>
    <w:rsid w:val="004327B9"/>
    <w:rsid w:val="00554328"/>
    <w:rsid w:val="00565BAF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5BA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B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5BA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B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BA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7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5BA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B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5BA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B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BA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7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KAMEN-STIL j.d.o.o. LABIN</izvorni_sadrzaj>
    <derivirana_varijabla naziv="DomainObject.Predmet.ProtustrankaFormated_1">  KAMEN-STIL j.d.o.o. LABIN</derivirana_varijabla>
  </DomainObject.Predmet.ProtustrankaFormated>
  <DomainObject.Predmet.ProtustrankaFormatedOIB>
    <izvorni_sadrzaj>  KAMEN-STIL j.d.o.o. LABIN, OIB 83350965867</izvorni_sadrzaj>
    <derivirana_varijabla naziv="DomainObject.Predmet.ProtustrankaFormatedOIB_1">  KAMEN-STIL j.d.o.o. LABIN, OIB 83350965867</derivirana_varijabla>
  </DomainObject.Predmet.ProtustrankaFormatedOIB>
  <DomainObject.Predmet.ProtustrankaFormatedWithAdress>
    <izvorni_sadrzaj> KAMEN-STIL j.d.o.o. LABIN, Snašići 20, 52220 Labin</izvorni_sadrzaj>
    <derivirana_varijabla naziv="DomainObject.Predmet.ProtustrankaFormatedWithAdress_1"> KAMEN-STIL j.d.o.o. LABIN, Snašići 20, 52220 Labin</derivirana_varijabla>
  </DomainObject.Predmet.ProtustrankaFormatedWithAdress>
  <DomainObject.Predmet.ProtustrankaFormatedWithAdressOIB>
    <izvorni_sadrzaj> KAMEN-STIL j.d.o.o. LABIN, OIB 83350965867, Snašići 20, 52220 Labin</izvorni_sadrzaj>
    <derivirana_varijabla naziv="DomainObject.Predmet.ProtustrankaFormatedWithAdressOIB_1"> KAMEN-STIL j.d.o.o. LABIN, OIB 83350965867, Snašići 20, 52220 Labin</derivirana_varijabla>
  </DomainObject.Predmet.ProtustrankaFormatedWithAdressOIB>
  <DomainObject.Predmet.ProtustrankaWithAdress>
    <izvorni_sadrzaj>KAMEN-STIL j.d.o.o. LABIN Snašići 20, 52220 Labin</izvorni_sadrzaj>
    <derivirana_varijabla naziv="DomainObject.Predmet.ProtustrankaWithAdress_1">KAMEN-STIL j.d.o.o. LABIN Snašići 20, 52220 Labin</derivirana_varijabla>
  </DomainObject.Predmet.ProtustrankaWithAdress>
  <DomainObject.Predmet.ProtustrankaWithAdressOIB>
    <izvorni_sadrzaj>KAMEN-STIL j.d.o.o. LABIN, OIB 83350965867, Snašići 20, 52220 Labin</izvorni_sadrzaj>
    <derivirana_varijabla naziv="DomainObject.Predmet.ProtustrankaWithAdressOIB_1">KAMEN-STIL j.d.o.o. LABIN, OIB 83350965867, Snašići 20, 52220 Labin</derivirana_varijabla>
  </DomainObject.Predmet.ProtustrankaWithAdressOIB>
  <DomainObject.Predmet.ProtustrankaNazivFormated>
    <izvorni_sadrzaj>KAMEN-STIL j.d.o.o. LABIN</izvorni_sadrzaj>
    <derivirana_varijabla naziv="DomainObject.Predmet.ProtustrankaNazivFormated_1">KAMEN-STIL j.d.o.o. LABIN</derivirana_varijabla>
  </DomainObject.Predmet.ProtustrankaNazivFormated>
  <DomainObject.Predmet.ProtustrankaNazivFormatedOIB>
    <izvorni_sadrzaj>KAMEN-STIL j.d.o.o. LABIN, OIB 83350965867</izvorni_sadrzaj>
    <derivirana_varijabla naziv="DomainObject.Predmet.ProtustrankaNazivFormatedOIB_1">KAMEN-STIL j.d.o.o. LABIN, OIB 83350965867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6423.81</izvorni_sadrzaj>
    <derivirana_varijabla naziv="DomainObject.Predmet.TrenutnaVrijednost_1">6423.81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KAMEN-STIL j.d.o.o. LABIN</item>
    </izvorni_sadrzaj>
    <derivirana_varijabla naziv="DomainObject.Predmet.ProtuStrankaListFormated_1">
      <item>KAMEN-STIL j.d.o.o. LABIN</item>
    </derivirana_varijabla>
  </DomainObject.Predmet.ProtuStrankaListFormated>
  <DomainObject.Predmet.ProtuStrankaListFormatedOIB>
    <izvorni_sadrzaj>
      <item>KAMEN-STIL j.d.o.o. LABIN, OIB 83350965867</item>
    </izvorni_sadrzaj>
    <derivirana_varijabla naziv="DomainObject.Predmet.ProtuStrankaListFormatedOIB_1">
      <item>KAMEN-STIL j.d.o.o. LABIN, OIB 83350965867</item>
    </derivirana_varijabla>
  </DomainObject.Predmet.ProtuStrankaListFormatedOIB>
  <DomainObject.Predmet.ProtuStrankaListFormatedWithAdress>
    <izvorni_sadrzaj>
      <item>KAMEN-STIL j.d.o.o. LABIN, Snašići 20, 52220 Labin</item>
    </izvorni_sadrzaj>
    <derivirana_varijabla naziv="DomainObject.Predmet.ProtuStrankaListFormatedWithAdress_1">
      <item>KAMEN-STIL j.d.o.o. LABIN, Snašići 20, 52220 Labin</item>
    </derivirana_varijabla>
  </DomainObject.Predmet.ProtuStrankaListFormatedWithAdress>
  <DomainObject.Predmet.ProtuStrankaListFormatedWithAdressOIB>
    <izvorni_sadrzaj>
      <item>KAMEN-STIL j.d.o.o. LABIN, OIB 83350965867, Snašići 20, 52220 Labin</item>
    </izvorni_sadrzaj>
    <derivirana_varijabla naziv="DomainObject.Predmet.ProtuStrankaListFormatedWithAdressOIB_1">
      <item>KAMEN-STIL j.d.o.o. LABIN, OIB 83350965867, Snašići 20, 52220 Labin</item>
    </derivirana_varijabla>
  </DomainObject.Predmet.ProtuStrankaListFormatedWithAdressOIB>
  <DomainObject.Predmet.ProtuStrankaListNazivFormated>
    <izvorni_sadrzaj>
      <item>KAMEN-STIL j.d.o.o. LABIN</item>
    </izvorni_sadrzaj>
    <derivirana_varijabla naziv="DomainObject.Predmet.ProtuStrankaListNazivFormated_1">
      <item>KAMEN-STIL j.d.o.o. LABIN</item>
    </derivirana_varijabla>
  </DomainObject.Predmet.ProtuStrankaListNazivFormated>
  <DomainObject.Predmet.ProtuStrankaListNazivFormatedOIB>
    <izvorni_sadrzaj>
      <item>KAMEN-STIL j.d.o.o. LABIN, OIB 83350965867</item>
    </izvorni_sadrzaj>
    <derivirana_varijabla naziv="DomainObject.Predmet.ProtuStrankaListNazivFormatedOIB_1">
      <item>KAMEN-STIL j.d.o.o. LABIN, OIB 83350965867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KAMEN-STIL j.d.o.o. LABIN</izvorni_sadrzaj>
    <derivirana_varijabla naziv="DomainObject.Predmet.ProtustrankaIDrugi_1">KAMEN-STIL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KAMEN-STIL j.d.o.o. LABIN, OIB 83350965867, Snašići 20, 52220 Labin</izvorni_sadrzaj>
    <derivirana_varijabla naziv="DomainObject.Predmet.ProtustrankaIDrugiAdressOIB_1">KAMEN-STIL j.d.o.o. LABIN, OIB 83350965867, Snašići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KAMEN-STIL j.d.o.o. LABIN</item>
    </izvorni_sadrzaj>
    <derivirana_varijabla naziv="DomainObject.Predmet.SudioniciListNaziv_1">
      <item>FINANCIJSKA AGENCIJA, RC RIJEKA, PODRUŽNICA PULA, PULA</item>
      <item>KAMEN-STIL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KAMEN-STIL j.d.o.o. LABIN, OIB 83350965867, Snašići 20,52220 Labin</item>
    </izvorni_sadrzaj>
    <derivirana_varijabla naziv="DomainObject.Predmet.SudioniciListAdressOIB_1">
      <item>FINANCIJSKA AGENCIJA, RC RIJEKA, PODRUŽNICA PULA, PULA, OIB 85821130368, F. Kurelca 8,51000 Rijeka</item>
      <item>KAMEN-STIL j.d.o.o. LABIN, OIB 83350965867, Snašići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83350965867</item>
    </izvorni_sadrzaj>
    <derivirana_varijabla naziv="DomainObject.Predmet.SudioniciListNazivOIB_1">
      <item>, OIB 85821130368</item>
      <item>, OIB 83350965867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1540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2018-01-09T08:56:00Z</dcterms:created>
  <dc:creator>Jasmina Matika</dc:creator>
  <cp:lastModifiedBy>Jasmina Matika</cp:lastModifiedBy>
  <dcterms:modified xmlns:xsi="http://www.w3.org/2001/XMLSchema-instance" xsi:type="dcterms:W3CDTF">2018-01-09T09:06:00Z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