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51a5" w14:paraId="ab051a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EA4F58">
        <w:t>7</w:t>
      </w:r>
      <w:r w:rsidR="009C7E59">
        <w:t>22</w:t>
      </w:r>
      <w:r>
        <w:t>/</w:t>
      </w:r>
      <w:r w:rsidR="00E8650F">
        <w:t>1</w:t>
      </w:r>
      <w:r w:rsidR="00ED0A9B">
        <w:t>6</w:t>
      </w:r>
      <w:r>
        <w:t>-</w:t>
      </w:r>
      <w:r w:rsidR="006D157E">
        <w:t>16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9610B2" w:rsidP="00212370" w:rsidR="009610B2">
      <w:pPr>
        <w:jc w:val="both"/>
      </w:pPr>
    </w:p>
    <w:p w:rsidRDefault="00FA1862" w:rsidP="006D157E" w:rsidR="006D157E">
      <w:pPr>
        <w:jc w:val="both"/>
      </w:pPr>
      <w:r>
        <w:tab/>
      </w:r>
      <w:r w:rsidR="006D157E">
        <w:t>Trgovački sud u Osijeku, po sucu mr. sc. Tihomiru Kovačeviću, kao stečajnom sucu, povodom prijedloga FINANCIJSKE AGENCIJE ZAGREB, Regionalni centar Osijek, L. Jagera 3, OIB 85821130368 za otvaranje stečajnog postupka nad dužnikom BRANITELJSKA ZADRUGA LEGE-OS ZA PROIZVODNJU I USLUGE, Erdut, Ivana Bakića 36, MBS 030120147, OIB: 31923261896, dana 25. svibnja 2018.</w:t>
      </w:r>
    </w:p>
    <w:p w:rsidRDefault="006D157E" w:rsidP="006D157E" w:rsidR="006D157E">
      <w:pPr>
        <w:jc w:val="both"/>
      </w:pPr>
    </w:p>
    <w:p w:rsidRDefault="006D157E" w:rsidP="006D157E" w:rsidR="006D157E">
      <w:pPr>
        <w:jc w:val="center"/>
      </w:pPr>
      <w:r>
        <w:t>r i j e š i o  j e</w:t>
      </w:r>
    </w:p>
    <w:p w:rsidRDefault="006D157E" w:rsidP="006D157E" w:rsidR="006D157E">
      <w:pPr>
        <w:jc w:val="both"/>
      </w:pPr>
    </w:p>
    <w:p w:rsidRDefault="006D157E" w:rsidP="006D157E" w:rsidR="006D157E">
      <w:pPr>
        <w:ind w:left="720"/>
        <w:jc w:val="both"/>
      </w:pPr>
      <w:r>
        <w:t>Zakazuje se ročište radi očitovanja o prijedlogu za otvaranje stečajnog postupka i ročište radi rasprave o pretpostavkama za otvaranje stečajnog postupka nad BRANITELJSKA ZADRUGA LEGE-OS ZA PROIZVODNJU I USLUGE, Erdut, Ivana Bakića 36, MBS 030120147, OIB: 31923261896</w:t>
      </w:r>
    </w:p>
    <w:p w:rsidRDefault="006D157E" w:rsidP="006D157E" w:rsidR="006D157E">
      <w:pPr>
        <w:jc w:val="both"/>
      </w:pPr>
    </w:p>
    <w:p w:rsidRDefault="006D157E" w:rsidP="006D157E" w:rsidR="006D157E">
      <w:pPr>
        <w:ind w:firstLine="720" w:left="2160"/>
      </w:pPr>
      <w:r>
        <w:t>28. lipnja 2018. u 10,00 sati</w:t>
      </w:r>
    </w:p>
    <w:p w:rsidRDefault="006D157E" w:rsidP="006D157E" w:rsidR="006D157E">
      <w:pPr>
        <w:jc w:val="center"/>
        <w:rPr>
          <w:bCs/>
        </w:rPr>
      </w:pPr>
      <w:r>
        <w:rPr>
          <w:bCs/>
        </w:rPr>
        <w:t>u prostorijama Trgovačkog suda u Osijeku,</w:t>
      </w:r>
    </w:p>
    <w:p w:rsidRDefault="006D157E" w:rsidP="006D157E" w:rsidR="006D157E">
      <w:pPr>
        <w:jc w:val="center"/>
        <w:rPr>
          <w:bCs/>
        </w:rPr>
      </w:pPr>
      <w:r>
        <w:rPr>
          <w:bCs/>
        </w:rPr>
        <w:t>Zagrebačka br. 2, soba broj 39/II.</w:t>
      </w:r>
    </w:p>
    <w:p w:rsidRDefault="006D157E" w:rsidP="006D157E" w:rsidR="006D157E">
      <w:pPr>
        <w:jc w:val="both"/>
      </w:pPr>
    </w:p>
    <w:p w:rsidRDefault="006D157E" w:rsidP="006D157E" w:rsidR="006D157E">
      <w:pPr>
        <w:jc w:val="center"/>
      </w:pPr>
      <w:r>
        <w:t>Obrazloženje</w:t>
      </w:r>
    </w:p>
    <w:p w:rsidRDefault="006D157E" w:rsidP="006D157E" w:rsidR="006D157E">
      <w:pPr>
        <w:ind w:firstLine="720"/>
        <w:jc w:val="both"/>
      </w:pPr>
    </w:p>
    <w:p w:rsidRDefault="006D157E" w:rsidP="006D157E" w:rsidR="006D157E">
      <w:pPr>
        <w:ind w:firstLine="708"/>
        <w:jc w:val="both"/>
      </w:pPr>
      <w:r>
        <w:t>Sukladno raspravnom rješenju s ročišta radi očitovanja o prijedlogu za otvaranje stečajnog postupka i ročište radi rasprave o pretpostavkama za otvaranje stečajnog postupka nad BRANITELJSKA ZADRUGA LEGE-OS ZA PROIZVODNJU I USLUGE, Erdut, Ivana Bakića 36, MBS 030120147, OIB: 31923261896, održanom 27.03.2018. odlučeno je kao u izreci rješenja.</w:t>
      </w:r>
    </w:p>
    <w:p w:rsidRDefault="006D157E" w:rsidP="006D157E" w:rsidR="006D157E">
      <w:pPr>
        <w:ind w:firstLine="720"/>
        <w:jc w:val="both"/>
      </w:pPr>
    </w:p>
    <w:p w:rsidRDefault="006D157E" w:rsidP="006D157E" w:rsidR="006D157E">
      <w:pPr>
        <w:jc w:val="center"/>
      </w:pPr>
      <w:r>
        <w:t>U Osijeku 25. svibnja 2018.</w:t>
      </w:r>
    </w:p>
    <w:p w:rsidRDefault="006D157E" w:rsidP="006D157E" w:rsidR="006D157E">
      <w:pPr>
        <w:jc w:val="center"/>
      </w:pPr>
    </w:p>
    <w:p w:rsidRDefault="006D157E" w:rsidP="006D157E" w:rsidR="006D15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D157E" w:rsidP="006D157E" w:rsidR="006D157E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6D157E" w:rsidP="006D157E" w:rsidR="006D157E">
      <w:pPr>
        <w:jc w:val="both"/>
      </w:pPr>
      <w:r>
        <w:t xml:space="preserve">  </w:t>
      </w:r>
    </w:p>
    <w:p w:rsidRDefault="006D157E" w:rsidP="006D157E" w:rsidR="006D157E">
      <w:pPr>
        <w:jc w:val="both"/>
      </w:pPr>
      <w:r>
        <w:t>POUKA O PRAVNOM LIJEKU:</w:t>
      </w:r>
    </w:p>
    <w:p w:rsidRDefault="006D157E" w:rsidP="006D157E" w:rsidR="006D157E">
      <w:pPr>
        <w:jc w:val="both"/>
      </w:pPr>
      <w:r>
        <w:t>Protiv ovoga rješenja nije dopuštena posebna žalba (čl. 115. st. 1. SZ-a).</w:t>
      </w:r>
    </w:p>
    <w:p w:rsidRDefault="006D157E" w:rsidP="006D157E" w:rsidR="006D157E">
      <w:pPr>
        <w:jc w:val="both"/>
      </w:pPr>
    </w:p>
    <w:p w:rsidRDefault="006D157E" w:rsidP="006D157E" w:rsidR="006D157E">
      <w:pPr>
        <w:jc w:val="both"/>
      </w:pPr>
    </w:p>
    <w:p w:rsidRDefault="006D157E" w:rsidP="006D157E" w:rsidR="006D157E">
      <w:pPr>
        <w:jc w:val="both"/>
      </w:pPr>
      <w:r>
        <w:lastRenderedPageBreak/>
        <w:t>D N A :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>Predlagatelju FINI na njihov poslovni broj  lista 1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 xml:space="preserve">Dužniku </w:t>
      </w:r>
    </w:p>
    <w:p w:rsidRDefault="006D157E" w:rsidP="006D157E" w:rsidR="006D157E">
      <w:pPr>
        <w:pStyle w:val="Odlomakpopisa"/>
        <w:numPr>
          <w:ilvl w:val="0"/>
          <w:numId w:val="9"/>
        </w:numPr>
      </w:pPr>
      <w:r>
        <w:t>Zakonski zastupnik dužnika Ivan Stranput, Osijek, Josipa Reihl-Kira 67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 xml:space="preserve">Privremeni stečajni upravitelj 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>sudskom registru elektroničkom poštom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 xml:space="preserve">Ministarstvu pravosuđa RH, Zagreb, </w:t>
      </w:r>
      <w:r>
        <w:rPr>
          <w:bCs/>
        </w:rPr>
        <w:t>Ulica grada Vukovara 49 elektroničkom poštom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 xml:space="preserve">objaviti na </w:t>
      </w:r>
      <w:r>
        <w:rPr>
          <w:rFonts w:cstheme="majorBidi" w:hAnsiTheme="majorBidi" w:asciiTheme="majorBidi"/>
        </w:rPr>
        <w:t xml:space="preserve">mrežnoj stranici e-Oglasna ploča sudova </w:t>
      </w:r>
    </w:p>
    <w:p w:rsidRDefault="006D157E" w:rsidP="006D157E" w:rsidR="006D157E">
      <w:pPr>
        <w:numPr>
          <w:ilvl w:val="0"/>
          <w:numId w:val="9"/>
        </w:numPr>
        <w:jc w:val="both"/>
      </w:pPr>
      <w:r>
        <w:t>R 27/3.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3298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9C7E59" w:rsidRPr="009C7E59">
      <w:t>1722/16-</w:t>
    </w:r>
    <w:r w:rsidR="00FA1862">
      <w:t>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083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141B1"/>
    <w:rsid w:val="0043315F"/>
    <w:rsid w:val="00440509"/>
    <w:rsid w:val="00443D03"/>
    <w:rsid w:val="00450C50"/>
    <w:rsid w:val="00465059"/>
    <w:rsid w:val="00476653"/>
    <w:rsid w:val="0048349B"/>
    <w:rsid w:val="00485094"/>
    <w:rsid w:val="0049713A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157E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67F68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C7E59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2EC4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14B78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83298"/>
    <w:rsid w:val="00C84970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03A64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4F58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186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St-1722/2016</izvorni_sadrzaj>
    <derivirana_varijabla naziv="DomainObject.Predmet.OznakaBroj_1">St-1722/2016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LEGE-OS ZA PROIZVODNJU I USLUGE</izvorni_sadrzaj>
    <derivirana_varijabla naziv="DomainObject.Predmet.ProtustrankaFormated_1">  BRANITELJSKA ZADRUGA LEGE-OS ZA PROIZVODNJU I USLUGE</derivirana_varijabla>
  </DomainObject.Predmet.ProtustrankaFormated>
  <DomainObject.Predmet.ProtustrankaFormatedOIB>
    <izvorni_sadrzaj>  BRANITELJSKA ZADRUGA LEGE-OS ZA PROIZVODNJU I USLUGE, OIB 31923261896</izvorni_sadrzaj>
    <derivirana_varijabla naziv="DomainObject.Predmet.ProtustrankaFormatedOIB_1">  BRANITELJSKA ZADRUGA LEGE-OS ZA PROIZVODNJU I USLUGE, OIB 31923261896</derivirana_varijabla>
  </DomainObject.Predmet.ProtustrankaFormatedOIB>
  <DomainObject.Predmet.ProtustrankaFormatedWithAdress>
    <izvorni_sadrzaj> BRANITELJSKA ZADRUGA LEGE-OS ZA PROIZVODNJU I USLUGE, Ivana Bakića 36, 31226 Erdut</izvorni_sadrzaj>
    <derivirana_varijabla naziv="DomainObject.Predmet.ProtustrankaFormatedWithAdress_1"> BRANITELJSKA ZADRUGA LEGE-OS ZA PROIZVODNJU I USLUGE, Ivana Bakića 36, 31226 Erdut</derivirana_varijabla>
  </DomainObject.Predmet.ProtustrankaFormatedWithAdress>
  <DomainObject.Predmet.ProtustrankaFormatedWithAdressOIB>
    <izvorni_sadrzaj> BRANITELJSKA ZADRUGA LEGE-OS ZA PROIZVODNJU I USLUGE, OIB 31923261896, Ivana Bakića 36, 31226 Erdut</izvorni_sadrzaj>
    <derivirana_varijabla naziv="DomainObject.Predmet.ProtustrankaFormatedWithAdressOIB_1"> BRANITELJSKA ZADRUGA LEGE-OS ZA PROIZVODNJU I USLUGE, OIB 31923261896, Ivana Bakića 36, 31226 Erdut</derivirana_varijabla>
  </DomainObject.Predmet.ProtustrankaFormatedWithAdressOIB>
  <DomainObject.Predmet.ProtustrankaWithAdress>
    <izvorni_sadrzaj>BRANITELJSKA ZADRUGA LEGE-OS ZA PROIZVODNJU I USLUGE Ivana Bakića 36, 31226 Erdut</izvorni_sadrzaj>
    <derivirana_varijabla naziv="DomainObject.Predmet.ProtustrankaWithAdress_1">BRANITELJSKA ZADRUGA LEGE-OS ZA PROIZVODNJU I USLUGE Ivana Bakića 36, 31226 Erdut</derivirana_varijabla>
  </DomainObject.Predmet.ProtustrankaWithAdress>
  <DomainObject.Predmet.ProtustrankaWithAdressOIB>
    <izvorni_sadrzaj>BRANITELJSKA ZADRUGA LEGE-OS ZA PROIZVODNJU I USLUGE, OIB 31923261896, Ivana Bakića 36, 31226 Erdut</izvorni_sadrzaj>
    <derivirana_varijabla naziv="DomainObject.Predmet.ProtustrankaWithAdressOIB_1">BRANITELJSKA ZADRUGA LEGE-OS ZA PROIZVODNJU I USLUGE, OIB 31923261896, Ivana Bakića 36, 31226 Erdut</derivirana_varijabla>
  </DomainObject.Predmet.ProtustrankaWithAdressOIB>
  <DomainObject.Predmet.ProtustrankaNazivFormated>
    <izvorni_sadrzaj>BRANITELJSKA ZADRUGA LEGE-OS ZA PROIZVODNJU I USLUGE</izvorni_sadrzaj>
    <derivirana_varijabla naziv="DomainObject.Predmet.ProtustrankaNazivFormated_1">BRANITELJSKA ZADRUGA LEGE-OS ZA PROIZVODNJU I USLUGE</derivirana_varijabla>
  </DomainObject.Predmet.ProtustrankaNazivFormated>
  <DomainObject.Predmet.ProtustrankaNazivFormatedOIB>
    <izvorni_sadrzaj>BRANITELJSKA ZADRUGA LEGE-OS ZA PROIZVODNJU I USLUGE, OIB 31923261896</izvorni_sadrzaj>
    <derivirana_varijabla naziv="DomainObject.Predmet.ProtustrankaNazivFormatedOIB_1">BRANITELJSKA ZADRUGA LEGE-OS ZA PROIZVODNJU I USLUGE, OIB 31923261896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LEGE-OS ZA PROIZVODNJU I USLUGE</item>
    </izvorni_sadrzaj>
    <derivirana_varijabla naziv="DomainObject.Predmet.ProtuStrankaListFormated_1">
      <item>BRANITELJSKA ZADRUGA LEGE-OS ZA PROIZVODNJU I USLUGE</item>
    </derivirana_varijabla>
  </DomainObject.Predmet.ProtuStrankaListFormated>
  <DomainObject.Predmet.ProtuStrankaListFormatedOIB>
    <izvorni_sadrzaj>
      <item>BRANITELJSKA ZADRUGA LEGE-OS ZA PROIZVODNJU I USLUGE, OIB 31923261896</item>
    </izvorni_sadrzaj>
    <derivirana_varijabla naziv="DomainObject.Predmet.ProtuStrankaListFormatedOIB_1">
      <item>BRANITELJSKA ZADRUGA LEGE-OS ZA PROIZVODNJU I USLUGE, OIB 31923261896</item>
    </derivirana_varijabla>
  </DomainObject.Predmet.ProtuStrankaListFormatedOIB>
  <DomainObject.Predmet.ProtuStrankaListFormatedWithAdress>
    <izvorni_sadrzaj>
      <item>BRANITELJSKA ZADRUGA LEGE-OS ZA PROIZVODNJU I USLUGE, Ivana Bakića 36, 31226 Erdut</item>
    </izvorni_sadrzaj>
    <derivirana_varijabla naziv="DomainObject.Predmet.ProtuStrankaListFormatedWithAdress_1">
      <item>BRANITELJSKA ZADRUGA LEGE-OS ZA PROIZVODNJU I USLUGE, Ivana Bakića 36, 31226 Erdut</item>
    </derivirana_varijabla>
  </DomainObject.Predmet.ProtuStrankaListFormatedWithAdress>
  <DomainObject.Predmet.ProtuStrankaListFormatedWithAdressOIB>
    <izvorni_sadrzaj>
      <item>BRANITELJSKA ZADRUGA LEGE-OS ZA PROIZVODNJU I USLUGE, OIB 31923261896, Ivana Bakića 36, 31226 Erdut</item>
    </izvorni_sadrzaj>
    <derivirana_varijabla naziv="DomainObject.Predmet.ProtuStrankaListFormatedWithAdressOIB_1">
      <item>BRANITELJSKA ZADRUGA LEGE-OS ZA PROIZVODNJU I USLUGE, OIB 31923261896, Ivana Bakića 36, 31226 Erdut</item>
    </derivirana_varijabla>
  </DomainObject.Predmet.ProtuStrankaListFormatedWithAdressOIB>
  <DomainObject.Predmet.ProtuStrankaListNazivFormated>
    <izvorni_sadrzaj>
      <item>BRANITELJSKA ZADRUGA LEGE-OS ZA PROIZVODNJU I USLUGE</item>
    </izvorni_sadrzaj>
    <derivirana_varijabla naziv="DomainObject.Predmet.ProtuStrankaListNazivFormated_1">
      <item>BRANITELJSKA ZADRUGA LEGE-OS ZA PROIZVODNJU I USLUGE</item>
    </derivirana_varijabla>
  </DomainObject.Predmet.ProtuStrankaListNazivFormated>
  <DomainObject.Predmet.ProtuStrankaListNazivFormatedOIB>
    <izvorni_sadrzaj>
      <item>BRANITELJSKA ZADRUGA LEGE-OS ZA PROIZVODNJU I USLUGE, OIB 31923261896</item>
    </izvorni_sadrzaj>
    <derivirana_varijabla naziv="DomainObject.Predmet.ProtuStrankaListNazivFormatedOIB_1">
      <item>BRANITELJSKA ZADRUGA LEGE-OS ZA PROIZVODNJU I USLUGE, OIB 31923261896</item>
    </derivirana_varijabla>
  </DomainObject.Predmet.ProtuStrankaListNazivFormatedOIB>
  <DomainObject.Predmet.OstaliListFormated>
    <izvorni_sadrzaj>
      <item>Ivan Stranput</item>
    </izvorni_sadrzaj>
    <derivirana_varijabla naziv="DomainObject.Predmet.OstaliListFormated_1">
      <item>Ivan Stranput</item>
    </derivirana_varijabla>
  </DomainObject.Predmet.OstaliListFormated>
  <DomainObject.Predmet.OstaliListFormatedOIB>
    <izvorni_sadrzaj>
      <item>Ivan Stranput, OIB 04255663409</item>
    </izvorni_sadrzaj>
    <derivirana_varijabla naziv="DomainObject.Predmet.OstaliListFormatedOIB_1">
      <item>Ivan Stranput, OIB 04255663409</item>
    </derivirana_varijabla>
  </DomainObject.Predmet.OstaliListFormatedOIB>
  <DomainObject.Predmet.OstaliListFormatedWithAdress>
    <izvorni_sadrzaj>
      <item>Ivan Stranput, Josipa Reihl-Kira 67, 31000 Osijek</item>
    </izvorni_sadrzaj>
    <derivirana_varijabla naziv="DomainObject.Predmet.OstaliListFormatedWithAdress_1">
      <item>Ivan Stranput, Josipa Reihl-Kira 67, 31000 Osijek</item>
    </derivirana_varijabla>
  </DomainObject.Predmet.OstaliListFormatedWithAdress>
  <DomainObject.Predmet.OstaliListFormatedWithAdressOIB>
    <izvorni_sadrzaj>
      <item>Ivan Stranput, OIB 04255663409, Josipa Reihl-Kira 67, 31000 Osijek</item>
    </izvorni_sadrzaj>
    <derivirana_varijabla naziv="DomainObject.Predmet.OstaliListFormatedWithAdressOIB_1">
      <item>Ivan Stranput, OIB 04255663409, Josipa Reihl-Kira 67, 31000 Osijek</item>
    </derivirana_varijabla>
  </DomainObject.Predmet.OstaliListFormatedWithAdressOIB>
  <DomainObject.Predmet.OstaliListNazivFormated>
    <izvorni_sadrzaj>
      <item>Ivan Stranput</item>
    </izvorni_sadrzaj>
    <derivirana_varijabla naziv="DomainObject.Predmet.OstaliListNazivFormated_1">
      <item>Ivan Stranput</item>
    </derivirana_varijabla>
  </DomainObject.Predmet.OstaliListNazivFormated>
  <DomainObject.Predmet.OstaliListNazivFormatedOIB>
    <izvorni_sadrzaj>
      <item>Ivan Stranput, OIB 04255663409</item>
    </izvorni_sadrzaj>
    <derivirana_varijabla naziv="DomainObject.Predmet.OstaliListNazivFormatedOIB_1">
      <item>Ivan Stranput, OIB 04255663409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LEGE-OS ZA PROIZVODNJU I USLUGE</izvorni_sadrzaj>
    <derivirana_varijabla naziv="DomainObject.Predmet.ProtustrankaIDrugi_1">BRANITELJSKA ZADRUGA LEGE-OS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LEGE-OS ZA PROIZVODNJU I USLUGE, OIB 31923261896, Ivana Bakića 36, 31226 Erdut</izvorni_sadrzaj>
    <derivirana_varijabla naziv="DomainObject.Predmet.ProtustrankaIDrugiAdressOIB_1">BRANITELJSKA ZADRUGA LEGE-OS ZA PROIZVODNJU I USLUGE, OIB 31923261896, Ivana Bakića 36,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LEGE-OS ZA PROIZVODNJU I USLUGE</item>
      <item>Ivan Stranput</item>
    </izvorni_sadrzaj>
    <derivirana_varijabla naziv="DomainObject.Predmet.SudioniciListNaziv_1">
      <item>FINA RC OSIJEK</item>
      <item>BRANITELJSKA ZADRUGA LEGE-OS ZA PROIZVODNJU I USLUGE</item>
      <item>Ivan Stranput</item>
    </derivirana_varijabla>
  </DomainObject.Predmet.SudioniciListNaziv>
  <DomainObject.Predmet.SudioniciListAdressOIB>
    <izvorni_sadrzaj>
      <item>FINA RC OSIJEK, OIB 85821130368</item>
      <item>BRANITELJSKA ZADRUGA LEGE-OS ZA PROIZVODNJU I USLUGE, OIB 31923261896, Ivana Bakića 36,31226 Erdut</item>
      <item>Ivan Stranput, OIB 04255663409, Josipa Reihl-Kira 67,31000 Osijek</item>
    </izvorni_sadrzaj>
    <derivirana_varijabla naziv="DomainObject.Predmet.SudioniciListAdressOIB_1">
      <item>FINA RC OSIJEK, OIB 85821130368</item>
      <item>BRANITELJSKA ZADRUGA LEGE-OS ZA PROIZVODNJU I USLUGE, OIB 31923261896, Ivana Bakića 36,31226 Erdut</item>
      <item>Ivan Stranput, OIB 04255663409, Josipa Reihl-Kira 67,31000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31923261896</item>
      <item>, OIB 04255663409</item>
    </izvorni_sadrzaj>
    <derivirana_varijabla naziv="DomainObject.Predmet.SudioniciListNazivOIB_1">
      <item>, OIB 85821130368</item>
      <item>, OIB 31923261896</item>
      <item>, OIB 04255663409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264A3-737B-4973-9AAB-DA0962F75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1509</properties:Characters>
  <properties:Lines>54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2018-05-25T07:05:00Z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2018-05-25T07:44:00Z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