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8ed9" w14:paraId="38d8ed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St-306/2017-2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VARAŽDIN, za otvaranje stečajnog postupka nad dužnikom MEĐIMURSKO SRCE društvo s ograničenom odgovornošću za pekarstvo, usluge i trgovinu, </w:t>
      </w:r>
      <w:proofErr w:type="spellStart"/>
      <w:r>
        <w:rPr>
          <w:rFonts w:cs="Times New Roman" w:eastAsia="Times New Roman"/>
          <w:szCs w:val="20"/>
          <w:lang w:eastAsia="hr-HR"/>
        </w:rPr>
        <w:t>Ivanovec</w:t>
      </w:r>
      <w:proofErr w:type="spellEnd"/>
      <w:r>
        <w:rPr>
          <w:rFonts w:cs="Times New Roman" w:eastAsia="Times New Roman"/>
          <w:szCs w:val="20"/>
          <w:lang w:eastAsia="hr-HR"/>
        </w:rPr>
        <w:t>, Zavrtna 10, OIB: 45870654487, MBS: 070094725, 17. studenog 2017.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19. prosinca 2017. godine u 9,40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Radovan Herman  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Radovanu Hermanu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22. rujna 2016. godine u Očevidniku redoslijeda osnova za plaćanje dužnik ima evidentirane neizvršene osnove za plaćanje u razdoblju dužem od 60 dana. Također je navedeno da dužnik ima tri zaposlene osobe. 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St-306/2017-2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Trgovački sud u Varaždinu je, temeljem čl. 115. st. 1. SZ-a, donio rješenje o pokretanju prethodnog postupka radi utvrđivanja pretpostavki za otvaranje stečajnog postupka pod poslovnim brojem 9 St-381/2016-4 od 15. ožujka 2016. godine. 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Kod Trgovačkog suda u Varaždinu u prethodnom postupku zakazana su ročišta za 3. svibnja 2016. godine i 1. lipnja 2016. godine.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Provjerom u informacijskom sustavu zemljišnih knjiga i katastra utvrđeno je da dužnik nema nekretnine.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Spis je ovom sudu ustupljen 7. lipnja 2017. godine.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FINA kao predlagatelj i zakonski zastupnik dužnika Radovan Herman.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Bjelovaru, 17. studenog 2017. 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E2F2F" w:rsidP="000E2F2F" w:rsidR="000E2F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E2F2F" w:rsidP="000E2F2F" w:rsidR="000E2F2F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0E2F2F" w:rsidP="000E2F2F" w:rsidR="000E2F2F">
      <w:pPr>
        <w:pStyle w:val="Bezproreda"/>
      </w:pPr>
      <w:r>
        <w:t>2. Sc. ročište</w:t>
      </w:r>
    </w:p>
    <w:p w:rsidRDefault="000E2F2F" w:rsidP="000E2F2F" w:rsidR="000E2F2F">
      <w:pPr>
        <w:pStyle w:val="Bezproreda"/>
      </w:pPr>
      <w:proofErr w:type="spellStart"/>
      <w:r>
        <w:t>Bj</w:t>
      </w:r>
      <w:proofErr w:type="spellEnd"/>
      <w:r>
        <w:t>. 17.11.2017.</w:t>
      </w:r>
    </w:p>
    <w:p w:rsidRDefault="000E2F2F" w:rsidP="000E2F2F" w:rsidR="000E2F2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F2F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19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St-306/2017-2</izvorni_sadrzaj>
    <derivirana_varijabla naziv="DomainObject.Oznaka_1">St-306/2017-2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MEĐIMURSKO SRCE društvo s ograničenom odgovornošću za pekarstvo, usluge i trgovinu</izvorni_sadrzaj>
    <derivirana_varijabla naziv="DomainObject.Predmet.ProtustrankaFormated_1">  MEĐIMURSKO SRCE društvo s ograničenom odgovornošću za pekarstvo, usluge i trgovinu</derivirana_varijabla>
  </DomainObject.Predmet.ProtustrankaFormated>
  <DomainObject.Predmet.ProtustrankaFormatedOIB>
    <izvorni_sadrzaj>  MEĐIMURSKO SRCE društvo s ograničenom odgovornošću za pekarstvo, usluge i trgovinu, OIB 45870654487</izvorni_sadrzaj>
    <derivirana_varijabla naziv="DomainObject.Predmet.ProtustrankaFormatedOIB_1">  MEĐIMURSKO SRCE društvo s ograničenom odgovornošću za pekarstvo, usluge i trgovinu, OIB 45870654487</derivirana_varijabla>
  </DomainObject.Predmet.ProtustrankaFormatedOIB>
  <DomainObject.Predmet.ProtustrankaFormatedWithAdress>
    <izvorni_sadrzaj> MEĐIMURSKO SRCE društvo s ograničenom odgovornošću za pekarstvo, usluge i trgovinu, Zavrtna 10, 40000 Ivanovec</izvorni_sadrzaj>
    <derivirana_varijabla naziv="DomainObject.Predmet.ProtustrankaFormatedWithAdress_1"> MEĐIMURSKO SRCE društvo s ograničenom odgovornošću za pekarstvo, usluge i trgovinu, Zavrtna 10, 40000 Ivanovec</derivirana_varijabla>
  </DomainObject.Predmet.ProtustrankaFormatedWithAdress>
  <DomainObject.Predmet.ProtustrankaFormatedWithAdressOIB>
    <izvorni_sadrzaj> MEĐIMURSKO SRCE društvo s ograničenom odgovornošću za pekarstvo, usluge i trgovinu, OIB 45870654487, Zavrtna 10, 40000 Ivanovec</izvorni_sadrzaj>
    <derivirana_varijabla naziv="DomainObject.Predmet.ProtustrankaFormatedWithAdressOIB_1"> MEĐIMURSKO SRCE društvo s ograničenom odgovornošću za pekarstvo, usluge i trgovinu, OIB 45870654487, Zavrtna 10, 40000 Ivanovec</derivirana_varijabla>
  </DomainObject.Predmet.ProtustrankaFormatedWithAdressOIB>
  <DomainObject.Predmet.ProtustrankaWithAdress>
    <izvorni_sadrzaj>MEĐIMURSKO SRCE društvo s ograničenom odgovornošću za pekarstvo, usluge i trgovinu Zavrtna 10, 40000 Ivanovec</izvorni_sadrzaj>
    <derivirana_varijabla naziv="DomainObject.Predmet.ProtustrankaWithAdress_1">MEĐIMURSKO SRCE društvo s ograničenom odgovornošću za pekarstvo, usluge i trgovinu Zavrtna 10, 40000 Ivanovec</derivirana_varijabla>
  </DomainObject.Predmet.ProtustrankaWithAdress>
  <DomainObject.Predmet.ProtustrankaWithAdressOIB>
    <izvorni_sadrzaj>MEĐIMURSKO SRCE društvo s ograničenom odgovornošću za pekarstvo, usluge i trgovinu, OIB 45870654487, Zavrtna 10, 40000 Ivanovec</izvorni_sadrzaj>
    <derivirana_varijabla naziv="DomainObject.Predmet.ProtustrankaWithAdressOIB_1">MEĐIMURSKO SRCE društvo s ograničenom odgovornošću za pekarstvo, usluge i trgovinu, OIB 45870654487, Zavrtna 10, 40000 Ivanovec</derivirana_varijabla>
  </DomainObject.Predmet.ProtustrankaWithAdressOIB>
  <DomainObject.Predmet.ProtustrankaNazivFormated>
    <izvorni_sadrzaj>MEĐIMURSKO SRCE društvo s ograničenom odgovornošću za pekarstvo, usluge i trgovinu</izvorni_sadrzaj>
    <derivirana_varijabla naziv="DomainObject.Predmet.ProtustrankaNazivFormated_1">MEĐIMURSKO SRCE društvo s ograničenom odgovornošću za pekarstvo, usluge i trgovinu</derivirana_varijabla>
  </DomainObject.Predmet.ProtustrankaNazivFormated>
  <DomainObject.Predmet.ProtustrankaNazivFormatedOIB>
    <izvorni_sadrzaj>MEĐIMURSKO SRCE društvo s ograničenom odgovornošću za pekarstvo, usluge i trgovinu, OIB 45870654487</izvorni_sadrzaj>
    <derivirana_varijabla naziv="DomainObject.Predmet.ProtustrankaNazivFormatedOIB_1">MEĐIMURSKO SRCE društvo s ograničenom odgovornošću za pekarstvo, usluge i trgovinu, OIB 45870654487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vijeće: ZG03</izvorni_sadrzaj>
    <derivirana_varijabla naziv="DomainObject.Predmet.StrankaFormated_1">  Financijska agencija, Regionalni centar Zagreb, Nagodbeno vijeće: ZG03</derivirana_varijabla>
  </DomainObject.Predmet.StrankaFormated>
  <DomainObject.Predmet.StrankaFormatedOIB>
    <izvorni_sadrzaj>  Financijska agencija, Regionalni centar Zagreb, Nagodbeno vijeće: ZG03, OIB 85821130368</izvorni_sadrzaj>
    <derivirana_varijabla naziv="DomainObject.Predmet.StrankaFormatedOIB_1">  Financijska agencija, Regionalni centar Zagreb, Nagodbeno vijeće: ZG03, OIB 85821130368</derivirana_varijabla>
  </DomainObject.Predmet.StrankaFormatedOIB>
  <DomainObject.Predmet.StrankaFormatedWithAdress>
    <izvorni_sadrzaj> Financijska agencija, Regionalni centar Zagreb, Nagodbeno vijeće: ZG03, Ilica 307, 10000 Zagreb</izvorni_sadrzaj>
    <derivirana_varijabla naziv="DomainObject.Predmet.StrankaFormatedWithAdress_1"> Financijska agencija, Regionalni centar Zagreb, Nagodbeno vijeće: ZG03, Ilica 307, 10000 Zagreb</derivirana_varijabla>
  </DomainObject.Predmet.StrankaFormatedWithAdress>
  <DomainObject.Predmet.StrankaFormatedWithAdressOIB>
    <izvorni_sadrzaj> Financijska agencija, Regionalni centar Zagreb, Nagodbeno vijeće: ZG03, OIB 85821130368, Ilica 307, 10000 Zagreb</izvorni_sadrzaj>
    <derivirana_varijabla naziv="DomainObject.Predmet.StrankaFormatedWithAdressOIB_1"> Financijska agencija, Regionalni centar Zagreb, Nagodbeno vijeće: ZG03, OIB 85821130368, Ilica 307, 10000 Zagreb</derivirana_varijabla>
  </DomainObject.Predmet.StrankaFormatedWithAdressOIB>
  <DomainObject.Predmet.StrankaWithAdress>
    <izvorni_sadrzaj>Financijska agencija, Regionalni centar Zagreb, Nagodbeno vijeće: ZG03 Ilica 307,10000 Zagreb</izvorni_sadrzaj>
    <derivirana_varijabla naziv="DomainObject.Predmet.StrankaWithAdress_1">Financijska agencija, Regionalni centar Zagreb, Nagodbeno vijeće: ZG03 Ilica 307,10000 Zagreb</derivirana_varijabla>
  </DomainObject.Predmet.StrankaWithAdress>
  <DomainObject.Predmet.StrankaWithAdressOIB>
    <izvorni_sadrzaj>Financijska agencija, Regionalni centar Zagreb, Nagodbeno vijeće: ZG03, OIB 85821130368, Ilica 307,10000 Zagreb</izvorni_sadrzaj>
    <derivirana_varijabla naziv="DomainObject.Predmet.StrankaWithAdressOIB_1">Financijska agencija, Regionalni centar Zagreb, Nagodbeno vijeće: ZG03, OIB 85821130368, Ilica 307,10000 Zagreb</derivirana_varijabla>
  </DomainObject.Predmet.StrankaWithAdressOIB>
  <DomainObject.Predmet.StrankaNazivFormated>
    <izvorni_sadrzaj>Financijska agencija, Regionalni centar Zagreb, Nagodbeno vijeće: ZG03</izvorni_sadrzaj>
    <derivirana_varijabla naziv="DomainObject.Predmet.StrankaNazivFormated_1">Financijska agencija, Regionalni centar Zagreb, Nagodbeno vijeće: ZG03</derivirana_varijabla>
  </DomainObject.Predmet.StrankaNazivFormated>
  <DomainObject.Predmet.StrankaNazivFormatedOIB>
    <izvorni_sadrzaj>Financijska agencija, Regionalni centar Zagreb, Nagodbeno vijeće: ZG03, OIB 85821130368</izvorni_sadrzaj>
    <derivirana_varijabla naziv="DomainObject.Predmet.StrankaNazivFormatedOIB_1">Financijska agencija, Regionalni centar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Regionalni centar Zagreb, Nagodbeno vijeće: ZG03</item>
    </izvorni_sadrzaj>
    <derivirana_varijabla naziv="DomainObject.Predmet.StrankaListFormated_1">
      <item>Financijska agencija, Regionalni centar Zagreb, Nagodbeno vijeće: ZG03</item>
    </derivirana_varijabla>
  </DomainObject.Predmet.StrankaListFormated>
  <DomainObject.Predmet.StrankaListFormatedOIB>
    <izvorni_sadrzaj>
      <item>Financijska agencija, Regionalni centar Zagreb, Nagodbeno vijeće: ZG03, OIB 85821130368</item>
    </izvorni_sadrzaj>
    <derivirana_varijabla naziv="DomainObject.Predmet.StrankaListFormatedOIB_1">
      <item>Financijska agencija, Regionalni centar Zagreb, Nagodbeno vijeće: ZG03, OIB 85821130368</item>
    </derivirana_varijabla>
  </DomainObject.Predmet.StrankaListFormatedOIB>
  <DomainObject.Predmet.StrankaListFormatedWithAdress>
    <izvorni_sadrzaj>
      <item>Financijska agencija, Regionalni centar Zagreb, Nagodbeno vijeće: ZG03, Ilica 307, 10000 Zagreb</item>
    </izvorni_sadrzaj>
    <derivirana_varijabla naziv="DomainObject.Predmet.StrankaListFormatedWithAdress_1">
      <item>Financijska agencija, Regionalni centar Zagreb, Nagodbeno vijeće: ZG03, Ilica 307, 10000 Zagreb</item>
    </derivirana_varijabla>
  </DomainObject.Predmet.StrankaListFormatedWithAdress>
  <DomainObject.Predmet.StrankaListFormatedWithAdressOIB>
    <izvorni_sadrzaj>
      <item>Financijska agencija, Regionalni centar Zagreb, Nagodbeno vijeće: ZG03, OIB 85821130368, Ilica 307, 10000 Zagreb</item>
    </izvorni_sadrzaj>
    <derivirana_varijabla naziv="DomainObject.Predmet.StrankaListFormatedWithAdressOIB_1">
      <item>Financijska agencija, Regionalni centar Zagreb, Nagodbeno vijeće: ZG03, OIB 85821130368, Ilica 307, 10000 Zagreb</item>
    </derivirana_varijabla>
  </DomainObject.Predmet.StrankaListFormatedWithAdressOIB>
  <DomainObject.Predmet.StrankaListNazivFormated>
    <izvorni_sadrzaj>
      <item>Financijska agencija, Regionalni centar Zagreb, Nagodbeno vijeće: ZG03</item>
    </izvorni_sadrzaj>
    <derivirana_varijabla naziv="DomainObject.Predmet.StrankaListNazivFormated_1">
      <item>Financijska agencija, Regionalni centar Zagreb, Nagodbeno vijeće: ZG03</item>
    </derivirana_varijabla>
  </DomainObject.Predmet.StrankaListNazivFormated>
  <DomainObject.Predmet.StrankaListNazivFormatedOIB>
    <izvorni_sadrzaj>
      <item>Financijska agencija, Regionalni centar Zagreb, Nagodbeno vijeće: ZG03, OIB 85821130368</item>
    </izvorni_sadrzaj>
    <derivirana_varijabla naziv="DomainObject.Predmet.StrankaListNazivFormatedOIB_1">
      <item>Financijska agencija, Regionalni centar Zagreb, Nagodbeno vijeće: ZG03, OIB 85821130368</item>
    </derivirana_varijabla>
  </DomainObject.Predmet.StrankaListNazivFormatedOIB>
  <DomainObject.Predmet.ProtuStrankaListFormated>
    <izvorni_sadrzaj>
      <item>MEĐIMURSKO SRCE društvo s ograničenom odgovornošću za pekarstvo, usluge i trgovinu</item>
    </izvorni_sadrzaj>
    <derivirana_varijabla naziv="DomainObject.Predmet.ProtuStrankaListFormated_1">
      <item>MEĐIMURSKO SRCE društvo s ograničenom odgovornošću za pekarstvo, usluge i trgovinu</item>
    </derivirana_varijabla>
  </DomainObject.Predmet.ProtuStrankaListFormated>
  <DomainObject.Predmet.ProtuStrankaListFormatedOIB>
    <izvorni_sadrzaj>
      <item>MEĐIMURSKO SRCE društvo s ograničenom odgovornošću za pekarstvo, usluge i trgovinu, OIB 45870654487</item>
    </izvorni_sadrzaj>
    <derivirana_varijabla naziv="DomainObject.Predmet.ProtuStrankaListFormatedOIB_1">
      <item>MEĐIMURSKO SRCE društvo s ograničenom odgovornošću za pekarstvo, usluge i trgovinu, OIB 45870654487</item>
    </derivirana_varijabla>
  </DomainObject.Predmet.ProtuStrankaListFormatedOIB>
  <DomainObject.Predmet.ProtuStrankaListFormatedWithAdress>
    <izvorni_sadrzaj>
      <item>MEĐIMURSKO SRCE društvo s ograničenom odgovornošću za pekarstvo, usluge i trgovinu, Zavrtna 10, 40000 Ivanovec</item>
    </izvorni_sadrzaj>
    <derivirana_varijabla naziv="DomainObject.Predmet.ProtuStrankaListFormatedWithAdress_1">
      <item>MEĐIMURSKO SRCE društvo s ograničenom odgovornošću za pekarstvo, usluge i trgovinu, Zavrtna 10, 40000 Ivanovec</item>
    </derivirana_varijabla>
  </DomainObject.Predmet.ProtuStrankaListFormatedWithAdress>
  <DomainObject.Predmet.ProtuStrankaListFormatedWithAdressOIB>
    <izvorni_sadrzaj>
      <item>MEĐIMURSKO SRCE društvo s ograničenom odgovornošću za pekarstvo, usluge i trgovinu, OIB 45870654487, Zavrtna 10, 40000 Ivanovec</item>
    </izvorni_sadrzaj>
    <derivirana_varijabla naziv="DomainObject.Predmet.ProtuStrankaListFormatedWithAdressOIB_1">
      <item>MEĐIMURSKO SRCE društvo s ograničenom odgovornošću za pekarstvo, usluge i trgovinu, OIB 45870654487, Zavrtna 10, 40000 Ivanovec</item>
    </derivirana_varijabla>
  </DomainObject.Predmet.ProtuStrankaListFormatedWithAdressOIB>
  <DomainObject.Predmet.ProtuStrankaListNazivFormated>
    <izvorni_sadrzaj>
      <item>MEĐIMURSKO SRCE društvo s ograničenom odgovornošću za pekarstvo, usluge i trgovinu</item>
    </izvorni_sadrzaj>
    <derivirana_varijabla naziv="DomainObject.Predmet.ProtuStrankaListNazivFormated_1">
      <item>MEĐIMURSKO SRCE društvo s ograničenom odgovornošću za pekarstvo, usluge i trgovinu</item>
    </derivirana_varijabla>
  </DomainObject.Predmet.ProtuStrankaListNazivFormated>
  <DomainObject.Predmet.ProtuStrankaListNazivFormatedOIB>
    <izvorni_sadrzaj>
      <item>MEĐIMURSKO SRCE društvo s ograničenom odgovornošću za pekarstvo, usluge i trgovinu, OIB 45870654487</item>
    </izvorni_sadrzaj>
    <derivirana_varijabla naziv="DomainObject.Predmet.ProtuStrankaListNazivFormatedOIB_1">
      <item>MEĐIMURSKO SRCE društvo s ograničenom odgovornošću za pekarstvo, usluge i trgovinu, OIB 45870654487</item>
    </derivirana_varijabla>
  </DomainObject.Predmet.ProtuStrankaListNazivFormatedOIB>
  <DomainObject.Predmet.OstaliListFormated>
    <izvorni_sadrzaj>
      <item>Sudski registar</item>
      <item>Radovan Herman</item>
      <item>Županijsko državno odvjetništvo Bjelovar</item>
      <item>sudski registar</item>
    </izvorni_sadrzaj>
    <derivirana_varijabla naziv="DomainObject.Predmet.OstaliListFormated_1">
      <item>Sudski registar</item>
      <item>Radovan Herman</item>
      <item>Županijsko državno odvjetništvo Bjelovar</item>
      <item>sudski registar</item>
    </derivirana_varijabla>
  </DomainObject.Predmet.OstaliListFormated>
  <DomainObject.Predmet.OstaliListFormatedOIB>
    <izvorni_sadrzaj>
      <item>Sudski registar</item>
      <item>Radovan Herman, OIB 14932579253</item>
      <item>Županijsko državno odvjetništvo Bjelovar, OIB 86821435474</item>
      <item>sudski registar</item>
    </izvorni_sadrzaj>
    <derivirana_varijabla naziv="DomainObject.Predmet.OstaliListFormatedOIB_1">
      <item>Sudski registar</item>
      <item>Radovan Herman, OIB 14932579253</item>
      <item>Županijsko državno odvjetništvo Bjelovar, OIB 86821435474</item>
      <item>sudski registar</item>
    </derivirana_varijabla>
  </DomainObject.Predmet.OstaliListFormatedOIB>
  <DomainObject.Predmet.OstaliListFormatedWithAdress>
    <izvorni_sadrzaj>
      <item>Sudski registar</item>
      <item>Radovan Herman, Zavrtna 10, 40000 Ivanovec</item>
      <item>Županijsko državno odvjetništvo Bjelovar</item>
      <item>sudski registar</item>
    </izvorni_sadrzaj>
    <derivirana_varijabla naziv="DomainObject.Predmet.OstaliListFormatedWithAdress_1">
      <item>Sudski registar</item>
      <item>Radovan Herman, Zavrtna 10, 40000 Ivanovec</item>
      <item>Županijsko državno odvjetništvo Bjelovar</item>
      <item>sudski registar</item>
    </derivirana_varijabla>
  </DomainObject.Predmet.OstaliListFormatedWithAdress>
  <DomainObject.Predmet.OstaliListFormatedWithAdressOIB>
    <izvorni_sadrzaj>
      <item>Sudski registar</item>
      <item>Radovan Herman, OIB 14932579253, Zavrtna 10, 40000 Ivanovec</item>
      <item>Županijsko državno odvjetništvo Bjelovar, OIB 86821435474</item>
      <item>sudski registar</item>
    </izvorni_sadrzaj>
    <derivirana_varijabla naziv="DomainObject.Predmet.OstaliListFormatedWithAdressOIB_1">
      <item>Sudski registar</item>
      <item>Radovan Herman, OIB 14932579253, Zavrtna 10, 40000 Ivanovec</item>
      <item>Županijsko državno odvjetništvo Bjelovar, OIB 86821435474</item>
      <item>sudski registar</item>
    </derivirana_varijabla>
  </DomainObject.Predmet.OstaliListFormatedWithAdressOIB>
  <DomainObject.Predmet.OstaliListNazivFormated>
    <izvorni_sadrzaj>
      <item>Sudski registar</item>
      <item>Radovan Herman</item>
      <item>Županijsko državno odvjetništvo Bjelovar</item>
      <item>sudski registar</item>
    </izvorni_sadrzaj>
    <derivirana_varijabla naziv="DomainObject.Predmet.OstaliListNazivFormated_1">
      <item>Sudski registar</item>
      <item>Radovan Herman</item>
      <item>Županijsko državno odvjetništvo Bjelovar</item>
      <item>sudski registar</item>
    </derivirana_varijabla>
  </DomainObject.Predmet.OstaliListNazivFormated>
  <DomainObject.Predmet.OstaliListNazivFormatedOIB>
    <izvorni_sadrzaj>
      <item>Sudski registar</item>
      <item>Radovan Herman, OIB 14932579253</item>
      <item>Županijsko državno odvjetništvo Bjelovar, OIB 86821435474</item>
      <item>sudski registar</item>
    </izvorni_sadrzaj>
    <derivirana_varijabla naziv="DomainObject.Predmet.OstaliListNazivFormatedOIB_1">
      <item>Sudski registar</item>
      <item>Radovan Herman, OIB 14932579253</item>
      <item>Županijsko državno odvjetništvo Bjelovar, OIB 86821435474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St-306/2017-2</izvorni_sadrzaj>
    <derivirana_varijabla naziv="DomainObject.PoslovniBrojDokumenta_1">St-306/2017-2</derivirana_varijabla>
  </DomainObject.PoslovniBrojDokumenta>
  <DomainObject.Predmet.StrankaIDrugi>
    <izvorni_sadrzaj>Financijska agencija, Regionalni centar Zagreb, Nagodbeno vijeće: ZG03</izvorni_sadrzaj>
    <derivirana_varijabla naziv="DomainObject.Predmet.StrankaIDrugi_1">Financijska agencija, Regionalni centar Zagreb, Nagodbeno vijeće: ZG03</derivirana_varijabla>
  </DomainObject.Predmet.StrankaIDrugi>
  <DomainObject.Predmet.ProtustrankaIDrugi>
    <izvorni_sadrzaj>MEĐIMURSKO SRCE društvo s ograničenom odgovornošću za pekarstvo, usluge i trgovinu</izvorni_sadrzaj>
    <derivirana_varijabla naziv="DomainObject.Predmet.ProtustrankaIDrugi_1">MEĐIMURSKO SRCE društvo s ograničenom odgovornošću za pekarstvo, usluge i trgovinu</derivirana_varijabla>
  </DomainObject.Predmet.ProtustrankaIDrugi>
  <DomainObject.Predmet.StrankaIDrugiAdressOIB>
    <izvorni_sadrzaj>Financijska agencija, Regionalni centar Zagreb, Nagodbeno vijeće: ZG03, OIB 85821130368, Ilica 307, 10000 Zagreb</izvorni_sadrzaj>
    <derivirana_varijabla naziv="DomainObject.Predmet.StrankaIDrugiAdressOIB_1">Financijska agencija, Regionalni centar Zagreb, Nagodbeno vijeće: ZG03, OIB 85821130368, Ilica 307, 10000 Zagreb</derivirana_varijabla>
  </DomainObject.Predmet.StrankaIDrugiAdressOIB>
  <DomainObject.Predmet.ProtustrankaIDrugiAdressOIB>
    <izvorni_sadrzaj>MEĐIMURSKO SRCE društvo s ograničenom odgovornošću za pekarstvo, usluge i trgovinu, OIB 45870654487, Zavrtna 10, 40000 Ivanovec</izvorni_sadrzaj>
    <derivirana_varijabla naziv="DomainObject.Predmet.ProtustrankaIDrugiAdressOIB_1">MEĐIMURSKO SRCE društvo s ograničenom odgovornošću za pekarstvo, usluge i trgovinu, OIB 45870654487, Zavrtna 10,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Radovan Herman</item>
      <item>Županijsko državno odvjetništvo Bjelovar</item>
      <item>sudski registar</item>
      <item>MEĐIMURSKO SRCE društvo s ograničenom odgovornošću za pekarstvo, usluge i trgovinu</item>
      <item>Financijska agencija, Regionalni centar Zagreb, Nagodbeno vijeće: ZG03</item>
    </izvorni_sadrzaj>
    <derivirana_varijabla naziv="DomainObject.Predmet.SudioniciListNaziv_1">
      <item>Sudski registar</item>
      <item>Radovan Herman</item>
      <item>Županijsko državno odvjetništvo Bjelovar</item>
      <item>sudski registar</item>
      <item>MEĐIMURSKO SRCE društvo s ograničenom odgovornošću za pekarstvo, usluge i trgovinu</item>
      <item>Financijska agencija, Regionalni centar Zagreb, Nagodbeno vijeće: ZG03</item>
    </derivirana_varijabla>
  </DomainObject.Predmet.SudioniciListNaziv>
  <DomainObject.Predmet.SudioniciListAdressOIB>
    <izvorni_sadrzaj>
      <item>Sudski registar</item>
      <item>Radovan Herman, OIB 14932579253, Zavrtna 10,40000 Ivanovec</item>
      <item>Županijsko državno odvjetništvo Bjelovar, OIB 86821435474</item>
      <item>sudski registar</item>
      <item>MEĐIMURSKO SRCE društvo s ograničenom odgovornošću za pekarstvo, usluge i trgovinu, OIB 45870654487, Zavrtna 10,40000 Ivanovec</item>
      <item>Financijska agencija, Regionalni centar Zagreb, Nagodbeno vijeće: ZG03, OIB 85821130368, Ilica 307,10000 Zagreb</item>
    </izvorni_sadrzaj>
    <derivirana_varijabla naziv="DomainObject.Predmet.SudioniciListAdressOIB_1">
      <item>Sudski registar</item>
      <item>Radovan Herman, OIB 14932579253, Zavrtna 10,40000 Ivanovec</item>
      <item>Županijsko državno odvjetništvo Bjelovar, OIB 86821435474</item>
      <item>sudski registar</item>
      <item>MEĐIMURSKO SRCE društvo s ograničenom odgovornošću za pekarstvo, usluge i trgovinu, OIB 45870654487, Zavrtna 10,40000 Ivanovec</item>
      <item>Financijska agencija, Regionalni centar Zagreb, Nagodbeno vijeće: ZG03,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EB23F-885A-450E-B31C-420F8FED7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2743</properties:Characters>
  <properties:Lines>91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2017-11-17T11:17:00Z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