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ba7e" w14:paraId="e82ba7e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146374">
        <w:t>559</w:t>
      </w:r>
      <w:r w:rsidR="002E2049">
        <w:t>/</w:t>
      </w:r>
      <w:r w:rsidR="00146374">
        <w:t>17</w:t>
      </w:r>
      <w:r w:rsidR="002E2049">
        <w:t>-</w:t>
      </w:r>
      <w:r w:rsidR="00146374">
        <w:t>11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146374">
        <w:t>EKOLOGIJA HRVATSKA  j.d.o.o. za građevinarstvo i usluge, Đakovo, Božidara Adžije 29, MBS 030168778, OIB 05604082366</w:t>
      </w:r>
      <w:r w:rsidR="00AF54A9" w:rsidRPr="00AF54A9">
        <w:t>,</w:t>
      </w:r>
      <w:r w:rsidR="00AF54A9">
        <w:t xml:space="preserve"> </w:t>
      </w:r>
      <w:r w:rsidR="00951975">
        <w:t xml:space="preserve">dana </w:t>
      </w:r>
      <w:r w:rsidR="00146374">
        <w:t>23</w:t>
      </w:r>
      <w:r w:rsidR="00951975">
        <w:t xml:space="preserve">. </w:t>
      </w:r>
      <w:r w:rsidR="003F0193">
        <w:t>studenoga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146374">
        <w:t>Tihomir Kljajić, Đakovo, Božidara Adžije 29, OIB: 71788826140</w:t>
      </w:r>
      <w:r w:rsidR="00AF54A9" w:rsidRPr="00AF54A9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146374">
        <w:t>5</w:t>
      </w:r>
      <w:r w:rsidR="003F0193">
        <w:t>.</w:t>
      </w:r>
      <w:r w:rsidR="00146374">
        <w:t>000</w:t>
      </w:r>
      <w:r w:rsidR="003F0193">
        <w:t>,</w:t>
      </w:r>
      <w:r w:rsidR="00C803CD" w:rsidRPr="000E76C9">
        <w:t>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46374">
        <w:t>559</w:t>
      </w:r>
      <w:r w:rsidR="007D3892" w:rsidRPr="00853B55">
        <w:t>-</w:t>
      </w:r>
      <w:r w:rsidR="00146374">
        <w:t>17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146374">
        <w:t>Tihomir Kljajić, Đakovo, Božidara Adžije 29, OIB: 71788826140</w:t>
      </w:r>
      <w:r w:rsidR="00AF54A9" w:rsidRPr="00AF54A9">
        <w:t>,</w:t>
      </w:r>
      <w:r>
        <w:t xml:space="preserve">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46374">
        <w:t>5.000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146374">
        <w:t>559</w:t>
      </w:r>
      <w:r w:rsidR="007D3892" w:rsidRPr="00853B55">
        <w:t>-</w:t>
      </w:r>
      <w:r w:rsidR="00146374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46374">
        <w:t>Tihomir Kljajić, Đakovo, Božidara Adžije 29, OIB: 71788826140</w:t>
      </w:r>
      <w:r w:rsidR="00AF54A9" w:rsidRPr="00AF54A9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  <w:r w:rsidR="00146374">
        <w:t xml:space="preserve"> 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146374">
        <w:t>Tihomir Kljajić, Đakovo, Božidara Adžije 29, OIB: 71788826140</w:t>
      </w:r>
      <w:r w:rsidR="00AF54A9" w:rsidRPr="00AF54A9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146374">
        <w:t>559</w:t>
      </w:r>
      <w:r w:rsidR="00853B55">
        <w:t>/</w:t>
      </w:r>
      <w:r w:rsidR="00146374">
        <w:t>17</w:t>
      </w:r>
      <w:r w:rsidR="00853B55">
        <w:t>-</w:t>
      </w:r>
      <w:r w:rsidR="00146374">
        <w:t>11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3F0193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146374">
        <w:rPr>
          <w:bCs/>
        </w:rPr>
        <w:t>12</w:t>
      </w:r>
      <w:r w:rsidRPr="00C119CF">
        <w:rPr>
          <w:bCs/>
        </w:rPr>
        <w:t xml:space="preserve">. </w:t>
      </w:r>
      <w:r w:rsidR="00146374">
        <w:rPr>
          <w:bCs/>
        </w:rPr>
        <w:t>svibnja</w:t>
      </w:r>
      <w:r w:rsidRPr="00C119CF">
        <w:rPr>
          <w:bCs/>
        </w:rPr>
        <w:t xml:space="preserve"> 201</w:t>
      </w:r>
      <w:r w:rsidR="00146374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146374">
        <w:t>EKOLOGIJA HRVATSKA  j.d.o.o. za građevinarstvo i usluge, Đakovo, Božidara Adžije 29, MBS 030168778, OIB 05604082366</w:t>
      </w:r>
      <w:r w:rsidR="00595892" w:rsidRPr="00595892">
        <w:t>,</w:t>
      </w:r>
      <w:r w:rsidRPr="00C119C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146374">
        <w:rPr>
          <w:bCs/>
        </w:rPr>
        <w:t>559</w:t>
      </w:r>
      <w:r w:rsidRPr="00C119CF">
        <w:rPr>
          <w:bCs/>
        </w:rPr>
        <w:t>/</w:t>
      </w:r>
      <w:r w:rsidR="00146374">
        <w:rPr>
          <w:bCs/>
        </w:rPr>
        <w:t>17</w:t>
      </w:r>
      <w:r w:rsidRPr="00C119CF">
        <w:rPr>
          <w:bCs/>
        </w:rPr>
        <w:t xml:space="preserve"> od </w:t>
      </w:r>
      <w:r w:rsidR="00146374">
        <w:rPr>
          <w:bCs/>
        </w:rPr>
        <w:t>01</w:t>
      </w:r>
      <w:r w:rsidRPr="00C119CF">
        <w:rPr>
          <w:bCs/>
        </w:rPr>
        <w:t xml:space="preserve">. </w:t>
      </w:r>
      <w:r w:rsidR="00146374">
        <w:rPr>
          <w:bCs/>
        </w:rPr>
        <w:t>lipnja</w:t>
      </w:r>
      <w:r w:rsidRPr="00C119CF">
        <w:rPr>
          <w:bCs/>
        </w:rPr>
        <w:t xml:space="preserve"> 201</w:t>
      </w:r>
      <w:r w:rsidR="00146374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 w:rsidR="00146374">
        <w:t>Tihomir Kljajić, Đakovo, Božidara Adžije 29, OIB: 71788826140</w:t>
      </w:r>
      <w:r w:rsidR="00AF54A9" w:rsidRPr="00AF54A9">
        <w:t>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>zaključkom broj St-</w:t>
      </w:r>
      <w:r w:rsidR="00146374">
        <w:t>559</w:t>
      </w:r>
      <w:r w:rsidR="00C858CF">
        <w:t>/</w:t>
      </w:r>
      <w:r w:rsidR="00146374">
        <w:t>17</w:t>
      </w:r>
      <w:r w:rsidR="00C858CF">
        <w:t xml:space="preserve"> od </w:t>
      </w:r>
      <w:r w:rsidR="00146374">
        <w:t>26</w:t>
      </w:r>
      <w:r w:rsidR="00C858CF">
        <w:t xml:space="preserve">. </w:t>
      </w:r>
      <w:r w:rsidR="00146374">
        <w:t>rujna</w:t>
      </w:r>
      <w:r w:rsidR="00C858CF">
        <w:t xml:space="preserve"> 2017. g. na uplatu dodatnog iznosa </w:t>
      </w:r>
      <w:r w:rsidR="00146374">
        <w:t xml:space="preserve"> </w:t>
      </w:r>
      <w:r w:rsidR="00C858CF">
        <w:t xml:space="preserve">predujma u iznosu od </w:t>
      </w:r>
      <w:r w:rsidR="00146374">
        <w:t>4</w:t>
      </w:r>
      <w:r w:rsidR="003F0193">
        <w:t>.</w:t>
      </w:r>
      <w:r w:rsidR="00146374">
        <w:t>000</w:t>
      </w:r>
      <w:r w:rsidR="00C858CF">
        <w:t xml:space="preserve">,00 kn  za namirenje troškova stečajnog postupka, u roku od 8 dana, </w:t>
      </w:r>
      <w:r w:rsidR="00595892">
        <w:t xml:space="preserve"> </w:t>
      </w:r>
      <w:r w:rsidR="00C858CF">
        <w:t xml:space="preserve">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>Zaključak St-</w:t>
      </w:r>
      <w:r w:rsidR="00146374">
        <w:t>559</w:t>
      </w:r>
      <w:r w:rsidR="00C858CF">
        <w:t>/</w:t>
      </w:r>
      <w:r w:rsidR="00146374">
        <w:t>17</w:t>
      </w:r>
      <w:r w:rsidR="00C858CF">
        <w:t xml:space="preserve"> od </w:t>
      </w:r>
      <w:r w:rsidR="00146374">
        <w:rPr>
          <w:bCs/>
        </w:rPr>
        <w:t>01</w:t>
      </w:r>
      <w:r w:rsidR="00C858CF" w:rsidRPr="00C119CF">
        <w:rPr>
          <w:bCs/>
        </w:rPr>
        <w:t xml:space="preserve">. </w:t>
      </w:r>
      <w:r w:rsidR="00146374">
        <w:rPr>
          <w:bCs/>
        </w:rPr>
        <w:t>lipnja</w:t>
      </w:r>
      <w:r w:rsidR="00C858CF" w:rsidRPr="00C119CF">
        <w:rPr>
          <w:bCs/>
        </w:rPr>
        <w:t xml:space="preserve"> 201</w:t>
      </w:r>
      <w:r w:rsidR="00146374">
        <w:rPr>
          <w:bCs/>
        </w:rPr>
        <w:t>7</w:t>
      </w:r>
      <w:r w:rsidR="00C858CF">
        <w:t xml:space="preserve">. g., osoba ovlaštena za zastupanje dužnika </w:t>
      </w:r>
      <w:r w:rsidR="00146374">
        <w:t xml:space="preserve">Tihomir Kljajić, Đakovo, Božidara Adžije 29, OIB: 71788826140 </w:t>
      </w:r>
      <w:r w:rsidR="00AF54A9">
        <w:t xml:space="preserve">je </w:t>
      </w:r>
      <w:r w:rsidR="00C858CF">
        <w:t xml:space="preserve">zaprimio dana </w:t>
      </w:r>
      <w:r w:rsidR="00146374">
        <w:t>6</w:t>
      </w:r>
      <w:r w:rsidR="00C858CF">
        <w:t xml:space="preserve">. </w:t>
      </w:r>
      <w:r w:rsidR="00146374">
        <w:t xml:space="preserve"> lipnja</w:t>
      </w:r>
      <w:r w:rsidR="00C858CF">
        <w:t xml:space="preserve"> 201</w:t>
      </w:r>
      <w:r w:rsidR="00146374">
        <w:t>7</w:t>
      </w:r>
      <w:r w:rsidR="00C858CF">
        <w:t xml:space="preserve">. g što je utvrđeno uvidom u povratnicu koja prileži spisu predmeta, te Zaključak od </w:t>
      </w:r>
      <w:r w:rsidR="00146374">
        <w:t>26</w:t>
      </w:r>
      <w:r w:rsidR="00C858CF">
        <w:t xml:space="preserve">. </w:t>
      </w:r>
      <w:r w:rsidR="00146374">
        <w:t>rujna</w:t>
      </w:r>
      <w:r w:rsidR="00C858CF">
        <w:t xml:space="preserve"> 201</w:t>
      </w:r>
      <w:r w:rsidR="00AF54A9">
        <w:t>7</w:t>
      </w:r>
      <w:r w:rsidR="00C858CF">
        <w:t xml:space="preserve">. g.. zaprimio je </w:t>
      </w:r>
      <w:r w:rsidR="00146374">
        <w:t>3</w:t>
      </w:r>
      <w:r w:rsidR="00C858CF">
        <w:t xml:space="preserve">. </w:t>
      </w:r>
      <w:r w:rsidR="00146374">
        <w:t>listopada</w:t>
      </w:r>
      <w:r w:rsidR="00C858CF">
        <w:t xml:space="preserve"> 2017. g. </w:t>
      </w:r>
      <w:r w:rsidR="00AF54A9">
        <w:t>što je utvrđeno uvidom u povratnicu koja prileži spisu predmeta</w:t>
      </w:r>
      <w:r w:rsidR="00C858C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AF54A9" w:rsidP="007E6D1A" w:rsidR="007E6D1A">
      <w:pPr>
        <w:jc w:val="both"/>
      </w:pPr>
      <w:r>
        <w:t xml:space="preserve">  </w:t>
      </w:r>
    </w:p>
    <w:p w:rsidRDefault="007E6D1A" w:rsidP="007E6D1A" w:rsidR="007E6D1A">
      <w:pPr>
        <w:jc w:val="center"/>
      </w:pPr>
      <w:r>
        <w:t xml:space="preserve">U Osijeku </w:t>
      </w:r>
      <w:r w:rsidR="00146374">
        <w:t>23</w:t>
      </w:r>
      <w:r w:rsidR="000E06CF">
        <w:t xml:space="preserve">. </w:t>
      </w:r>
      <w:r w:rsidR="003F0193">
        <w:t>studenoga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AF54A9" w:rsidP="007E6D1A" w:rsidR="00AF54A9">
      <w:pPr>
        <w:jc w:val="center"/>
      </w:pPr>
    </w:p>
    <w:p w:rsidRDefault="0061129F" w:rsidP="0061129F" w:rsidR="0061129F">
      <w:r>
        <w:t>Zapisničar</w:t>
      </w:r>
    </w:p>
    <w:p w:rsidRDefault="0061129F" w:rsidP="0061129F" w:rsidR="0061129F">
      <w:r>
        <w:t>Snježana Markotić Jurić</w:t>
      </w:r>
    </w:p>
    <w:p w:rsidRDefault="0061129F" w:rsidP="0061129F" w:rsidR="00611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1129F" w:rsidP="0061129F" w:rsidR="0061129F">
      <w:pPr>
        <w:ind w:firstLine="720" w:left="5760"/>
      </w:pPr>
      <w:r>
        <w:t xml:space="preserve">        Nada Roso </w:t>
      </w:r>
    </w:p>
    <w:p w:rsidRDefault="0061129F" w:rsidP="0061129F" w:rsidR="0061129F">
      <w:pPr>
        <w:ind w:firstLine="720" w:left="5760"/>
      </w:pPr>
    </w:p>
    <w:p w:rsidRDefault="0061129F" w:rsidP="0061129F" w:rsidR="0061129F">
      <w:pPr>
        <w:ind w:firstLine="720" w:left="5760"/>
      </w:pPr>
    </w:p>
    <w:p w:rsidRDefault="0061129F" w:rsidP="0061129F" w:rsidR="0061129F">
      <w:pPr>
        <w:jc w:val="both"/>
      </w:pPr>
      <w:r>
        <w:t xml:space="preserve">NAPUTAK  O PRAVNOM LIJEKU </w:t>
      </w:r>
    </w:p>
    <w:p w:rsidRDefault="0061129F" w:rsidP="0061129F" w:rsidR="0061129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r>
        <w:t>DNA</w:t>
      </w:r>
    </w:p>
    <w:p w:rsidRDefault="00146374" w:rsidP="00146374" w:rsidR="00146374">
      <w:pPr>
        <w:numPr>
          <w:ilvl w:val="0"/>
          <w:numId w:val="11"/>
        </w:numPr>
      </w:pPr>
      <w:r w:rsidRPr="00146374">
        <w:t xml:space="preserve">Tihomir Kljajić, Đakovo, Božidara Adžije 29, </w:t>
      </w:r>
    </w:p>
    <w:p w:rsidRDefault="0061129F" w:rsidP="00146374" w:rsidR="0061129F">
      <w:pPr>
        <w:numPr>
          <w:ilvl w:val="0"/>
          <w:numId w:val="11"/>
        </w:numPr>
      </w:pPr>
      <w:r>
        <w:t>FINA- nakon pravomoćnosti</w:t>
      </w:r>
    </w:p>
    <w:p w:rsidRDefault="0061129F" w:rsidP="0061129F" w:rsidR="0061129F">
      <w:pPr>
        <w:numPr>
          <w:ilvl w:val="0"/>
          <w:numId w:val="11"/>
        </w:numPr>
      </w:pPr>
      <w:r>
        <w:t>e-ogl. pl.</w:t>
      </w:r>
    </w:p>
    <w:p w:rsidRDefault="0061129F" w:rsidP="00B74143" w:rsidR="007E6D1A">
      <w:pPr>
        <w:pStyle w:val="Odlomakpopisa"/>
        <w:numPr>
          <w:ilvl w:val="0"/>
          <w:numId w:val="11"/>
        </w:numPr>
      </w:pPr>
      <w:r>
        <w:t xml:space="preserve">k </w:t>
      </w:r>
      <w:r w:rsidR="00146374">
        <w:t>23</w:t>
      </w:r>
      <w:r>
        <w:t>/</w:t>
      </w:r>
      <w:r w:rsidR="00B74143">
        <w:t>12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9FF" w:rsidP="00C06AA6" w:rsidR="006F39FF">
      <w:r>
        <w:separator/>
      </w:r>
    </w:p>
  </w:endnote>
  <w:endnote w:id="0" w:type="continuationSeparator">
    <w:p w:rsidRDefault="006F39FF" w:rsidP="00C06AA6" w:rsidR="006F3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9FF" w:rsidP="00C06AA6" w:rsidR="006F39FF">
      <w:r>
        <w:separator/>
      </w:r>
    </w:p>
  </w:footnote>
  <w:footnote w:id="0" w:type="continuationSeparator">
    <w:p w:rsidRDefault="006F39FF" w:rsidP="00C06AA6" w:rsidR="006F3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7183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473D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46374"/>
    <w:rsid w:val="00155B4B"/>
    <w:rsid w:val="00173F18"/>
    <w:rsid w:val="001859E4"/>
    <w:rsid w:val="0019532E"/>
    <w:rsid w:val="001A70D8"/>
    <w:rsid w:val="001B0FA4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0193"/>
    <w:rsid w:val="003F2E92"/>
    <w:rsid w:val="004043F9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A7F11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32865"/>
    <w:rsid w:val="00652724"/>
    <w:rsid w:val="006716FE"/>
    <w:rsid w:val="0069656A"/>
    <w:rsid w:val="006E210F"/>
    <w:rsid w:val="006E66B3"/>
    <w:rsid w:val="006F39FF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7F6B"/>
    <w:rsid w:val="00AF54A9"/>
    <w:rsid w:val="00B01EDF"/>
    <w:rsid w:val="00B17142"/>
    <w:rsid w:val="00B24B41"/>
    <w:rsid w:val="00B652CA"/>
    <w:rsid w:val="00B659E8"/>
    <w:rsid w:val="00B74143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3A06"/>
    <w:rsid w:val="00D24D2F"/>
    <w:rsid w:val="00D4576C"/>
    <w:rsid w:val="00D97782"/>
    <w:rsid w:val="00DA4636"/>
    <w:rsid w:val="00DA6482"/>
    <w:rsid w:val="00DF17FA"/>
    <w:rsid w:val="00E12BC0"/>
    <w:rsid w:val="00E17183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74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1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7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74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1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7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EKOLOGIJA HRVATSKA  j.d.o.o. za građevinarstvo i usluge</izvorni_sadrzaj>
    <derivirana_varijabla naziv="DomainObject.Predmet.ProtustrankaFormated_1">  EKOLOGIJA HRVATSKA  j.d.o.o. za građevinarstvo i usluge</derivirana_varijabla>
  </DomainObject.Predmet.ProtustrankaFormated>
  <DomainObject.Predmet.ProtustrankaFormatedOIB>
    <izvorni_sadrzaj>  EKOLOGIJA HRVATSKA  j.d.o.o. za građevinarstvo i usluge, OIB 05604082366</izvorni_sadrzaj>
    <derivirana_varijabla naziv="DomainObject.Predmet.ProtustrankaFormatedOIB_1">  EKOLOGIJA HRVATSKA  j.d.o.o. za građevinarstvo i usluge, OIB 05604082366</derivirana_varijabla>
  </DomainObject.Predmet.ProtustrankaFormatedOIB>
  <DomainObject.Predmet.ProtustrankaFormatedWithAdress>
    <izvorni_sadrzaj> EKOLOGIJA HRVATSKA  j.d.o.o. za građevinarstvo i usluge, Božidara Adžije 29, 31400 Đakovo</izvorni_sadrzaj>
    <derivirana_varijabla naziv="DomainObject.Predmet.ProtustrankaFormatedWithAdress_1"> EKOLOGIJA HRVATSKA  j.d.o.o. za građevinarstvo i usluge, Božidara Adžije 29, 31400 Đakovo</derivirana_varijabla>
  </DomainObject.Predmet.ProtustrankaFormatedWithAdress>
  <DomainObject.Predmet.ProtustrankaFormatedWithAdressOIB>
    <izvorni_sadrzaj> EKOLOGIJA HRVATSKA  j.d.o.o. za građevinarstvo i usluge, OIB 05604082366, Božidara Adžije 29, 31400 Đakovo</izvorni_sadrzaj>
    <derivirana_varijabla naziv="DomainObject.Predmet.ProtustrankaFormatedWithAdressOIB_1"> EKOLOGIJA HRVATSKA  j.d.o.o. za građevinarstvo i usluge, OIB 05604082366, Božidara Adžije 29, 31400 Đakovo</derivirana_varijabla>
  </DomainObject.Predmet.ProtustrankaFormatedWithAdressOIB>
  <DomainObject.Predmet.ProtustrankaWithAdress>
    <izvorni_sadrzaj>EKOLOGIJA HRVATSKA  j.d.o.o. za građevinarstvo i usluge Božidara Adžije 29, 31400 Đakovo</izvorni_sadrzaj>
    <derivirana_varijabla naziv="DomainObject.Predmet.ProtustrankaWithAdress_1">EKOLOGIJA HRVATSKA  j.d.o.o. za građevinarstvo i usluge Božidara Adžije 29, 31400 Đakovo</derivirana_varijabla>
  </DomainObject.Predmet.ProtustrankaWithAdress>
  <DomainObject.Predmet.ProtustrankaWithAdressOIB>
    <izvorni_sadrzaj>EKOLOGIJA HRVATSKA  j.d.o.o. za građevinarstvo i usluge, OIB 05604082366, Božidara Adžije 29, 31400 Đakovo</izvorni_sadrzaj>
    <derivirana_varijabla naziv="DomainObject.Predmet.ProtustrankaWithAdressOIB_1">EKOLOGIJA HRVATSKA  j.d.o.o. za građevinarstvo i usluge, OIB 05604082366, Božidara Adžije 29, 31400 Đakovo</derivirana_varijabla>
  </DomainObject.Predmet.ProtustrankaWithAdressOIB>
  <DomainObject.Predmet.ProtustrankaNazivFormated>
    <izvorni_sadrzaj>EKOLOGIJA HRVATSKA  j.d.o.o. za građevinarstvo i usluge</izvorni_sadrzaj>
    <derivirana_varijabla naziv="DomainObject.Predmet.ProtustrankaNazivFormated_1">EKOLOGIJA HRVATSKA  j.d.o.o. za građevinarstvo i usluge</derivirana_varijabla>
  </DomainObject.Predmet.ProtustrankaNazivFormated>
  <DomainObject.Predmet.ProtustrankaNazivFormatedOIB>
    <izvorni_sadrzaj>EKOLOGIJA HRVATSKA  j.d.o.o. za građevinarstvo i usluge, OIB 05604082366</izvorni_sadrzaj>
    <derivirana_varijabla naziv="DomainObject.Predmet.ProtustrankaNazivFormatedOIB_1">EKOLOGIJA HRVATSKA  j.d.o.o. za građevinarstvo i usluge, OIB 05604082366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EKOLOGIJA HRVATSKA  j.d.o.o. za građevinarstvo i usluge</item>
    </izvorni_sadrzaj>
    <derivirana_varijabla naziv="DomainObject.Predmet.ProtuStrankaListFormated_1">
      <item>EKOLOGIJA HRVATSKA  j.d.o.o. za građevinarstvo i usluge</item>
    </derivirana_varijabla>
  </DomainObject.Predmet.ProtuStrankaListFormated>
  <DomainObject.Predmet.ProtuStrankaListFormatedOIB>
    <izvorni_sadrzaj>
      <item>EKOLOGIJA HRVATSKA  j.d.o.o. za građevinarstvo i usluge, OIB 05604082366</item>
    </izvorni_sadrzaj>
    <derivirana_varijabla naziv="DomainObject.Predmet.ProtuStrankaListFormatedOIB_1">
      <item>EKOLOGIJA HRVATSKA  j.d.o.o. za građevinarstvo i usluge, OIB 05604082366</item>
    </derivirana_varijabla>
  </DomainObject.Predmet.ProtuStrankaListFormatedOIB>
  <DomainObject.Predmet.ProtuStrankaListFormatedWithAdress>
    <izvorni_sadrzaj>
      <item>EKOLOGIJA HRVATSKA  j.d.o.o. za građevinarstvo i usluge, Božidara Adžije 29, 31400 Đakovo</item>
    </izvorni_sadrzaj>
    <derivirana_varijabla naziv="DomainObject.Predmet.ProtuStrankaListFormatedWithAdress_1">
      <item>EKOLOGIJA HRVATSKA  j.d.o.o. za građevinarstvo i usluge, Božidara Adžije 29, 31400 Đakovo</item>
    </derivirana_varijabla>
  </DomainObject.Predmet.ProtuStrankaListFormatedWithAdress>
  <DomainObject.Predmet.ProtuStrankaListFormatedWithAdressOIB>
    <izvorni_sadrzaj>
      <item>EKOLOGIJA HRVATSKA  j.d.o.o. za građevinarstvo i usluge, OIB 05604082366, Božidara Adžije 29, 31400 Đakovo</item>
    </izvorni_sadrzaj>
    <derivirana_varijabla naziv="DomainObject.Predmet.ProtuStrankaListFormatedWithAdressOIB_1">
      <item>EKOLOGIJA HRVATSKA  j.d.o.o. za građevinarstvo i usluge, OIB 05604082366, Božidara Adžije 29, 31400 Đakovo</item>
    </derivirana_varijabla>
  </DomainObject.Predmet.ProtuStrankaListFormatedWithAdressOIB>
  <DomainObject.Predmet.ProtuStrankaListNazivFormated>
    <izvorni_sadrzaj>
      <item>EKOLOGIJA HRVATSKA  j.d.o.o. za građevinarstvo i usluge</item>
    </izvorni_sadrzaj>
    <derivirana_varijabla naziv="DomainObject.Predmet.ProtuStrankaListNazivFormated_1">
      <item>EKOLOGIJA HRVATSKA  j.d.o.o. za građevinarstvo i usluge</item>
    </derivirana_varijabla>
  </DomainObject.Predmet.ProtuStrankaListNazivFormated>
  <DomainObject.Predmet.ProtuStrankaListNazivFormatedOIB>
    <izvorni_sadrzaj>
      <item>EKOLOGIJA HRVATSKA  j.d.o.o. za građevinarstvo i usluge, OIB 05604082366</item>
    </izvorni_sadrzaj>
    <derivirana_varijabla naziv="DomainObject.Predmet.ProtuStrankaListNazivFormatedOIB_1">
      <item>EKOLOGIJA HRVATSKA  j.d.o.o. za građevinarstvo i usluge, OIB 05604082366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EKOLOGIJA HRVATSKA  j.d.o.o. za građevinarstvo i usluge</izvorni_sadrzaj>
    <derivirana_varijabla naziv="DomainObject.Predmet.ProtustrankaIDrugi_1">EKOLOGIJA HRVATSKA 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EKOLOGIJA HRVATSKA  j.d.o.o. za građevinarstvo i usluge, OIB 05604082366, Božidara Adžije 29, 31400 Đakovo</izvorni_sadrzaj>
    <derivirana_varijabla naziv="DomainObject.Predmet.ProtustrankaIDrugiAdressOIB_1">EKOLOGIJA HRVATSKA  j.d.o.o. za građevinarstvo i usluge, OIB 05604082366, Božidara Adžije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EKOLOGIJA HRVATSKA  j.d.o.o. za građevinarstvo i usluge</item>
    </izvorni_sadrzaj>
    <derivirana_varijabla naziv="DomainObject.Predmet.SudioniciListNaziv_1">
      <item>FINA RC OSIJEK</item>
      <item>EKOLOGIJA HRVATSKA  j.d.o.o. za građevinarstvo i usluge</item>
    </derivirana_varijabla>
  </DomainObject.Predmet.SudioniciListNaziv>
  <DomainObject.Predmet.SudioniciListAdressOIB>
    <izvorni_sadrzaj>
      <item>FINA RC OSIJEK, OIB 85821130368</item>
      <item>EKOLOGIJA HRVATSKA  j.d.o.o. za građevinarstvo i usluge, OIB 05604082366, Božidara Adžije 29,31400 Đakovo</item>
    </izvorni_sadrzaj>
    <derivirana_varijabla naziv="DomainObject.Predmet.SudioniciListAdressOIB_1">
      <item>FINA RC OSIJEK, OIB 85821130368</item>
      <item>EKOLOGIJA HRVATSKA  j.d.o.o. za građevinarstvo i usluge, OIB 05604082366, Božidara Adžije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05604082366</item>
    </izvorni_sadrzaj>
    <derivirana_varijabla naziv="DomainObject.Predmet.SudioniciListNazivOIB_1">
      <item>, OIB 85821130368</item>
      <item>, OIB 05604082366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1792E-877E-445C-AD4B-2806835F9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3472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2017-11-23T13:15:00Z</dcterms:created>
  <dc:creator>Korisnik</dc:creator>
  <cp:lastModifiedBy>Snježana Markotić Jurić</cp:lastModifiedBy>
  <cp:lastPrinted>2017-11-23T13:14:00Z</cp:lastPrinted>
  <dcterms:modified xmlns:xsi="http://www.w3.org/2001/XMLSchema-instance" xsi:type="dcterms:W3CDTF">2017-11-23T13:18:00Z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